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2255E9" w14:textId="77777777" w:rsidR="009D05B6" w:rsidRPr="005C5BFE" w:rsidRDefault="009D05B6">
      <w:pPr>
        <w:pStyle w:val="afff1"/>
      </w:pPr>
      <w:bookmarkStart w:id="0" w:name="SectionMark0"/>
    </w:p>
    <w:p w14:paraId="4346BE23" w14:textId="77777777" w:rsidR="009D05B6" w:rsidRPr="005C5BFE" w:rsidRDefault="009D05B6">
      <w:pPr>
        <w:pStyle w:val="afff1"/>
      </w:pPr>
    </w:p>
    <w:p w14:paraId="0BF90D2D" w14:textId="77777777" w:rsidR="009D05B6" w:rsidRPr="005C5BFE" w:rsidRDefault="00225DE7">
      <w:pPr>
        <w:pStyle w:val="afff1"/>
        <w:sectPr w:rsidR="009D05B6" w:rsidRPr="005C5BFE">
          <w:headerReference w:type="even" r:id="rId8"/>
          <w:headerReference w:type="default" r:id="rId9"/>
          <w:footerReference w:type="even" r:id="rId10"/>
          <w:footerReference w:type="default" r:id="rId11"/>
          <w:headerReference w:type="first" r:id="rId12"/>
          <w:pgSz w:w="11907" w:h="16839"/>
          <w:pgMar w:top="567" w:right="851" w:bottom="1361" w:left="1418" w:header="0" w:footer="0" w:gutter="0"/>
          <w:pgNumType w:fmt="upperRoman" w:start="1"/>
          <w:cols w:space="425"/>
          <w:titlePg/>
          <w:docGrid w:type="lines" w:linePitch="312"/>
        </w:sectPr>
      </w:pPr>
      <w:r w:rsidRPr="005C5BFE">
        <w:rPr>
          <w:noProof/>
        </w:rPr>
        <mc:AlternateContent>
          <mc:Choice Requires="wps">
            <w:drawing>
              <wp:anchor distT="4294967292" distB="4294967292" distL="114300" distR="114300" simplePos="0" relativeHeight="251658240" behindDoc="0" locked="0" layoutInCell="1" allowOverlap="1" wp14:anchorId="76CF72F3" wp14:editId="0F79BE28">
                <wp:simplePos x="0" y="0"/>
                <wp:positionH relativeFrom="column">
                  <wp:posOffset>0</wp:posOffset>
                </wp:positionH>
                <wp:positionV relativeFrom="paragraph">
                  <wp:posOffset>1882139</wp:posOffset>
                </wp:positionV>
                <wp:extent cx="6121400" cy="0"/>
                <wp:effectExtent l="0" t="0" r="12700" b="19050"/>
                <wp:wrapNone/>
                <wp:docPr id="14"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57D19A7" id="Line 12" o:spid="_x0000_s1026" style="position:absolute;left:0;text-align:left;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148.2pt" to="482pt,14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" strokecolor="#080000" strokeweight="1pt"/>
            </w:pict>
          </mc:Fallback>
        </mc:AlternateContent>
      </w:r>
      <w:r w:rsidRPr="005C5BFE">
        <w:rPr>
          <w:noProof/>
        </w:rPr>
        <mc:AlternateContent>
          <mc:Choice Requires="wps">
            <w:drawing>
              <wp:anchor distT="4294967292" distB="4294967292" distL="114300" distR="114300" simplePos="0" relativeHeight="251659264" behindDoc="0" locked="0" layoutInCell="1" allowOverlap="1" wp14:anchorId="4C80AAF8" wp14:editId="7F2BCCE6">
                <wp:simplePos x="0" y="0"/>
                <wp:positionH relativeFrom="column">
                  <wp:posOffset>0</wp:posOffset>
                </wp:positionH>
                <wp:positionV relativeFrom="paragraph">
                  <wp:posOffset>8519159</wp:posOffset>
                </wp:positionV>
                <wp:extent cx="6121400" cy="0"/>
                <wp:effectExtent l="0" t="0" r="12700" b="19050"/>
                <wp:wrapNone/>
                <wp:docPr id="13"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9701B56" id="Line 13" o:spid="_x0000_s1026" style="position:absolute;left:0;text-align:left;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670.8pt" to="482pt,67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" strokecolor="#080000" strokeweight="1pt"/>
            </w:pict>
          </mc:Fallback>
        </mc:AlternateContent>
      </w:r>
      <w:r w:rsidRPr="005C5BFE">
        <w:rPr>
          <w:noProof/>
        </w:rPr>
        <mc:AlternateContent>
          <mc:Choice Requires="wps">
            <w:drawing>
              <wp:anchor distT="0" distB="0" distL="114300" distR="114300" simplePos="0" relativeHeight="251660288" behindDoc="0" locked="1" layoutInCell="1" allowOverlap="1" wp14:anchorId="4E608778" wp14:editId="6839E06E">
                <wp:simplePos x="0" y="0"/>
                <wp:positionH relativeFrom="margin">
                  <wp:posOffset>2549525</wp:posOffset>
                </wp:positionH>
                <wp:positionV relativeFrom="margin">
                  <wp:posOffset>107315</wp:posOffset>
                </wp:positionV>
                <wp:extent cx="3175000" cy="720090"/>
                <wp:effectExtent l="0" t="0" r="6350" b="3810"/>
                <wp:wrapNone/>
                <wp:docPr id="12" name="fmFram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F5DFD5" w14:textId="77777777" w:rsidR="00836AF0" w:rsidRDefault="00836AF0">
                            <w:pPr>
                              <w:pStyle w:val="afe"/>
                            </w:pPr>
                            <w:r>
                              <w:t>QB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608778" id="_x0000_t202" coordsize="21600,21600" o:spt="202" path="m,l,21600r21600,l21600,xe">
                <v:stroke joinstyle="miter"/>
                <v:path gradientshapeok="t" o:connecttype="rect"/>
              </v:shapetype>
              <v:shape id="fmFrame8" o:spid="_x0000_s1026" type="#_x0000_t202" style="position:absolute;left:0;text-align:left;margin-left:200.75pt;margin-top:8.45pt;width:250pt;height:56.7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" stroked="f">
                <v:textbox inset="0,0,0,0">
                  <w:txbxContent>
                    <w:p w14:paraId="15F5DFD5" w14:textId="77777777" w:rsidR="00836AF0" w:rsidRDefault="00836AF0">
                      <w:pPr>
                        <w:pStyle w:val="afe"/>
                      </w:pPr>
                      <w:r>
                        <w:t>QB</w:t>
                      </w:r>
                    </w:p>
                  </w:txbxContent>
                </v:textbox>
                <w10:wrap anchorx="margin" anchory="margin"/>
                <w10:anchorlock/>
              </v:shape>
            </w:pict>
          </mc:Fallback>
        </mc:AlternateContent>
      </w:r>
      <w:r w:rsidRPr="005C5BFE">
        <w:rPr>
          <w:noProof/>
        </w:rPr>
        <mc:AlternateContent>
          <mc:Choice Requires="wps">
            <w:drawing>
              <wp:anchor distT="0" distB="0" distL="114300" distR="114300" simplePos="0" relativeHeight="251657216" behindDoc="0" locked="1" layoutInCell="1" allowOverlap="1" wp14:anchorId="0F63D400" wp14:editId="03C8B708">
                <wp:simplePos x="0" y="0"/>
                <wp:positionH relativeFrom="margin">
                  <wp:posOffset>0</wp:posOffset>
                </wp:positionH>
                <wp:positionV relativeFrom="margin">
                  <wp:posOffset>9108440</wp:posOffset>
                </wp:positionV>
                <wp:extent cx="6120130" cy="401320"/>
                <wp:effectExtent l="0" t="0" r="0" b="0"/>
                <wp:wrapNone/>
                <wp:docPr id="11"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4013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0D0EA4" w14:textId="77777777" w:rsidR="00836AF0" w:rsidRDefault="00836AF0">
                            <w:pPr>
                              <w:pStyle w:val="afffb"/>
                            </w:pPr>
                            <w:r>
                              <w:rPr>
                                <w:rFonts w:hint="eastAsia"/>
                              </w:rPr>
                              <w:t>中华人民共和国工业和信息化部</w:t>
                            </w:r>
                            <w:r>
                              <w:rPr>
                                <w:rStyle w:val="aff8"/>
                                <w:rFonts w:hint="eastAsia"/>
                              </w:rPr>
                              <w:t xml:space="preserve"> 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3D400" id="fmFrame7" o:spid="_x0000_s1027" type="#_x0000_t202" style="position:absolute;left:0;text-align:left;margin-left:0;margin-top:717.2pt;width:481.9pt;height:31.6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" stroked="f">
                <v:textbox inset="0,0,0,0">
                  <w:txbxContent>
                    <w:p w14:paraId="400D0EA4" w14:textId="77777777" w:rsidR="00836AF0" w:rsidRDefault="00836AF0">
                      <w:pPr>
                        <w:pStyle w:val="afffb"/>
                      </w:pPr>
                      <w:r>
                        <w:rPr>
                          <w:rFonts w:hint="eastAsia"/>
                        </w:rPr>
                        <w:t>中华人民共和国工业和信息化部</w:t>
                      </w:r>
                      <w:r>
                        <w:rPr>
                          <w:rStyle w:val="aff8"/>
                          <w:rFonts w:hint="eastAsia"/>
                        </w:rPr>
                        <w:t xml:space="preserve"> 发布</w:t>
                      </w:r>
                    </w:p>
                  </w:txbxContent>
                </v:textbox>
                <w10:wrap anchorx="margin" anchory="margin"/>
                <w10:anchorlock/>
              </v:shape>
            </w:pict>
          </mc:Fallback>
        </mc:AlternateContent>
      </w:r>
      <w:r w:rsidRPr="005C5BFE">
        <w:rPr>
          <w:noProof/>
        </w:rPr>
        <mc:AlternateContent>
          <mc:Choice Requires="wps">
            <w:drawing>
              <wp:anchor distT="0" distB="0" distL="114300" distR="114300" simplePos="0" relativeHeight="251656192" behindDoc="0" locked="1" layoutInCell="1" allowOverlap="1" wp14:anchorId="462255C5" wp14:editId="2E413252">
                <wp:simplePos x="0" y="0"/>
                <wp:positionH relativeFrom="margin">
                  <wp:posOffset>4100830</wp:posOffset>
                </wp:positionH>
                <wp:positionV relativeFrom="margin">
                  <wp:posOffset>8563610</wp:posOffset>
                </wp:positionV>
                <wp:extent cx="2019300" cy="312420"/>
                <wp:effectExtent l="0" t="0" r="0" b="0"/>
                <wp:wrapNone/>
                <wp:docPr id="10"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A71874" w14:textId="77777777" w:rsidR="00836AF0" w:rsidRDefault="00836AF0">
                            <w:pPr>
                              <w:pStyle w:val="afffc"/>
                            </w:pPr>
                            <w:r>
                              <w:rPr>
                                <w:rFonts w:hint="eastAsia"/>
                              </w:rPr>
                              <w:t>xxxx-xx-xx</w:t>
                            </w:r>
                            <w:r>
                              <w:rPr>
                                <w:rFonts w:hint="eastAsia"/>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2255C5" id="fmFrame6" o:spid="_x0000_s1028" type="#_x0000_t202" style="position:absolute;left:0;text-align:left;margin-left:322.9pt;margin-top:674.3pt;width:159pt;height:24.6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" stroked="f">
                <v:textbox inset="0,0,0,0">
                  <w:txbxContent>
                    <w:p w14:paraId="67A71874" w14:textId="77777777" w:rsidR="00836AF0" w:rsidRDefault="00836AF0">
                      <w:pPr>
                        <w:pStyle w:val="afffc"/>
                      </w:pPr>
                      <w:r>
                        <w:rPr>
                          <w:rFonts w:hint="eastAsia"/>
                        </w:rPr>
                        <w:t>xxxx-xx-xx</w:t>
                      </w:r>
                      <w:r>
                        <w:rPr>
                          <w:rFonts w:hint="eastAsia"/>
                        </w:rPr>
                        <w:t>实施</w:t>
                      </w:r>
                    </w:p>
                  </w:txbxContent>
                </v:textbox>
                <w10:wrap anchorx="margin" anchory="margin"/>
                <w10:anchorlock/>
              </v:shape>
            </w:pict>
          </mc:Fallback>
        </mc:AlternateContent>
      </w:r>
      <w:r w:rsidRPr="005C5BFE">
        <w:rPr>
          <w:noProof/>
        </w:rPr>
        <mc:AlternateContent>
          <mc:Choice Requires="wps">
            <w:drawing>
              <wp:anchor distT="0" distB="0" distL="114300" distR="114300" simplePos="0" relativeHeight="251655168" behindDoc="0" locked="1" layoutInCell="1" allowOverlap="1" wp14:anchorId="16343FC5" wp14:editId="6D7F2315">
                <wp:simplePos x="0" y="0"/>
                <wp:positionH relativeFrom="margin">
                  <wp:posOffset>0</wp:posOffset>
                </wp:positionH>
                <wp:positionV relativeFrom="margin">
                  <wp:posOffset>8563610</wp:posOffset>
                </wp:positionV>
                <wp:extent cx="2019300" cy="312420"/>
                <wp:effectExtent l="0" t="0" r="0" b="0"/>
                <wp:wrapNone/>
                <wp:docPr id="9"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B42C08" w14:textId="77777777" w:rsidR="00836AF0" w:rsidRDefault="00836AF0">
                            <w:pPr>
                              <w:pStyle w:val="affa"/>
                            </w:pPr>
                            <w:r>
                              <w:rPr>
                                <w:rFonts w:hint="eastAsia"/>
                              </w:rPr>
                              <w:t>xxxx-xx-xx</w:t>
                            </w:r>
                            <w:r>
                              <w:rPr>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343FC5" id="fmFrame5" o:spid="_x0000_s1029" type="#_x0000_t202" style="position:absolute;left:0;text-align:left;margin-left:0;margin-top:674.3pt;width:159pt;height:24.6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" stroked="f">
                <v:textbox inset="0,0,0,0">
                  <w:txbxContent>
                    <w:p w14:paraId="19B42C08" w14:textId="77777777" w:rsidR="00836AF0" w:rsidRDefault="00836AF0">
                      <w:pPr>
                        <w:pStyle w:val="affa"/>
                      </w:pPr>
                      <w:r>
                        <w:rPr>
                          <w:rFonts w:hint="eastAsia"/>
                        </w:rPr>
                        <w:t>xxxx-xx-xx</w:t>
                      </w:r>
                      <w:r>
                        <w:rPr>
                          <w:rFonts w:hint="eastAsia"/>
                        </w:rPr>
                        <w:t>发布</w:t>
                      </w:r>
                    </w:p>
                  </w:txbxContent>
                </v:textbox>
                <w10:wrap anchorx="margin" anchory="margin"/>
                <w10:anchorlock/>
              </v:shape>
            </w:pict>
          </mc:Fallback>
        </mc:AlternateContent>
      </w:r>
      <w:r w:rsidRPr="005C5BFE">
        <w:rPr>
          <w:noProof/>
        </w:rPr>
        <mc:AlternateContent>
          <mc:Choice Requires="wps">
            <w:drawing>
              <wp:anchor distT="0" distB="0" distL="114300" distR="114300" simplePos="0" relativeHeight="251654144" behindDoc="0" locked="1" layoutInCell="1" allowOverlap="1" wp14:anchorId="4171D783" wp14:editId="4765923C">
                <wp:simplePos x="0" y="0"/>
                <wp:positionH relativeFrom="margin">
                  <wp:posOffset>0</wp:posOffset>
                </wp:positionH>
                <wp:positionV relativeFrom="margin">
                  <wp:posOffset>3635375</wp:posOffset>
                </wp:positionV>
                <wp:extent cx="5969000" cy="4681220"/>
                <wp:effectExtent l="0" t="0" r="0" b="5080"/>
                <wp:wrapNone/>
                <wp:docPr id="8"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681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3BE6EB" w14:textId="77777777" w:rsidR="00836AF0" w:rsidRDefault="00836AF0">
                            <w:pPr>
                              <w:pStyle w:val="affc"/>
                            </w:pPr>
                            <w:r>
                              <w:rPr>
                                <w:rFonts w:hint="eastAsia"/>
                              </w:rPr>
                              <w:t>日化产品抗菌抑菌效果的评价方法</w:t>
                            </w:r>
                          </w:p>
                          <w:p w14:paraId="66166BA8" w14:textId="77777777" w:rsidR="00836AF0" w:rsidRDefault="00836AF0">
                            <w:pPr>
                              <w:pStyle w:val="afff"/>
                            </w:pPr>
                            <w:r>
                              <w:rPr>
                                <w:rFonts w:hint="eastAsia"/>
                              </w:rPr>
                              <w:t xml:space="preserve">Test </w:t>
                            </w:r>
                            <w:r>
                              <w:t>methods</w:t>
                            </w:r>
                            <w:r>
                              <w:rPr>
                                <w:rFonts w:hint="eastAsia"/>
                              </w:rPr>
                              <w:t xml:space="preserve"> for evaluating daily chemical products in antibacterial and bacteriostatic efficacy</w:t>
                            </w:r>
                          </w:p>
                          <w:p w14:paraId="052D0545" w14:textId="6EF80887" w:rsidR="00836AF0" w:rsidRDefault="00836AF0">
                            <w:pPr>
                              <w:pStyle w:val="afff0"/>
                            </w:pPr>
                            <w:r>
                              <w:rPr>
                                <w:rFonts w:hint="eastAsia"/>
                              </w:rPr>
                              <w:t>（</w:t>
                            </w:r>
                            <w:r w:rsidR="002A5A8D">
                              <w:rPr>
                                <w:rFonts w:hint="eastAsia"/>
                              </w:rPr>
                              <w:t>送审</w:t>
                            </w:r>
                            <w:r>
                              <w:rPr>
                                <w:rFonts w:hint="eastAsia"/>
                              </w:rPr>
                              <w:t>稿）</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71D783" id="fmFrame4" o:spid="_x0000_s1030" type="#_x0000_t202" style="position:absolute;left:0;text-align:left;margin-left:0;margin-top:286.25pt;width:470pt;height:368.6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" stroked="f">
                <v:textbox inset="0,0,0,0">
                  <w:txbxContent>
                    <w:p w14:paraId="053BE6EB" w14:textId="77777777" w:rsidR="00836AF0" w:rsidRDefault="00836AF0">
                      <w:pPr>
                        <w:pStyle w:val="affc"/>
                      </w:pPr>
                      <w:r>
                        <w:rPr>
                          <w:rFonts w:hint="eastAsia"/>
                        </w:rPr>
                        <w:t>日化产品抗菌抑菌效果的评价方法</w:t>
                      </w:r>
                    </w:p>
                    <w:p w14:paraId="66166BA8" w14:textId="77777777" w:rsidR="00836AF0" w:rsidRDefault="00836AF0">
                      <w:pPr>
                        <w:pStyle w:val="afff"/>
                      </w:pPr>
                      <w:r>
                        <w:rPr>
                          <w:rFonts w:hint="eastAsia"/>
                        </w:rPr>
                        <w:t xml:space="preserve">Test </w:t>
                      </w:r>
                      <w:r>
                        <w:t>methods</w:t>
                      </w:r>
                      <w:r>
                        <w:rPr>
                          <w:rFonts w:hint="eastAsia"/>
                        </w:rPr>
                        <w:t xml:space="preserve"> for evaluating daily chemical products in antibacterial and bacteriostatic efficacy</w:t>
                      </w:r>
                    </w:p>
                    <w:p w14:paraId="052D0545" w14:textId="6EF80887" w:rsidR="00836AF0" w:rsidRDefault="00836AF0">
                      <w:pPr>
                        <w:pStyle w:val="afff0"/>
                      </w:pPr>
                      <w:r>
                        <w:rPr>
                          <w:rFonts w:hint="eastAsia"/>
                        </w:rPr>
                        <w:t>（</w:t>
                      </w:r>
                      <w:r w:rsidR="002A5A8D">
                        <w:rPr>
                          <w:rFonts w:hint="eastAsia"/>
                        </w:rPr>
                        <w:t>送审</w:t>
                      </w:r>
                      <w:r>
                        <w:rPr>
                          <w:rFonts w:hint="eastAsia"/>
                        </w:rPr>
                        <w:t>稿）</w:t>
                      </w:r>
                    </w:p>
                  </w:txbxContent>
                </v:textbox>
                <w10:wrap anchorx="margin" anchory="margin"/>
                <w10:anchorlock/>
              </v:shape>
            </w:pict>
          </mc:Fallback>
        </mc:AlternateContent>
      </w:r>
      <w:r w:rsidRPr="005C5BFE">
        <w:rPr>
          <w:noProof/>
        </w:rPr>
        <mc:AlternateContent>
          <mc:Choice Requires="wps">
            <w:drawing>
              <wp:anchor distT="0" distB="0" distL="114300" distR="114300" simplePos="0" relativeHeight="251653120" behindDoc="0" locked="1" layoutInCell="1" allowOverlap="1" wp14:anchorId="1EA7D2E1" wp14:editId="2751B55E">
                <wp:simplePos x="0" y="0"/>
                <wp:positionH relativeFrom="margin">
                  <wp:posOffset>0</wp:posOffset>
                </wp:positionH>
                <wp:positionV relativeFrom="margin">
                  <wp:posOffset>1401445</wp:posOffset>
                </wp:positionV>
                <wp:extent cx="5802630" cy="860425"/>
                <wp:effectExtent l="0" t="0" r="7620" b="0"/>
                <wp:wrapNone/>
                <wp:docPr id="7"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6AFC26" w14:textId="77777777" w:rsidR="00836AF0" w:rsidRDefault="00836AF0">
                            <w:pPr>
                              <w:pStyle w:val="20"/>
                            </w:pPr>
                            <w:r>
                              <w:t xml:space="preserve">QB/T </w:t>
                            </w:r>
                            <w:r>
                              <w:rPr>
                                <w:rFonts w:hint="eastAsia"/>
                              </w:rPr>
                              <w:t>2738</w:t>
                            </w:r>
                            <w:r>
                              <w:t>-</w:t>
                            </w:r>
                            <w:r>
                              <w:rPr>
                                <w:rFonts w:hint="eastAsia"/>
                              </w:rPr>
                              <w:t>XXXX</w:t>
                            </w:r>
                          </w:p>
                          <w:p w14:paraId="545835EA" w14:textId="77777777" w:rsidR="00836AF0" w:rsidRPr="006B572D" w:rsidRDefault="00836AF0" w:rsidP="006B572D">
                            <w:pPr>
                              <w:pStyle w:val="20"/>
                              <w:spacing w:before="0"/>
                              <w:rPr>
                                <w:sz w:val="21"/>
                                <w:szCs w:val="21"/>
                              </w:rPr>
                            </w:pPr>
                            <w:r w:rsidRPr="006B572D">
                              <w:rPr>
                                <w:rFonts w:hint="eastAsia"/>
                                <w:sz w:val="21"/>
                                <w:szCs w:val="21"/>
                              </w:rPr>
                              <w:t>代替</w:t>
                            </w:r>
                            <w:r w:rsidRPr="006B572D">
                              <w:rPr>
                                <w:sz w:val="21"/>
                                <w:szCs w:val="21"/>
                              </w:rPr>
                              <w:t xml:space="preserve">QB/T </w:t>
                            </w:r>
                            <w:r w:rsidRPr="006B572D">
                              <w:rPr>
                                <w:rFonts w:hint="eastAsia"/>
                                <w:sz w:val="21"/>
                                <w:szCs w:val="21"/>
                              </w:rPr>
                              <w:t>2738</w:t>
                            </w:r>
                            <w:r w:rsidRPr="006B572D">
                              <w:rPr>
                                <w:sz w:val="21"/>
                                <w:szCs w:val="21"/>
                              </w:rPr>
                              <w:t>-</w:t>
                            </w:r>
                            <w:r w:rsidRPr="006B572D">
                              <w:rPr>
                                <w:rFonts w:hint="eastAsia"/>
                                <w:sz w:val="21"/>
                                <w:szCs w:val="21"/>
                              </w:rPr>
                              <w:t>2012</w:t>
                            </w:r>
                          </w:p>
                          <w:p w14:paraId="5719325D" w14:textId="77777777" w:rsidR="00836AF0" w:rsidRDefault="00836AF0">
                            <w:pPr>
                              <w:pStyle w:val="affb"/>
                              <w:wordWrap w:val="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A7D2E1" id="fmFrame3" o:spid="_x0000_s1031" type="#_x0000_t202" style="position:absolute;left:0;text-align:left;margin-left:0;margin-top:110.35pt;width:456.9pt;height:67.75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" stroked="f">
                <v:textbox inset="0,0,0,0">
                  <w:txbxContent>
                    <w:p w14:paraId="656AFC26" w14:textId="77777777" w:rsidR="00836AF0" w:rsidRDefault="00836AF0">
                      <w:pPr>
                        <w:pStyle w:val="20"/>
                      </w:pPr>
                      <w:r>
                        <w:t xml:space="preserve">QB/T </w:t>
                      </w:r>
                      <w:r>
                        <w:rPr>
                          <w:rFonts w:hint="eastAsia"/>
                        </w:rPr>
                        <w:t>2738</w:t>
                      </w:r>
                      <w:r>
                        <w:t>-</w:t>
                      </w:r>
                      <w:r>
                        <w:rPr>
                          <w:rFonts w:hint="eastAsia"/>
                        </w:rPr>
                        <w:t>XXXX</w:t>
                      </w:r>
                    </w:p>
                    <w:p w14:paraId="545835EA" w14:textId="77777777" w:rsidR="00836AF0" w:rsidRPr="006B572D" w:rsidRDefault="00836AF0" w:rsidP="006B572D">
                      <w:pPr>
                        <w:pStyle w:val="20"/>
                        <w:spacing w:before="0"/>
                        <w:rPr>
                          <w:sz w:val="21"/>
                          <w:szCs w:val="21"/>
                        </w:rPr>
                      </w:pPr>
                      <w:r w:rsidRPr="006B572D">
                        <w:rPr>
                          <w:rFonts w:hint="eastAsia"/>
                          <w:sz w:val="21"/>
                          <w:szCs w:val="21"/>
                        </w:rPr>
                        <w:t>代替</w:t>
                      </w:r>
                      <w:r w:rsidRPr="006B572D">
                        <w:rPr>
                          <w:sz w:val="21"/>
                          <w:szCs w:val="21"/>
                        </w:rPr>
                        <w:t xml:space="preserve">QB/T </w:t>
                      </w:r>
                      <w:r w:rsidRPr="006B572D">
                        <w:rPr>
                          <w:rFonts w:hint="eastAsia"/>
                          <w:sz w:val="21"/>
                          <w:szCs w:val="21"/>
                        </w:rPr>
                        <w:t>2738</w:t>
                      </w:r>
                      <w:r w:rsidRPr="006B572D">
                        <w:rPr>
                          <w:sz w:val="21"/>
                          <w:szCs w:val="21"/>
                        </w:rPr>
                        <w:t>-</w:t>
                      </w:r>
                      <w:r w:rsidRPr="006B572D">
                        <w:rPr>
                          <w:rFonts w:hint="eastAsia"/>
                          <w:sz w:val="21"/>
                          <w:szCs w:val="21"/>
                        </w:rPr>
                        <w:t>2012</w:t>
                      </w:r>
                    </w:p>
                    <w:p w14:paraId="5719325D" w14:textId="77777777" w:rsidR="00836AF0" w:rsidRDefault="00836AF0">
                      <w:pPr>
                        <w:pStyle w:val="affb"/>
                        <w:wordWrap w:val="0"/>
                      </w:pPr>
                    </w:p>
                  </w:txbxContent>
                </v:textbox>
                <w10:wrap anchorx="margin" anchory="margin"/>
                <w10:anchorlock/>
              </v:shape>
            </w:pict>
          </mc:Fallback>
        </mc:AlternateContent>
      </w:r>
      <w:r w:rsidRPr="005C5BFE">
        <w:rPr>
          <w:noProof/>
        </w:rPr>
        <mc:AlternateContent>
          <mc:Choice Requires="wps">
            <w:drawing>
              <wp:anchor distT="0" distB="0" distL="114300" distR="114300" simplePos="0" relativeHeight="251652096" behindDoc="0" locked="1" layoutInCell="1" allowOverlap="1" wp14:anchorId="04A79066" wp14:editId="2B5B43D7">
                <wp:simplePos x="0" y="0"/>
                <wp:positionH relativeFrom="margin">
                  <wp:posOffset>0</wp:posOffset>
                </wp:positionH>
                <wp:positionV relativeFrom="margin">
                  <wp:posOffset>1010920</wp:posOffset>
                </wp:positionV>
                <wp:extent cx="6120130" cy="391160"/>
                <wp:effectExtent l="0" t="0" r="0" b="8890"/>
                <wp:wrapNone/>
                <wp:docPr id="6"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CC2BBE" w14:textId="77777777" w:rsidR="00836AF0" w:rsidRDefault="00836AF0">
                            <w:pPr>
                              <w:pStyle w:val="afffa"/>
                            </w:pPr>
                            <w:r>
                              <w:rPr>
                                <w:rFonts w:hint="eastAsia"/>
                              </w:rPr>
                              <w:t>中华人民共和国轻工行业标准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A79066" id="fmFrame2" o:spid="_x0000_s1032" type="#_x0000_t202" style="position:absolute;left:0;text-align:left;margin-left:0;margin-top:79.6pt;width:481.9pt;height:30.8pt;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" stroked="f">
                <v:textbox inset="0,0,0,0">
                  <w:txbxContent>
                    <w:p w14:paraId="3BCC2BBE" w14:textId="77777777" w:rsidR="00836AF0" w:rsidRDefault="00836AF0">
                      <w:pPr>
                        <w:pStyle w:val="afffa"/>
                      </w:pPr>
                      <w:r>
                        <w:rPr>
                          <w:rFonts w:hint="eastAsia"/>
                        </w:rPr>
                        <w:t>中华人民共和国轻工行业标准</w:t>
                      </w:r>
                    </w:p>
                  </w:txbxContent>
                </v:textbox>
                <w10:wrap anchorx="margin" anchory="margin"/>
                <w10:anchorlock/>
              </v:shape>
            </w:pict>
          </mc:Fallback>
        </mc:AlternateContent>
      </w:r>
      <w:r w:rsidRPr="005C5BFE">
        <w:rPr>
          <w:noProof/>
        </w:rPr>
        <mc:AlternateContent>
          <mc:Choice Requires="wps">
            <w:drawing>
              <wp:anchor distT="0" distB="0" distL="114300" distR="114300" simplePos="0" relativeHeight="251651072" behindDoc="0" locked="1" layoutInCell="1" allowOverlap="1" wp14:anchorId="67465E14" wp14:editId="11941057">
                <wp:simplePos x="0" y="0"/>
                <wp:positionH relativeFrom="margin">
                  <wp:posOffset>0</wp:posOffset>
                </wp:positionH>
                <wp:positionV relativeFrom="margin">
                  <wp:posOffset>0</wp:posOffset>
                </wp:positionV>
                <wp:extent cx="2540000" cy="657860"/>
                <wp:effectExtent l="0" t="0" r="0" b="8890"/>
                <wp:wrapNone/>
                <wp:docPr id="5"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CE9AF6" w14:textId="77777777" w:rsidR="00836AF0" w:rsidRDefault="00836AF0">
                            <w:pPr>
                              <w:pStyle w:val="affff0"/>
                            </w:pPr>
                            <w:r>
                              <w:t>ICS 71.0</w:t>
                            </w:r>
                            <w:r>
                              <w:rPr>
                                <w:rFonts w:hint="eastAsia"/>
                              </w:rPr>
                              <w:t>4</w:t>
                            </w:r>
                            <w:r>
                              <w:t>0</w:t>
                            </w:r>
                            <w:r>
                              <w:rPr>
                                <w:rFonts w:hint="eastAsia"/>
                              </w:rPr>
                              <w:t>.99</w:t>
                            </w:r>
                          </w:p>
                          <w:p w14:paraId="7D1BA5C2" w14:textId="77777777" w:rsidR="00836AF0" w:rsidRDefault="00836AF0">
                            <w:pPr>
                              <w:pStyle w:val="affff0"/>
                            </w:pPr>
                            <w:r>
                              <w:rPr>
                                <w:rFonts w:hint="eastAsia"/>
                              </w:rPr>
                              <w:t>Y 40</w:t>
                            </w:r>
                          </w:p>
                          <w:p w14:paraId="28B2EDE0" w14:textId="77777777" w:rsidR="00836AF0" w:rsidRDefault="00836AF0">
                            <w:pPr>
                              <w:pStyle w:val="affff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465E14" id="fmFrame1" o:spid="_x0000_s1033" type="#_x0000_t202" style="position:absolute;left:0;text-align:left;margin-left:0;margin-top:0;width:200pt;height:51.8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" stroked="f">
                <v:textbox inset="0,0,0,0">
                  <w:txbxContent>
                    <w:p w14:paraId="5CCE9AF6" w14:textId="77777777" w:rsidR="00836AF0" w:rsidRDefault="00836AF0">
                      <w:pPr>
                        <w:pStyle w:val="affff0"/>
                      </w:pPr>
                      <w:r>
                        <w:t>ICS 71.0</w:t>
                      </w:r>
                      <w:r>
                        <w:rPr>
                          <w:rFonts w:hint="eastAsia"/>
                        </w:rPr>
                        <w:t>4</w:t>
                      </w:r>
                      <w:r>
                        <w:t>0</w:t>
                      </w:r>
                      <w:r>
                        <w:rPr>
                          <w:rFonts w:hint="eastAsia"/>
                        </w:rPr>
                        <w:t>.99</w:t>
                      </w:r>
                    </w:p>
                    <w:p w14:paraId="7D1BA5C2" w14:textId="77777777" w:rsidR="00836AF0" w:rsidRDefault="00836AF0">
                      <w:pPr>
                        <w:pStyle w:val="affff0"/>
                      </w:pPr>
                      <w:r>
                        <w:rPr>
                          <w:rFonts w:hint="eastAsia"/>
                        </w:rPr>
                        <w:t>Y 40</w:t>
                      </w:r>
                    </w:p>
                    <w:p w14:paraId="28B2EDE0" w14:textId="77777777" w:rsidR="00836AF0" w:rsidRDefault="00836AF0">
                      <w:pPr>
                        <w:pStyle w:val="affff0"/>
                      </w:pPr>
                    </w:p>
                  </w:txbxContent>
                </v:textbox>
                <w10:wrap anchorx="margin" anchory="margin"/>
                <w10:anchorlock/>
              </v:shape>
            </w:pict>
          </mc:Fallback>
        </mc:AlternateContent>
      </w:r>
    </w:p>
    <w:p w14:paraId="6C7B1D42" w14:textId="77777777" w:rsidR="009D05B6" w:rsidRPr="005C5BFE" w:rsidRDefault="006651C8" w:rsidP="00621A8B">
      <w:pPr>
        <w:pStyle w:val="af"/>
        <w:numPr>
          <w:ilvl w:val="0"/>
          <w:numId w:val="0"/>
        </w:numPr>
        <w:adjustRightInd w:val="0"/>
        <w:snapToGrid w:val="0"/>
        <w:spacing w:line="400" w:lineRule="atLeast"/>
        <w:rPr>
          <w:rFonts w:ascii="Times New Roman"/>
        </w:rPr>
      </w:pPr>
      <w:bookmarkStart w:id="1" w:name="SectionMark4"/>
      <w:bookmarkEnd w:id="0"/>
      <w:r w:rsidRPr="005C5BFE">
        <w:rPr>
          <w:rFonts w:ascii="Times New Roman"/>
        </w:rPr>
        <w:lastRenderedPageBreak/>
        <w:t>前</w:t>
      </w:r>
      <w:r w:rsidRPr="005C5BFE">
        <w:rPr>
          <w:rFonts w:ascii="Times New Roman"/>
        </w:rPr>
        <w:t xml:space="preserve">    </w:t>
      </w:r>
      <w:r w:rsidRPr="005C5BFE">
        <w:rPr>
          <w:rFonts w:ascii="Times New Roman"/>
        </w:rPr>
        <w:t>言</w:t>
      </w:r>
    </w:p>
    <w:p w14:paraId="4A1E69BB" w14:textId="77777777" w:rsidR="00F83AEC" w:rsidRPr="005C5BFE" w:rsidRDefault="006651C8" w:rsidP="00F83AEC">
      <w:pPr>
        <w:pStyle w:val="aff7"/>
        <w:adjustRightInd w:val="0"/>
        <w:snapToGrid w:val="0"/>
        <w:spacing w:line="276" w:lineRule="auto"/>
        <w:ind w:firstLine="420"/>
        <w:rPr>
          <w:rFonts w:ascii="Times New Roman"/>
        </w:rPr>
      </w:pPr>
      <w:r w:rsidRPr="005C5BFE">
        <w:rPr>
          <w:rFonts w:ascii="Times New Roman"/>
        </w:rPr>
        <w:t>本文件按照</w:t>
      </w:r>
      <w:r w:rsidRPr="005C5BFE">
        <w:rPr>
          <w:rFonts w:ascii="Times New Roman"/>
        </w:rPr>
        <w:t>GB/T 1.1-2020</w:t>
      </w:r>
      <w:r w:rsidRPr="005C5BFE">
        <w:rPr>
          <w:rFonts w:ascii="Times New Roman"/>
        </w:rPr>
        <w:t>《标准化工作导则</w:t>
      </w:r>
      <w:r w:rsidRPr="005C5BFE">
        <w:rPr>
          <w:rFonts w:ascii="Times New Roman"/>
        </w:rPr>
        <w:t xml:space="preserve">  </w:t>
      </w:r>
      <w:r w:rsidRPr="005C5BFE">
        <w:rPr>
          <w:rFonts w:ascii="Times New Roman"/>
        </w:rPr>
        <w:t>第</w:t>
      </w:r>
      <w:r w:rsidRPr="005C5BFE">
        <w:rPr>
          <w:rFonts w:ascii="Times New Roman"/>
        </w:rPr>
        <w:t>1</w:t>
      </w:r>
      <w:r w:rsidRPr="005C5BFE">
        <w:rPr>
          <w:rFonts w:ascii="Times New Roman"/>
        </w:rPr>
        <w:t>部分：标准化文件的结构和起草规则》的规定起草。</w:t>
      </w:r>
    </w:p>
    <w:p w14:paraId="0BCB1569" w14:textId="77777777" w:rsidR="00425B47" w:rsidRPr="005C5BFE" w:rsidRDefault="006651C8" w:rsidP="00F83AEC">
      <w:pPr>
        <w:pStyle w:val="aff7"/>
        <w:adjustRightInd w:val="0"/>
        <w:snapToGrid w:val="0"/>
        <w:spacing w:line="276" w:lineRule="auto"/>
        <w:ind w:firstLine="420"/>
        <w:rPr>
          <w:rFonts w:ascii="Times New Roman"/>
        </w:rPr>
      </w:pPr>
      <w:r w:rsidRPr="005C5BFE">
        <w:rPr>
          <w:rFonts w:ascii="Times New Roman"/>
        </w:rPr>
        <w:t>请注意本文件的某些内容可能涉及专利，本文件的发布机构不承担识别这些专利的责任。</w:t>
      </w:r>
    </w:p>
    <w:p w14:paraId="090114E5" w14:textId="77777777" w:rsidR="00425B47" w:rsidRPr="005C5BFE" w:rsidRDefault="006651C8" w:rsidP="00A66A31">
      <w:pPr>
        <w:pStyle w:val="aff7"/>
        <w:adjustRightInd w:val="0"/>
        <w:snapToGrid w:val="0"/>
        <w:spacing w:line="276" w:lineRule="auto"/>
        <w:ind w:firstLine="420"/>
        <w:rPr>
          <w:rFonts w:ascii="Times New Roman"/>
        </w:rPr>
      </w:pPr>
      <w:r w:rsidRPr="005C5BFE">
        <w:rPr>
          <w:rFonts w:ascii="Times New Roman"/>
        </w:rPr>
        <w:t>本文件代替</w:t>
      </w:r>
      <w:r w:rsidRPr="005C5BFE">
        <w:rPr>
          <w:rFonts w:ascii="Times New Roman"/>
        </w:rPr>
        <w:t>QB/T 2738-2012</w:t>
      </w:r>
      <w:r w:rsidRPr="005C5BFE">
        <w:rPr>
          <w:rFonts w:ascii="Times New Roman"/>
        </w:rPr>
        <w:t>《日化产品抗菌抑菌效果的评价方法》。</w:t>
      </w:r>
    </w:p>
    <w:p w14:paraId="098B4E11" w14:textId="77777777" w:rsidR="00425B47" w:rsidRPr="005C5BFE" w:rsidRDefault="006651C8" w:rsidP="00A66A31">
      <w:pPr>
        <w:pStyle w:val="aff7"/>
        <w:adjustRightInd w:val="0"/>
        <w:snapToGrid w:val="0"/>
        <w:spacing w:line="276" w:lineRule="auto"/>
        <w:ind w:firstLine="420"/>
        <w:rPr>
          <w:rFonts w:ascii="Times New Roman"/>
        </w:rPr>
      </w:pPr>
      <w:r w:rsidRPr="005C5BFE">
        <w:rPr>
          <w:rFonts w:ascii="Times New Roman"/>
        </w:rPr>
        <w:t>本文件与</w:t>
      </w:r>
      <w:r w:rsidRPr="005C5BFE">
        <w:rPr>
          <w:rFonts w:ascii="Times New Roman"/>
        </w:rPr>
        <w:t>QB/T 2738-2012</w:t>
      </w:r>
      <w:r w:rsidRPr="005C5BFE">
        <w:rPr>
          <w:rFonts w:ascii="Times New Roman"/>
        </w:rPr>
        <w:t>相比主要变化如下：</w:t>
      </w:r>
    </w:p>
    <w:p w14:paraId="403E907B" w14:textId="77777777" w:rsidR="00FA5ED4" w:rsidRPr="005C5BFE" w:rsidRDefault="00FA5ED4" w:rsidP="00FA5ED4">
      <w:pPr>
        <w:pStyle w:val="aff7"/>
        <w:adjustRightInd w:val="0"/>
        <w:snapToGrid w:val="0"/>
        <w:spacing w:line="276" w:lineRule="auto"/>
        <w:ind w:firstLine="420"/>
        <w:rPr>
          <w:rFonts w:ascii="Times New Roman"/>
        </w:rPr>
      </w:pPr>
      <w:r w:rsidRPr="005C5BFE">
        <w:rPr>
          <w:rFonts w:ascii="Times New Roman"/>
          <w:noProof w:val="0"/>
          <w:kern w:val="2"/>
          <w:szCs w:val="24"/>
        </w:rPr>
        <w:t>——</w:t>
      </w:r>
      <w:r w:rsidRPr="005C5BFE">
        <w:rPr>
          <w:rFonts w:ascii="Times New Roman"/>
          <w:noProof w:val="0"/>
          <w:kern w:val="2"/>
          <w:szCs w:val="24"/>
        </w:rPr>
        <w:t>修订了</w:t>
      </w:r>
      <w:r w:rsidR="006651C8" w:rsidRPr="005C5BFE">
        <w:rPr>
          <w:rFonts w:ascii="Times New Roman"/>
        </w:rPr>
        <w:t>规范性引用文件；</w:t>
      </w:r>
    </w:p>
    <w:p w14:paraId="3B39A244" w14:textId="77777777" w:rsidR="00CF676E" w:rsidRPr="005C5BFE" w:rsidRDefault="005269E5" w:rsidP="00CF676E">
      <w:pPr>
        <w:pStyle w:val="aff7"/>
        <w:adjustRightInd w:val="0"/>
        <w:snapToGrid w:val="0"/>
        <w:spacing w:line="276" w:lineRule="auto"/>
        <w:ind w:firstLine="420"/>
        <w:rPr>
          <w:rFonts w:ascii="Times New Roman"/>
        </w:rPr>
      </w:pPr>
      <w:r w:rsidRPr="005C5BFE">
        <w:rPr>
          <w:rFonts w:ascii="Times New Roman"/>
          <w:noProof w:val="0"/>
          <w:kern w:val="2"/>
          <w:szCs w:val="24"/>
        </w:rPr>
        <w:t>——</w:t>
      </w:r>
      <w:r w:rsidR="00E65077" w:rsidRPr="005C5BFE">
        <w:rPr>
          <w:rFonts w:ascii="Times New Roman"/>
          <w:noProof w:val="0"/>
          <w:kern w:val="2"/>
          <w:szCs w:val="24"/>
        </w:rPr>
        <w:t>删除</w:t>
      </w:r>
      <w:r w:rsidRPr="005C5BFE">
        <w:rPr>
          <w:rFonts w:ascii="Times New Roman"/>
          <w:noProof w:val="0"/>
          <w:kern w:val="2"/>
          <w:szCs w:val="24"/>
        </w:rPr>
        <w:t>了</w:t>
      </w:r>
      <w:r w:rsidR="00E65077" w:rsidRPr="005C5BFE">
        <w:rPr>
          <w:rFonts w:ascii="Times New Roman"/>
        </w:rPr>
        <w:t>检验用指示微生物适用范围</w:t>
      </w:r>
      <w:r w:rsidR="006651C8" w:rsidRPr="005C5BFE">
        <w:rPr>
          <w:rFonts w:ascii="Times New Roman"/>
        </w:rPr>
        <w:t>；</w:t>
      </w:r>
    </w:p>
    <w:p w14:paraId="2D12CD8A" w14:textId="77777777" w:rsidR="00CF676E" w:rsidRPr="005C5BFE" w:rsidRDefault="00CF676E" w:rsidP="00CF676E">
      <w:pPr>
        <w:pStyle w:val="aff7"/>
        <w:adjustRightInd w:val="0"/>
        <w:snapToGrid w:val="0"/>
        <w:spacing w:line="276" w:lineRule="auto"/>
        <w:ind w:firstLine="420"/>
        <w:rPr>
          <w:rFonts w:ascii="Times New Roman"/>
          <w:noProof w:val="0"/>
          <w:kern w:val="2"/>
          <w:szCs w:val="24"/>
        </w:rPr>
      </w:pPr>
      <w:r w:rsidRPr="005C5BFE">
        <w:rPr>
          <w:rFonts w:ascii="Times New Roman"/>
          <w:noProof w:val="0"/>
          <w:kern w:val="2"/>
          <w:szCs w:val="24"/>
        </w:rPr>
        <w:t>——</w:t>
      </w:r>
      <w:r w:rsidRPr="005C5BFE">
        <w:rPr>
          <w:rFonts w:ascii="Times New Roman"/>
          <w:noProof w:val="0"/>
          <w:kern w:val="2"/>
          <w:szCs w:val="24"/>
        </w:rPr>
        <w:t>增加了菌落计数规定；</w:t>
      </w:r>
    </w:p>
    <w:p w14:paraId="456401DF" w14:textId="77777777" w:rsidR="005269E5" w:rsidRPr="005C5BFE" w:rsidRDefault="00CF676E" w:rsidP="005269E5">
      <w:pPr>
        <w:pStyle w:val="aff7"/>
        <w:adjustRightInd w:val="0"/>
        <w:snapToGrid w:val="0"/>
        <w:spacing w:line="276" w:lineRule="auto"/>
        <w:ind w:firstLine="420"/>
        <w:rPr>
          <w:rFonts w:ascii="Times New Roman"/>
        </w:rPr>
      </w:pPr>
      <w:r w:rsidRPr="005C5BFE">
        <w:rPr>
          <w:rFonts w:ascii="Times New Roman"/>
          <w:noProof w:val="0"/>
          <w:kern w:val="2"/>
          <w:szCs w:val="24"/>
        </w:rPr>
        <w:t>——</w:t>
      </w:r>
      <w:r w:rsidRPr="005C5BFE">
        <w:rPr>
          <w:rFonts w:ascii="Times New Roman"/>
          <w:noProof w:val="0"/>
          <w:kern w:val="2"/>
          <w:szCs w:val="24"/>
        </w:rPr>
        <w:t>修订了</w:t>
      </w:r>
      <w:r w:rsidR="006651C8" w:rsidRPr="005C5BFE">
        <w:rPr>
          <w:rFonts w:ascii="Times New Roman"/>
        </w:rPr>
        <w:t>日化产品抗菌、抑菌效果检验方法分类；</w:t>
      </w:r>
    </w:p>
    <w:p w14:paraId="28A8A094" w14:textId="77777777" w:rsidR="00687F7C" w:rsidRPr="005C5BFE" w:rsidRDefault="00687F7C" w:rsidP="00687F7C">
      <w:pPr>
        <w:pStyle w:val="aff7"/>
        <w:adjustRightInd w:val="0"/>
        <w:snapToGrid w:val="0"/>
        <w:spacing w:line="276" w:lineRule="auto"/>
        <w:ind w:firstLine="420"/>
        <w:rPr>
          <w:rFonts w:ascii="Times New Roman"/>
        </w:rPr>
      </w:pPr>
      <w:r w:rsidRPr="005C5BFE">
        <w:rPr>
          <w:rFonts w:ascii="Times New Roman"/>
          <w:noProof w:val="0"/>
          <w:kern w:val="2"/>
          <w:szCs w:val="24"/>
        </w:rPr>
        <w:t>——</w:t>
      </w:r>
      <w:r w:rsidR="004274E1" w:rsidRPr="005C5BFE">
        <w:rPr>
          <w:rFonts w:ascii="Times New Roman"/>
          <w:noProof w:val="0"/>
          <w:kern w:val="2"/>
          <w:szCs w:val="24"/>
        </w:rPr>
        <w:t>试</w:t>
      </w:r>
      <w:r w:rsidRPr="005C5BFE">
        <w:rPr>
          <w:rFonts w:ascii="Times New Roman"/>
          <w:noProof w:val="0"/>
          <w:kern w:val="2"/>
          <w:szCs w:val="24"/>
        </w:rPr>
        <w:t>验用试剂的修改</w:t>
      </w:r>
      <w:r w:rsidR="006651C8" w:rsidRPr="005C5BFE">
        <w:rPr>
          <w:rFonts w:ascii="Times New Roman"/>
        </w:rPr>
        <w:t>；</w:t>
      </w:r>
    </w:p>
    <w:p w14:paraId="68251C10" w14:textId="77777777" w:rsidR="00F610C7" w:rsidRPr="005C5BFE" w:rsidRDefault="00F610C7" w:rsidP="00F610C7">
      <w:pPr>
        <w:pStyle w:val="aff7"/>
        <w:adjustRightInd w:val="0"/>
        <w:snapToGrid w:val="0"/>
        <w:spacing w:line="276" w:lineRule="auto"/>
        <w:ind w:firstLine="420"/>
        <w:rPr>
          <w:rFonts w:ascii="Times New Roman"/>
        </w:rPr>
      </w:pPr>
      <w:r w:rsidRPr="005C5BFE">
        <w:rPr>
          <w:rFonts w:ascii="Times New Roman"/>
          <w:noProof w:val="0"/>
          <w:kern w:val="2"/>
          <w:szCs w:val="24"/>
        </w:rPr>
        <w:t>——</w:t>
      </w:r>
      <w:r w:rsidRPr="005C5BFE">
        <w:rPr>
          <w:rFonts w:ascii="Times New Roman"/>
          <w:noProof w:val="0"/>
          <w:kern w:val="2"/>
          <w:szCs w:val="24"/>
        </w:rPr>
        <w:t>菌液制备的修改</w:t>
      </w:r>
      <w:r w:rsidR="006651C8" w:rsidRPr="005C5BFE">
        <w:rPr>
          <w:rFonts w:ascii="Times New Roman"/>
        </w:rPr>
        <w:t>；</w:t>
      </w:r>
    </w:p>
    <w:p w14:paraId="72B28AE5" w14:textId="77777777" w:rsidR="00F610C7" w:rsidRPr="005C5BFE" w:rsidRDefault="00F610C7" w:rsidP="00F610C7">
      <w:pPr>
        <w:pStyle w:val="aff7"/>
        <w:adjustRightInd w:val="0"/>
        <w:snapToGrid w:val="0"/>
        <w:spacing w:line="276" w:lineRule="auto"/>
        <w:ind w:firstLine="420"/>
        <w:rPr>
          <w:rFonts w:ascii="Times New Roman"/>
        </w:rPr>
      </w:pPr>
      <w:r w:rsidRPr="005C5BFE">
        <w:rPr>
          <w:rFonts w:ascii="Times New Roman"/>
          <w:noProof w:val="0"/>
          <w:kern w:val="2"/>
          <w:szCs w:val="24"/>
        </w:rPr>
        <w:t>——</w:t>
      </w:r>
      <w:r w:rsidRPr="005C5BFE">
        <w:rPr>
          <w:rFonts w:ascii="Times New Roman"/>
          <w:noProof w:val="0"/>
          <w:kern w:val="2"/>
          <w:szCs w:val="24"/>
        </w:rPr>
        <w:t>中和剂鉴定试验方法的修改</w:t>
      </w:r>
      <w:r w:rsidR="006651C8" w:rsidRPr="005C5BFE">
        <w:rPr>
          <w:rFonts w:ascii="Times New Roman"/>
        </w:rPr>
        <w:t>；</w:t>
      </w:r>
    </w:p>
    <w:p w14:paraId="46876169" w14:textId="77777777" w:rsidR="009D3717" w:rsidRPr="00361852" w:rsidRDefault="00F610C7" w:rsidP="004274E1">
      <w:pPr>
        <w:pStyle w:val="aff7"/>
        <w:adjustRightInd w:val="0"/>
        <w:snapToGrid w:val="0"/>
        <w:spacing w:line="276" w:lineRule="auto"/>
        <w:ind w:firstLine="420"/>
        <w:rPr>
          <w:rFonts w:ascii="Times New Roman"/>
          <w:noProof w:val="0"/>
          <w:kern w:val="2"/>
          <w:szCs w:val="24"/>
        </w:rPr>
      </w:pPr>
      <w:r w:rsidRPr="005C5BFE">
        <w:rPr>
          <w:rFonts w:ascii="Times New Roman"/>
          <w:noProof w:val="0"/>
          <w:kern w:val="2"/>
          <w:szCs w:val="24"/>
        </w:rPr>
        <w:t>——</w:t>
      </w:r>
      <w:r w:rsidRPr="005C5BFE">
        <w:rPr>
          <w:rFonts w:ascii="Times New Roman"/>
          <w:noProof w:val="0"/>
          <w:kern w:val="2"/>
          <w:szCs w:val="24"/>
        </w:rPr>
        <w:t>删除了抗抑菌结果保留整数的规定</w:t>
      </w:r>
      <w:r w:rsidR="006651C8" w:rsidRPr="00361852">
        <w:rPr>
          <w:rFonts w:ascii="Times New Roman"/>
          <w:noProof w:val="0"/>
          <w:kern w:val="2"/>
          <w:szCs w:val="24"/>
        </w:rPr>
        <w:t>；</w:t>
      </w:r>
    </w:p>
    <w:p w14:paraId="52B0DA7A" w14:textId="77777777" w:rsidR="00A752CC" w:rsidRPr="005C5BFE" w:rsidRDefault="00693E5D" w:rsidP="008A6E05">
      <w:pPr>
        <w:pStyle w:val="af1"/>
        <w:numPr>
          <w:ilvl w:val="0"/>
          <w:numId w:val="0"/>
        </w:numPr>
        <w:ind w:firstLineChars="200" w:firstLine="420"/>
        <w:rPr>
          <w:rFonts w:ascii="Times New Roman" w:eastAsia="宋体"/>
          <w:kern w:val="2"/>
          <w:szCs w:val="24"/>
        </w:rPr>
      </w:pPr>
      <w:r w:rsidRPr="005C5BFE">
        <w:rPr>
          <w:rFonts w:ascii="Times New Roman" w:eastAsia="宋体"/>
          <w:kern w:val="2"/>
          <w:szCs w:val="24"/>
        </w:rPr>
        <w:t>——</w:t>
      </w:r>
      <w:r w:rsidRPr="005C5BFE">
        <w:rPr>
          <w:rFonts w:ascii="Times New Roman" w:eastAsia="宋体"/>
          <w:kern w:val="2"/>
          <w:szCs w:val="24"/>
        </w:rPr>
        <w:t>规定了抑菌效果检验方法（悬液定量法），特殊情况下的菌落计数；</w:t>
      </w:r>
    </w:p>
    <w:p w14:paraId="65BA5249" w14:textId="77777777" w:rsidR="00361852" w:rsidRDefault="004274E1" w:rsidP="00361852">
      <w:pPr>
        <w:pStyle w:val="aff7"/>
        <w:adjustRightInd w:val="0"/>
        <w:snapToGrid w:val="0"/>
        <w:spacing w:line="276" w:lineRule="auto"/>
        <w:ind w:firstLine="420"/>
        <w:rPr>
          <w:rFonts w:ascii="Times New Roman"/>
          <w:noProof w:val="0"/>
          <w:kern w:val="2"/>
          <w:szCs w:val="24"/>
        </w:rPr>
      </w:pPr>
      <w:r w:rsidRPr="005C5BFE">
        <w:rPr>
          <w:rFonts w:ascii="Times New Roman"/>
          <w:noProof w:val="0"/>
          <w:kern w:val="2"/>
          <w:szCs w:val="24"/>
        </w:rPr>
        <w:t>——</w:t>
      </w:r>
      <w:r w:rsidRPr="005C5BFE">
        <w:rPr>
          <w:rFonts w:ascii="Times New Roman"/>
          <w:noProof w:val="0"/>
          <w:kern w:val="2"/>
          <w:szCs w:val="24"/>
        </w:rPr>
        <w:t>修改了</w:t>
      </w:r>
      <w:r w:rsidRPr="00361852">
        <w:rPr>
          <w:rFonts w:ascii="Times New Roman"/>
          <w:noProof w:val="0"/>
          <w:kern w:val="2"/>
          <w:szCs w:val="24"/>
        </w:rPr>
        <w:t>抑菌环法试验菌悬液浓度；</w:t>
      </w:r>
    </w:p>
    <w:p w14:paraId="37F39DCD" w14:textId="77777777" w:rsidR="00FA5ED4" w:rsidRPr="00361852" w:rsidRDefault="00693E5D" w:rsidP="00361852">
      <w:pPr>
        <w:pStyle w:val="aff7"/>
        <w:adjustRightInd w:val="0"/>
        <w:snapToGrid w:val="0"/>
        <w:spacing w:line="276" w:lineRule="auto"/>
        <w:ind w:firstLine="420"/>
        <w:rPr>
          <w:rFonts w:ascii="Times New Roman"/>
          <w:noProof w:val="0"/>
          <w:kern w:val="2"/>
          <w:szCs w:val="24"/>
        </w:rPr>
      </w:pPr>
      <w:r w:rsidRPr="005C5BFE">
        <w:rPr>
          <w:rFonts w:ascii="Times New Roman"/>
          <w:noProof w:val="0"/>
          <w:kern w:val="2"/>
          <w:szCs w:val="24"/>
        </w:rPr>
        <w:t>——</w:t>
      </w:r>
      <w:r w:rsidRPr="005C5BFE">
        <w:rPr>
          <w:rFonts w:ascii="Times New Roman"/>
          <w:noProof w:val="0"/>
          <w:kern w:val="2"/>
          <w:szCs w:val="24"/>
        </w:rPr>
        <w:t>修改了部分培养温度及培养时间</w:t>
      </w:r>
      <w:r w:rsidR="000B74E1" w:rsidRPr="00361852">
        <w:rPr>
          <w:rFonts w:ascii="Times New Roman"/>
          <w:noProof w:val="0"/>
          <w:kern w:val="2"/>
          <w:szCs w:val="24"/>
        </w:rPr>
        <w:t>；</w:t>
      </w:r>
    </w:p>
    <w:p w14:paraId="17F98ECD" w14:textId="77777777" w:rsidR="00E22634" w:rsidRPr="00361852" w:rsidRDefault="00E22634" w:rsidP="00E22634">
      <w:pPr>
        <w:pStyle w:val="aff7"/>
        <w:adjustRightInd w:val="0"/>
        <w:snapToGrid w:val="0"/>
        <w:spacing w:line="276" w:lineRule="auto"/>
        <w:ind w:firstLine="420"/>
        <w:rPr>
          <w:rFonts w:ascii="Times New Roman"/>
          <w:noProof w:val="0"/>
          <w:kern w:val="2"/>
          <w:szCs w:val="24"/>
        </w:rPr>
      </w:pPr>
      <w:r w:rsidRPr="005C5BFE">
        <w:rPr>
          <w:rFonts w:ascii="Times New Roman"/>
          <w:noProof w:val="0"/>
          <w:kern w:val="2"/>
          <w:szCs w:val="24"/>
        </w:rPr>
        <w:t>——</w:t>
      </w:r>
      <w:r w:rsidRPr="005C5BFE">
        <w:rPr>
          <w:rFonts w:ascii="Times New Roman"/>
          <w:noProof w:val="0"/>
          <w:kern w:val="2"/>
          <w:szCs w:val="24"/>
        </w:rPr>
        <w:t>增加了</w:t>
      </w:r>
      <w:r w:rsidR="003D7D14" w:rsidRPr="00361852">
        <w:rPr>
          <w:rFonts w:ascii="Times New Roman" w:hint="eastAsia"/>
          <w:noProof w:val="0"/>
          <w:kern w:val="2"/>
          <w:szCs w:val="24"/>
        </w:rPr>
        <w:t>部分抗（抑）菌试验方法</w:t>
      </w:r>
      <w:r w:rsidRPr="00361852">
        <w:rPr>
          <w:rFonts w:ascii="Times New Roman"/>
          <w:noProof w:val="0"/>
          <w:kern w:val="2"/>
          <w:szCs w:val="24"/>
        </w:rPr>
        <w:t>；</w:t>
      </w:r>
    </w:p>
    <w:p w14:paraId="5BE81355" w14:textId="77777777" w:rsidR="00361852" w:rsidRDefault="00473CD3" w:rsidP="00361852">
      <w:pPr>
        <w:pStyle w:val="aff7"/>
        <w:adjustRightInd w:val="0"/>
        <w:snapToGrid w:val="0"/>
        <w:spacing w:line="276" w:lineRule="auto"/>
        <w:ind w:firstLine="420"/>
        <w:rPr>
          <w:rFonts w:ascii="Times New Roman"/>
        </w:rPr>
      </w:pPr>
      <w:r w:rsidRPr="005C5BFE">
        <w:rPr>
          <w:rFonts w:ascii="Times New Roman"/>
          <w:noProof w:val="0"/>
          <w:kern w:val="2"/>
          <w:szCs w:val="24"/>
        </w:rPr>
        <w:t>——</w:t>
      </w:r>
      <w:r>
        <w:rPr>
          <w:rFonts w:ascii="Times New Roman" w:hint="eastAsia"/>
          <w:noProof w:val="0"/>
          <w:kern w:val="2"/>
          <w:szCs w:val="24"/>
        </w:rPr>
        <w:t>日化产品抗菌、抑菌效果稳定性检验方法及评价标准的修改</w:t>
      </w:r>
      <w:r w:rsidRPr="005C5BFE">
        <w:rPr>
          <w:rFonts w:ascii="Times New Roman"/>
        </w:rPr>
        <w:t>；</w:t>
      </w:r>
    </w:p>
    <w:p w14:paraId="6B8B724C" w14:textId="53509F11" w:rsidR="00AF113D" w:rsidRPr="005C5BFE" w:rsidRDefault="00EF28D0" w:rsidP="00503C1F">
      <w:pPr>
        <w:pStyle w:val="aff7"/>
        <w:adjustRightInd w:val="0"/>
        <w:snapToGrid w:val="0"/>
        <w:spacing w:line="276" w:lineRule="auto"/>
        <w:ind w:firstLine="420"/>
        <w:rPr>
          <w:rFonts w:ascii="Times New Roman"/>
        </w:rPr>
      </w:pPr>
      <w:r w:rsidRPr="005C5BFE">
        <w:rPr>
          <w:rFonts w:ascii="Times New Roman"/>
          <w:noProof w:val="0"/>
          <w:kern w:val="2"/>
          <w:szCs w:val="24"/>
        </w:rPr>
        <w:t>——</w:t>
      </w:r>
      <w:r w:rsidR="002A5A8D">
        <w:rPr>
          <w:rFonts w:ascii="Times New Roman" w:hint="eastAsia"/>
        </w:rPr>
        <w:t>删去原</w:t>
      </w:r>
      <w:r w:rsidR="006651C8" w:rsidRPr="005C5BFE">
        <w:rPr>
          <w:rFonts w:ascii="Times New Roman"/>
        </w:rPr>
        <w:t>附录</w:t>
      </w:r>
      <w:r w:rsidR="006651C8" w:rsidRPr="005C5BFE">
        <w:rPr>
          <w:rFonts w:ascii="Times New Roman"/>
        </w:rPr>
        <w:t>A</w:t>
      </w:r>
      <w:r w:rsidR="002649BF">
        <w:rPr>
          <w:rFonts w:ascii="Times New Roman" w:hint="eastAsia"/>
        </w:rPr>
        <w:t>对于</w:t>
      </w:r>
      <w:r w:rsidR="002649BF" w:rsidRPr="002649BF">
        <w:rPr>
          <w:rFonts w:ascii="Times New Roman" w:hint="eastAsia"/>
        </w:rPr>
        <w:t>抗菌剂含量测定</w:t>
      </w:r>
      <w:r w:rsidR="002649BF">
        <w:rPr>
          <w:rFonts w:ascii="Times New Roman" w:hint="eastAsia"/>
        </w:rPr>
        <w:t>等内容</w:t>
      </w:r>
      <w:r w:rsidR="002A5A8D">
        <w:rPr>
          <w:rFonts w:ascii="Times New Roman" w:hint="eastAsia"/>
        </w:rPr>
        <w:t>，现附录</w:t>
      </w:r>
      <w:r w:rsidR="002A5A8D">
        <w:rPr>
          <w:rFonts w:ascii="Times New Roman" w:hint="eastAsia"/>
        </w:rPr>
        <w:t>A</w:t>
      </w:r>
      <w:r w:rsidR="002A5A8D">
        <w:rPr>
          <w:rFonts w:ascii="Times New Roman" w:hint="eastAsia"/>
        </w:rPr>
        <w:t>（资料性）为新增内容</w:t>
      </w:r>
      <w:r w:rsidR="006651C8" w:rsidRPr="005C5BFE">
        <w:rPr>
          <w:rFonts w:ascii="Times New Roman"/>
        </w:rPr>
        <w:t>。</w:t>
      </w:r>
    </w:p>
    <w:p w14:paraId="5FACCC76" w14:textId="77777777" w:rsidR="009D05B6" w:rsidRPr="005C5BFE" w:rsidRDefault="006651C8" w:rsidP="00A66A31">
      <w:pPr>
        <w:pStyle w:val="aff7"/>
        <w:adjustRightInd w:val="0"/>
        <w:snapToGrid w:val="0"/>
        <w:spacing w:line="276" w:lineRule="auto"/>
        <w:ind w:firstLine="420"/>
        <w:rPr>
          <w:rFonts w:ascii="Times New Roman"/>
        </w:rPr>
      </w:pPr>
      <w:r w:rsidRPr="005C5BFE">
        <w:rPr>
          <w:rFonts w:ascii="Times New Roman"/>
        </w:rPr>
        <w:t>本文件由中国轻工业联合会提出。</w:t>
      </w:r>
    </w:p>
    <w:p w14:paraId="032CB8A4" w14:textId="77777777" w:rsidR="009D05B6" w:rsidRPr="005C5BFE" w:rsidRDefault="006651C8" w:rsidP="00A66A31">
      <w:pPr>
        <w:pStyle w:val="aff7"/>
        <w:adjustRightInd w:val="0"/>
        <w:snapToGrid w:val="0"/>
        <w:spacing w:line="276" w:lineRule="auto"/>
        <w:ind w:firstLine="420"/>
        <w:rPr>
          <w:rFonts w:ascii="Times New Roman"/>
        </w:rPr>
      </w:pPr>
      <w:r w:rsidRPr="005C5BFE">
        <w:rPr>
          <w:rFonts w:ascii="Times New Roman"/>
        </w:rPr>
        <w:t>本文件由全国表面活性剂和洗涤用品标准化技术委员会归口。</w:t>
      </w:r>
    </w:p>
    <w:p w14:paraId="65B42306" w14:textId="77777777" w:rsidR="009D05B6" w:rsidRPr="005C5BFE" w:rsidRDefault="006651C8" w:rsidP="00A66A31">
      <w:pPr>
        <w:pStyle w:val="aff7"/>
        <w:adjustRightInd w:val="0"/>
        <w:snapToGrid w:val="0"/>
        <w:spacing w:line="276" w:lineRule="auto"/>
        <w:ind w:firstLine="420"/>
        <w:rPr>
          <w:rFonts w:ascii="Times New Roman"/>
        </w:rPr>
      </w:pPr>
      <w:r w:rsidRPr="005C5BFE">
        <w:rPr>
          <w:rFonts w:ascii="Times New Roman"/>
        </w:rPr>
        <w:t>本文件起草单位：</w:t>
      </w:r>
      <w:r w:rsidRPr="005C5BFE">
        <w:rPr>
          <w:rFonts w:ascii="Times New Roman"/>
        </w:rPr>
        <w:t xml:space="preserve"> </w:t>
      </w:r>
    </w:p>
    <w:p w14:paraId="4AB086E8" w14:textId="77777777" w:rsidR="009D05B6" w:rsidRPr="005C5BFE" w:rsidRDefault="006651C8" w:rsidP="00A66A31">
      <w:pPr>
        <w:pStyle w:val="aff7"/>
        <w:adjustRightInd w:val="0"/>
        <w:snapToGrid w:val="0"/>
        <w:spacing w:line="276" w:lineRule="auto"/>
        <w:ind w:firstLine="420"/>
        <w:rPr>
          <w:rFonts w:ascii="Times New Roman"/>
        </w:rPr>
      </w:pPr>
      <w:r w:rsidRPr="005C5BFE">
        <w:rPr>
          <w:rFonts w:ascii="Times New Roman"/>
        </w:rPr>
        <w:t>本文件主要起草人：</w:t>
      </w:r>
    </w:p>
    <w:p w14:paraId="71344812" w14:textId="77777777" w:rsidR="00632E18" w:rsidRPr="005C5BFE" w:rsidRDefault="006651C8" w:rsidP="00A66A31">
      <w:pPr>
        <w:pStyle w:val="aff7"/>
        <w:spacing w:line="276" w:lineRule="auto"/>
        <w:ind w:firstLine="420"/>
        <w:rPr>
          <w:rFonts w:ascii="Times New Roman"/>
        </w:rPr>
      </w:pPr>
      <w:r w:rsidRPr="005C5BFE">
        <w:rPr>
          <w:rFonts w:ascii="Times New Roman"/>
        </w:rPr>
        <w:t>本文件所代替历次版本发布情况为：</w:t>
      </w:r>
    </w:p>
    <w:p w14:paraId="7DBDD9EA" w14:textId="77777777" w:rsidR="00632E18" w:rsidRPr="005C5BFE" w:rsidRDefault="006651C8" w:rsidP="00A66A31">
      <w:pPr>
        <w:pStyle w:val="aff7"/>
        <w:spacing w:line="276" w:lineRule="auto"/>
        <w:ind w:firstLine="420"/>
        <w:rPr>
          <w:rFonts w:ascii="Times New Roman"/>
        </w:rPr>
      </w:pPr>
      <w:r w:rsidRPr="005C5BFE">
        <w:rPr>
          <w:rFonts w:ascii="Times New Roman"/>
        </w:rPr>
        <w:t>——QB/T 2738-2005</w:t>
      </w:r>
      <w:r w:rsidRPr="005C5BFE">
        <w:rPr>
          <w:rFonts w:ascii="Times New Roman"/>
        </w:rPr>
        <w:t>、</w:t>
      </w:r>
      <w:r w:rsidRPr="005C5BFE">
        <w:rPr>
          <w:rFonts w:ascii="Times New Roman"/>
        </w:rPr>
        <w:t>QB/T 2738-2012</w:t>
      </w:r>
      <w:r w:rsidRPr="005C5BFE">
        <w:rPr>
          <w:rFonts w:ascii="Times New Roman"/>
        </w:rPr>
        <w:t>。</w:t>
      </w:r>
    </w:p>
    <w:p w14:paraId="775DDE1D" w14:textId="77777777" w:rsidR="009D05B6" w:rsidRPr="005C5BFE" w:rsidRDefault="009D05B6" w:rsidP="00A66A31">
      <w:pPr>
        <w:pStyle w:val="aff7"/>
        <w:adjustRightInd w:val="0"/>
        <w:snapToGrid w:val="0"/>
        <w:spacing w:line="276" w:lineRule="auto"/>
        <w:ind w:firstLine="420"/>
        <w:rPr>
          <w:rFonts w:ascii="Times New Roman"/>
        </w:rPr>
        <w:sectPr w:rsidR="009D05B6" w:rsidRPr="005C5BFE">
          <w:footerReference w:type="even" r:id="rId13"/>
          <w:footerReference w:type="default" r:id="rId14"/>
          <w:pgSz w:w="11907" w:h="16839"/>
          <w:pgMar w:top="1418" w:right="1134" w:bottom="1134" w:left="1418" w:header="1418" w:footer="851" w:gutter="0"/>
          <w:pgNumType w:start="1"/>
          <w:cols w:space="425"/>
          <w:docGrid w:type="lines" w:linePitch="312"/>
        </w:sectPr>
      </w:pPr>
    </w:p>
    <w:p w14:paraId="671F0554" w14:textId="77777777" w:rsidR="009D05B6" w:rsidRPr="005C5BFE" w:rsidRDefault="006651C8">
      <w:pPr>
        <w:pStyle w:val="afff8"/>
        <w:rPr>
          <w:rFonts w:ascii="Times New Roman"/>
        </w:rPr>
      </w:pPr>
      <w:r w:rsidRPr="005C5BFE">
        <w:rPr>
          <w:rFonts w:ascii="Times New Roman"/>
        </w:rPr>
        <w:lastRenderedPageBreak/>
        <w:t>日化产品抗菌抑菌效果的评价方法</w:t>
      </w:r>
    </w:p>
    <w:p w14:paraId="2C1C5F07" w14:textId="77777777" w:rsidR="009D05B6" w:rsidRPr="005C5BFE" w:rsidRDefault="006651C8" w:rsidP="00D323C9">
      <w:pPr>
        <w:pStyle w:val="af0"/>
        <w:spacing w:before="156" w:after="156"/>
        <w:rPr>
          <w:rFonts w:ascii="Times New Roman"/>
        </w:rPr>
      </w:pPr>
      <w:r w:rsidRPr="005C5BFE">
        <w:rPr>
          <w:rFonts w:ascii="Times New Roman"/>
        </w:rPr>
        <w:t>范围</w:t>
      </w:r>
    </w:p>
    <w:p w14:paraId="57765E84" w14:textId="77777777" w:rsidR="009D05B6" w:rsidRPr="005C5BFE" w:rsidRDefault="006651C8">
      <w:pPr>
        <w:pStyle w:val="aff7"/>
        <w:ind w:firstLine="420"/>
        <w:rPr>
          <w:rFonts w:ascii="Times New Roman"/>
        </w:rPr>
      </w:pPr>
      <w:r w:rsidRPr="005C5BFE">
        <w:rPr>
          <w:rFonts w:ascii="Times New Roman"/>
        </w:rPr>
        <w:t>本文件规定了具有特殊卫生功能的日化产品抗菌、抑菌效果的检测方法及评价标准。</w:t>
      </w:r>
    </w:p>
    <w:p w14:paraId="7314D906" w14:textId="77777777" w:rsidR="009D05B6" w:rsidRPr="005C5BFE" w:rsidRDefault="006651C8">
      <w:pPr>
        <w:pStyle w:val="aff7"/>
        <w:ind w:firstLine="420"/>
        <w:rPr>
          <w:rFonts w:ascii="Times New Roman"/>
        </w:rPr>
      </w:pPr>
      <w:r w:rsidRPr="005C5BFE">
        <w:rPr>
          <w:rFonts w:ascii="Times New Roman"/>
        </w:rPr>
        <w:t>本文件适用于常见洗涤用品的抗菌、抑菌性能测试，其它日化产品也可根据用途选择采用。</w:t>
      </w:r>
    </w:p>
    <w:p w14:paraId="01D6AAAD" w14:textId="77777777" w:rsidR="009D05B6" w:rsidRPr="005C5BFE" w:rsidRDefault="006651C8" w:rsidP="00D323C9">
      <w:pPr>
        <w:pStyle w:val="af0"/>
        <w:spacing w:before="156" w:after="156"/>
        <w:rPr>
          <w:rFonts w:ascii="Times New Roman"/>
        </w:rPr>
      </w:pPr>
      <w:r w:rsidRPr="005C5BFE">
        <w:rPr>
          <w:rFonts w:ascii="Times New Roman"/>
        </w:rPr>
        <w:t>规范性引用文件</w:t>
      </w:r>
    </w:p>
    <w:p w14:paraId="235E6D1D" w14:textId="77777777" w:rsidR="00632E18" w:rsidRPr="005C5BFE" w:rsidRDefault="006651C8">
      <w:pPr>
        <w:pStyle w:val="aff7"/>
        <w:ind w:firstLine="420"/>
        <w:rPr>
          <w:rFonts w:ascii="Times New Roman"/>
        </w:rPr>
      </w:pPr>
      <w:r w:rsidRPr="005C5BFE">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788CC933" w14:textId="77777777" w:rsidR="00B25FDD" w:rsidRPr="005C5BFE" w:rsidRDefault="006651C8" w:rsidP="00B25FDD">
      <w:pPr>
        <w:pStyle w:val="aff7"/>
        <w:ind w:firstLine="420"/>
        <w:rPr>
          <w:rFonts w:ascii="Times New Roman"/>
        </w:rPr>
      </w:pPr>
      <w:r w:rsidRPr="005C5BFE">
        <w:rPr>
          <w:rFonts w:ascii="Times New Roman"/>
        </w:rPr>
        <w:t xml:space="preserve">GB 4789.2 </w:t>
      </w:r>
      <w:r w:rsidRPr="005C5BFE">
        <w:rPr>
          <w:rFonts w:ascii="Times New Roman"/>
        </w:rPr>
        <w:t>食品安全国家标准</w:t>
      </w:r>
      <w:r w:rsidRPr="005C5BFE">
        <w:rPr>
          <w:rFonts w:ascii="Times New Roman"/>
        </w:rPr>
        <w:t xml:space="preserve">  </w:t>
      </w:r>
      <w:r w:rsidRPr="005C5BFE">
        <w:rPr>
          <w:rFonts w:ascii="Times New Roman"/>
        </w:rPr>
        <w:t>食品微生物学检测</w:t>
      </w:r>
      <w:r w:rsidRPr="005C5BFE">
        <w:rPr>
          <w:rFonts w:ascii="Times New Roman"/>
        </w:rPr>
        <w:t xml:space="preserve">  </w:t>
      </w:r>
      <w:r w:rsidRPr="005C5BFE">
        <w:rPr>
          <w:rFonts w:ascii="Times New Roman"/>
        </w:rPr>
        <w:t>菌落总数测定</w:t>
      </w:r>
    </w:p>
    <w:p w14:paraId="4C0FAE4D" w14:textId="77777777" w:rsidR="00F83AEC" w:rsidRPr="005C5BFE" w:rsidRDefault="006651C8" w:rsidP="00F83AEC">
      <w:pPr>
        <w:pStyle w:val="aff7"/>
        <w:ind w:firstLine="420"/>
        <w:rPr>
          <w:rFonts w:ascii="Times New Roman"/>
        </w:rPr>
      </w:pPr>
      <w:r w:rsidRPr="005C5BFE">
        <w:rPr>
          <w:rFonts w:ascii="Times New Roman"/>
        </w:rPr>
        <w:t xml:space="preserve">QB/T 2850 </w:t>
      </w:r>
      <w:r w:rsidRPr="005C5BFE">
        <w:rPr>
          <w:rFonts w:ascii="Times New Roman"/>
        </w:rPr>
        <w:t>抗菌抑菌型洗涤剂</w:t>
      </w:r>
    </w:p>
    <w:p w14:paraId="2EBC1B08" w14:textId="77777777" w:rsidR="009D05B6" w:rsidRPr="005C5BFE" w:rsidRDefault="006651C8" w:rsidP="00D323C9">
      <w:pPr>
        <w:pStyle w:val="af0"/>
        <w:spacing w:before="156" w:after="156"/>
        <w:jc w:val="left"/>
        <w:rPr>
          <w:rFonts w:ascii="Times New Roman"/>
        </w:rPr>
      </w:pPr>
      <w:r w:rsidRPr="005C5BFE">
        <w:rPr>
          <w:rFonts w:ascii="Times New Roman"/>
        </w:rPr>
        <w:t>术语和定义</w:t>
      </w:r>
    </w:p>
    <w:p w14:paraId="0165C0A0" w14:textId="77777777" w:rsidR="00F83AEC" w:rsidRPr="005C5BFE" w:rsidRDefault="006651C8" w:rsidP="00F83AEC">
      <w:pPr>
        <w:pStyle w:val="aff7"/>
        <w:ind w:firstLine="420"/>
        <w:rPr>
          <w:rFonts w:ascii="Times New Roman"/>
        </w:rPr>
      </w:pPr>
      <w:r w:rsidRPr="005C5BFE">
        <w:rPr>
          <w:rFonts w:ascii="Times New Roman"/>
        </w:rPr>
        <w:t>下列术语和定义适用于本文件。</w:t>
      </w:r>
    </w:p>
    <w:p w14:paraId="379B6EE0" w14:textId="77777777" w:rsidR="009D05B6" w:rsidRPr="005C5BFE" w:rsidRDefault="006651C8" w:rsidP="005E7E7B">
      <w:pPr>
        <w:pStyle w:val="af1"/>
        <w:ind w:left="0"/>
        <w:rPr>
          <w:rFonts w:ascii="Times New Roman"/>
        </w:rPr>
      </w:pPr>
      <w:r w:rsidRPr="005C5BFE">
        <w:rPr>
          <w:rFonts w:ascii="Times New Roman"/>
        </w:rPr>
        <w:t>抗菌</w:t>
      </w:r>
      <w:r w:rsidRPr="005C5BFE">
        <w:rPr>
          <w:rFonts w:ascii="Times New Roman"/>
        </w:rPr>
        <w:t>antibacterial</w:t>
      </w:r>
    </w:p>
    <w:p w14:paraId="60F95C6B" w14:textId="77777777" w:rsidR="009D05B6" w:rsidRPr="005C5BFE" w:rsidRDefault="006651C8">
      <w:pPr>
        <w:pStyle w:val="aff7"/>
        <w:ind w:firstLine="420"/>
        <w:rPr>
          <w:rFonts w:ascii="Times New Roman"/>
        </w:rPr>
      </w:pPr>
      <w:r w:rsidRPr="005C5BFE">
        <w:rPr>
          <w:rFonts w:ascii="Times New Roman"/>
        </w:rPr>
        <w:t>采用化学或物理方法杀灭细菌或妨碍细菌生长繁殖及其活性的过程。</w:t>
      </w:r>
    </w:p>
    <w:p w14:paraId="595B6064" w14:textId="77777777" w:rsidR="009D05B6" w:rsidRPr="005C5BFE" w:rsidRDefault="006651C8" w:rsidP="005E7E7B">
      <w:pPr>
        <w:pStyle w:val="af1"/>
        <w:ind w:left="0"/>
        <w:rPr>
          <w:rFonts w:ascii="Times New Roman"/>
        </w:rPr>
      </w:pPr>
      <w:r w:rsidRPr="005C5BFE">
        <w:rPr>
          <w:rFonts w:ascii="Times New Roman"/>
        </w:rPr>
        <w:t>抑菌</w:t>
      </w:r>
      <w:r w:rsidRPr="005C5BFE">
        <w:rPr>
          <w:rFonts w:ascii="Times New Roman"/>
        </w:rPr>
        <w:t>bacteriostasis</w:t>
      </w:r>
    </w:p>
    <w:p w14:paraId="218DCF45" w14:textId="77777777" w:rsidR="009D05B6" w:rsidRPr="005C5BFE" w:rsidRDefault="006651C8">
      <w:pPr>
        <w:pStyle w:val="aff7"/>
        <w:ind w:firstLine="420"/>
        <w:rPr>
          <w:rFonts w:ascii="Times New Roman"/>
        </w:rPr>
      </w:pPr>
      <w:r w:rsidRPr="005C5BFE">
        <w:rPr>
          <w:rFonts w:ascii="Times New Roman"/>
        </w:rPr>
        <w:t>采用化学或物理方法抑制或妨碍细菌生长繁殖及其活性的过程。</w:t>
      </w:r>
    </w:p>
    <w:p w14:paraId="585555F8" w14:textId="77777777" w:rsidR="009D05B6" w:rsidRPr="005C5BFE" w:rsidRDefault="006651C8" w:rsidP="005E7E7B">
      <w:pPr>
        <w:pStyle w:val="af1"/>
        <w:ind w:left="0"/>
        <w:rPr>
          <w:rFonts w:ascii="Times New Roman"/>
        </w:rPr>
      </w:pPr>
      <w:r w:rsidRPr="005C5BFE">
        <w:rPr>
          <w:rFonts w:ascii="Times New Roman"/>
        </w:rPr>
        <w:t>载体</w:t>
      </w:r>
      <w:r w:rsidRPr="005C5BFE">
        <w:rPr>
          <w:rFonts w:ascii="Times New Roman"/>
        </w:rPr>
        <w:t>carrier</w:t>
      </w:r>
    </w:p>
    <w:p w14:paraId="5CCFE502" w14:textId="77777777" w:rsidR="009D05B6" w:rsidRPr="005C5BFE" w:rsidRDefault="006651C8">
      <w:pPr>
        <w:pStyle w:val="aff7"/>
        <w:ind w:firstLine="420"/>
        <w:rPr>
          <w:rFonts w:ascii="Times New Roman"/>
        </w:rPr>
      </w:pPr>
      <w:r w:rsidRPr="005C5BFE">
        <w:rPr>
          <w:rFonts w:ascii="Times New Roman"/>
        </w:rPr>
        <w:t xml:space="preserve"> </w:t>
      </w:r>
      <w:r w:rsidRPr="005C5BFE">
        <w:rPr>
          <w:rFonts w:ascii="Times New Roman"/>
        </w:rPr>
        <w:t>试验微生物的支持物。</w:t>
      </w:r>
    </w:p>
    <w:p w14:paraId="2E91565E" w14:textId="77777777" w:rsidR="009D05B6" w:rsidRPr="005C5BFE" w:rsidRDefault="006651C8" w:rsidP="005E7E7B">
      <w:pPr>
        <w:pStyle w:val="af1"/>
        <w:ind w:left="0"/>
        <w:rPr>
          <w:rFonts w:ascii="Times New Roman"/>
        </w:rPr>
      </w:pPr>
      <w:r w:rsidRPr="005C5BFE">
        <w:rPr>
          <w:rFonts w:ascii="Times New Roman"/>
        </w:rPr>
        <w:t>生物负载</w:t>
      </w:r>
      <w:r w:rsidRPr="005C5BFE">
        <w:rPr>
          <w:rFonts w:ascii="Times New Roman"/>
        </w:rPr>
        <w:t>bioburden</w:t>
      </w:r>
    </w:p>
    <w:p w14:paraId="18AB296B" w14:textId="77777777" w:rsidR="009D05B6" w:rsidRPr="005C5BFE" w:rsidRDefault="006651C8">
      <w:pPr>
        <w:pStyle w:val="aff7"/>
        <w:ind w:firstLine="420"/>
        <w:rPr>
          <w:rFonts w:ascii="Times New Roman"/>
        </w:rPr>
      </w:pPr>
      <w:r w:rsidRPr="005C5BFE">
        <w:rPr>
          <w:rFonts w:ascii="Times New Roman"/>
        </w:rPr>
        <w:t>被测试的一个单位物品上承载活微生物的总数。</w:t>
      </w:r>
    </w:p>
    <w:p w14:paraId="7960BC78" w14:textId="77777777" w:rsidR="009D05B6" w:rsidRPr="005C5BFE" w:rsidRDefault="006651C8" w:rsidP="005E7E7B">
      <w:pPr>
        <w:pStyle w:val="af1"/>
        <w:ind w:left="0"/>
        <w:rPr>
          <w:rFonts w:ascii="Times New Roman"/>
        </w:rPr>
      </w:pPr>
      <w:r w:rsidRPr="005C5BFE">
        <w:rPr>
          <w:rFonts w:ascii="Times New Roman"/>
        </w:rPr>
        <w:t>杀灭率</w:t>
      </w:r>
      <w:r w:rsidRPr="005C5BFE">
        <w:rPr>
          <w:rFonts w:ascii="Times New Roman"/>
        </w:rPr>
        <w:t>killing rate,</w:t>
      </w:r>
      <w:r w:rsidRPr="005C5BFE">
        <w:rPr>
          <w:rFonts w:ascii="Times New Roman"/>
        </w:rPr>
        <w:t>（</w:t>
      </w:r>
      <w:r w:rsidRPr="005C5BFE">
        <w:rPr>
          <w:rFonts w:ascii="Times New Roman"/>
        </w:rPr>
        <w:t>KR</w:t>
      </w:r>
      <w:r w:rsidRPr="005C5BFE">
        <w:rPr>
          <w:rFonts w:ascii="Times New Roman"/>
        </w:rPr>
        <w:t>）</w:t>
      </w:r>
    </w:p>
    <w:p w14:paraId="0F2B3631" w14:textId="77777777" w:rsidR="009D05B6" w:rsidRPr="005C5BFE" w:rsidRDefault="006651C8">
      <w:pPr>
        <w:pStyle w:val="aff7"/>
        <w:ind w:firstLine="420"/>
        <w:rPr>
          <w:rFonts w:ascii="Times New Roman"/>
        </w:rPr>
      </w:pPr>
      <w:r w:rsidRPr="005C5BFE">
        <w:rPr>
          <w:rFonts w:ascii="Times New Roman"/>
        </w:rPr>
        <w:t>在微生物杀灭试验中，用百分率表示微生物数量减少的值。</w:t>
      </w:r>
    </w:p>
    <w:p w14:paraId="07CAAD2D" w14:textId="77777777" w:rsidR="009D05B6" w:rsidRPr="005C5BFE" w:rsidRDefault="006651C8" w:rsidP="005E7E7B">
      <w:pPr>
        <w:pStyle w:val="af1"/>
        <w:ind w:left="0"/>
        <w:rPr>
          <w:rFonts w:ascii="Times New Roman"/>
        </w:rPr>
      </w:pPr>
      <w:r w:rsidRPr="005C5BFE">
        <w:rPr>
          <w:rFonts w:ascii="Times New Roman"/>
        </w:rPr>
        <w:t>杀灭时间</w:t>
      </w:r>
      <w:r w:rsidR="000B74E1" w:rsidRPr="005C5BFE">
        <w:rPr>
          <w:rFonts w:ascii="Times New Roman"/>
        </w:rPr>
        <w:t>killing time,</w:t>
      </w:r>
      <w:r w:rsidRPr="005C5BFE">
        <w:rPr>
          <w:rFonts w:ascii="Times New Roman"/>
        </w:rPr>
        <w:t>（</w:t>
      </w:r>
      <w:r w:rsidRPr="005C5BFE">
        <w:rPr>
          <w:rFonts w:ascii="Times New Roman"/>
        </w:rPr>
        <w:t>KT</w:t>
      </w:r>
      <w:r w:rsidRPr="005C5BFE">
        <w:rPr>
          <w:rFonts w:ascii="Times New Roman"/>
        </w:rPr>
        <w:t>）</w:t>
      </w:r>
    </w:p>
    <w:p w14:paraId="056253BE" w14:textId="77777777" w:rsidR="009D05B6" w:rsidRPr="005C5BFE" w:rsidRDefault="006651C8">
      <w:pPr>
        <w:pStyle w:val="aff7"/>
        <w:ind w:firstLine="420"/>
        <w:rPr>
          <w:rFonts w:ascii="Times New Roman"/>
        </w:rPr>
      </w:pPr>
      <w:r w:rsidRPr="005C5BFE">
        <w:rPr>
          <w:rFonts w:ascii="Times New Roman"/>
        </w:rPr>
        <w:t>用于生物指示物抗力鉴定时，指受试指示物样本，经杀菌因子作用后全部样本无菌生长的最短作用时间（</w:t>
      </w:r>
      <w:r w:rsidRPr="005C5BFE">
        <w:rPr>
          <w:rFonts w:ascii="Times New Roman"/>
        </w:rPr>
        <w:t>min</w:t>
      </w:r>
      <w:r w:rsidRPr="005C5BFE">
        <w:rPr>
          <w:rFonts w:ascii="Times New Roman"/>
        </w:rPr>
        <w:t>）。</w:t>
      </w:r>
    </w:p>
    <w:p w14:paraId="283362F0" w14:textId="77777777" w:rsidR="009D05B6" w:rsidRPr="005C5BFE" w:rsidRDefault="006651C8" w:rsidP="005E7E7B">
      <w:pPr>
        <w:pStyle w:val="af1"/>
        <w:ind w:left="0"/>
        <w:rPr>
          <w:rFonts w:ascii="Times New Roman"/>
        </w:rPr>
      </w:pPr>
      <w:r w:rsidRPr="005C5BFE">
        <w:rPr>
          <w:rFonts w:ascii="Times New Roman"/>
        </w:rPr>
        <w:t>菌落形成单位</w:t>
      </w:r>
      <w:r w:rsidRPr="005C5BFE">
        <w:rPr>
          <w:rFonts w:ascii="Times New Roman"/>
        </w:rPr>
        <w:t>colony forming unit,</w:t>
      </w:r>
      <w:r w:rsidRPr="005C5BFE">
        <w:rPr>
          <w:rFonts w:ascii="Times New Roman"/>
        </w:rPr>
        <w:t>（</w:t>
      </w:r>
      <w:r w:rsidR="005C5BFE" w:rsidRPr="005C5BFE">
        <w:rPr>
          <w:rFonts w:ascii="Times New Roman"/>
        </w:rPr>
        <w:t>CFU</w:t>
      </w:r>
      <w:r w:rsidRPr="005C5BFE">
        <w:rPr>
          <w:rFonts w:ascii="Times New Roman"/>
        </w:rPr>
        <w:t>）</w:t>
      </w:r>
    </w:p>
    <w:p w14:paraId="56674C88" w14:textId="77777777" w:rsidR="009D05B6" w:rsidRPr="005C5BFE" w:rsidRDefault="006651C8">
      <w:pPr>
        <w:pStyle w:val="aff7"/>
        <w:ind w:firstLine="420"/>
        <w:rPr>
          <w:rFonts w:ascii="Times New Roman"/>
        </w:rPr>
      </w:pPr>
      <w:r w:rsidRPr="005C5BFE">
        <w:rPr>
          <w:rFonts w:ascii="Times New Roman"/>
        </w:rPr>
        <w:t>在活菌培养计数时，由单个菌体或聚集成团的多个菌体在固体培养基上生长繁殖所形成的集落，称为菌落形成单位，以其表达活菌的数量。</w:t>
      </w:r>
    </w:p>
    <w:p w14:paraId="53EFD1D9" w14:textId="77777777" w:rsidR="009D05B6" w:rsidRPr="005C5BFE" w:rsidRDefault="006651C8" w:rsidP="005E7E7B">
      <w:pPr>
        <w:pStyle w:val="af1"/>
        <w:ind w:left="0"/>
        <w:rPr>
          <w:rFonts w:ascii="Times New Roman"/>
        </w:rPr>
      </w:pPr>
      <w:r w:rsidRPr="005C5BFE">
        <w:rPr>
          <w:rFonts w:ascii="Times New Roman"/>
        </w:rPr>
        <w:t>中和剂</w:t>
      </w:r>
      <w:r w:rsidRPr="005C5BFE">
        <w:rPr>
          <w:rFonts w:ascii="Times New Roman"/>
        </w:rPr>
        <w:t>neutralizer</w:t>
      </w:r>
    </w:p>
    <w:p w14:paraId="325266DF" w14:textId="77777777" w:rsidR="009D05B6" w:rsidRPr="005C5BFE" w:rsidRDefault="006651C8">
      <w:pPr>
        <w:pStyle w:val="aff7"/>
        <w:ind w:firstLine="420"/>
        <w:rPr>
          <w:rFonts w:ascii="Times New Roman"/>
        </w:rPr>
      </w:pPr>
      <w:r w:rsidRPr="005C5BFE">
        <w:rPr>
          <w:rFonts w:ascii="Times New Roman"/>
        </w:rPr>
        <w:t>在微生物杀灭试验中，用以消除试验微生物与杀菌剂的混悬液中和微生物表面上残留的杀菌剂，使其失去对微生物抑制和杀灭作用的试剂。</w:t>
      </w:r>
    </w:p>
    <w:p w14:paraId="1E414837" w14:textId="77777777" w:rsidR="009D05B6" w:rsidRPr="005C5BFE" w:rsidRDefault="006651C8" w:rsidP="00396A74">
      <w:pPr>
        <w:pStyle w:val="af1"/>
        <w:ind w:left="0"/>
        <w:rPr>
          <w:rFonts w:ascii="Times New Roman"/>
        </w:rPr>
      </w:pPr>
      <w:r w:rsidRPr="005C5BFE">
        <w:rPr>
          <w:rFonts w:ascii="Times New Roman"/>
        </w:rPr>
        <w:t>中和产物</w:t>
      </w:r>
      <w:r w:rsidRPr="005C5BFE">
        <w:rPr>
          <w:rFonts w:ascii="Times New Roman"/>
        </w:rPr>
        <w:t>product of neutralization</w:t>
      </w:r>
    </w:p>
    <w:p w14:paraId="497C193B" w14:textId="77777777" w:rsidR="009D05B6" w:rsidRPr="005C5BFE" w:rsidRDefault="006651C8">
      <w:pPr>
        <w:pStyle w:val="aff7"/>
        <w:ind w:firstLineChars="0" w:firstLine="420"/>
        <w:rPr>
          <w:rFonts w:ascii="Times New Roman"/>
        </w:rPr>
      </w:pPr>
      <w:r w:rsidRPr="005C5BFE">
        <w:rPr>
          <w:rFonts w:ascii="Times New Roman"/>
        </w:rPr>
        <w:t>指中和剂与杀菌剂作用后的产物。</w:t>
      </w:r>
    </w:p>
    <w:p w14:paraId="38E0CF91" w14:textId="77777777" w:rsidR="009D05B6" w:rsidRPr="005C5BFE" w:rsidRDefault="006651C8" w:rsidP="00D323C9">
      <w:pPr>
        <w:pStyle w:val="af0"/>
        <w:spacing w:before="156" w:after="156"/>
        <w:rPr>
          <w:rFonts w:ascii="Times New Roman"/>
        </w:rPr>
      </w:pPr>
      <w:r w:rsidRPr="005C5BFE">
        <w:rPr>
          <w:rFonts w:ascii="Times New Roman"/>
        </w:rPr>
        <w:t>检验抗菌、抑菌日化产品效果的实验室及无菌操作的基本要求</w:t>
      </w:r>
    </w:p>
    <w:p w14:paraId="2387AD11" w14:textId="77777777" w:rsidR="009D05B6" w:rsidRPr="005C5BFE" w:rsidRDefault="009D05B6" w:rsidP="009E7CF8">
      <w:pPr>
        <w:pStyle w:val="af6"/>
      </w:pPr>
      <w:r w:rsidRPr="005C5BFE">
        <w:t>微生物实验室应采取封闭式布局，建筑应便于清洁、消毒</w:t>
      </w:r>
      <w:r w:rsidR="00693E5D" w:rsidRPr="005C5BFE">
        <w:t>，为避免污染应在相对正压洁净条件下进行。因特殊需要用致病菌作指示菌时，则应在生物安全柜（负压）内进行；</w:t>
      </w:r>
    </w:p>
    <w:p w14:paraId="27073247" w14:textId="77777777" w:rsidR="009D05B6" w:rsidRPr="005C5BFE" w:rsidRDefault="00693E5D" w:rsidP="009E7CF8">
      <w:pPr>
        <w:pStyle w:val="af6"/>
      </w:pPr>
      <w:r w:rsidRPr="005C5BFE">
        <w:lastRenderedPageBreak/>
        <w:t>试验开始前，应以湿式方法清洁台面和打扫室内地面，然后以紫外线或其他方法对实验室内空气进行消毒；</w:t>
      </w:r>
    </w:p>
    <w:p w14:paraId="5A20A41C" w14:textId="77777777" w:rsidR="009D05B6" w:rsidRPr="005C5BFE" w:rsidRDefault="00693E5D" w:rsidP="009E7CF8">
      <w:pPr>
        <w:pStyle w:val="af6"/>
      </w:pPr>
      <w:r w:rsidRPr="005C5BFE">
        <w:t>实验人员应穿戴工作服、口罩、帽子；进行无菌检验时，需经风淋后进入实验室。然后，正确穿戴好无菌隔离衣、帽和口罩。</w:t>
      </w:r>
    </w:p>
    <w:p w14:paraId="3144A99A" w14:textId="77777777" w:rsidR="009D05B6" w:rsidRPr="005C5BFE" w:rsidRDefault="00693E5D" w:rsidP="009E7CF8">
      <w:pPr>
        <w:pStyle w:val="af6"/>
      </w:pPr>
      <w:r w:rsidRPr="005C5BFE">
        <w:t>每吸取一次不同样液应更换无菌吸管，接种环（针）需在火焰上烧灼灭菌后，方可再次使用。</w:t>
      </w:r>
    </w:p>
    <w:p w14:paraId="322B5436" w14:textId="77777777" w:rsidR="009D05B6" w:rsidRPr="005C5BFE" w:rsidRDefault="00693E5D" w:rsidP="009E7CF8">
      <w:pPr>
        <w:pStyle w:val="af6"/>
      </w:pPr>
      <w:r w:rsidRPr="005C5BFE">
        <w:t>除非另有说明，在分析中仅使用确认为分析纯的试剂和蒸馏水或去离子水或相当纯度的水。</w:t>
      </w:r>
    </w:p>
    <w:p w14:paraId="434A583C" w14:textId="77777777" w:rsidR="009D05B6" w:rsidRPr="005C5BFE" w:rsidRDefault="00693E5D" w:rsidP="009E7CF8">
      <w:pPr>
        <w:pStyle w:val="af6"/>
      </w:pPr>
      <w:r w:rsidRPr="005C5BFE">
        <w:t>要求无菌的试剂，如蒸馏水、磷酸盐缓冲液、培养基、牛血清白蛋白、标准硬水、中和剂等，均需灭菌或过滤除菌。</w:t>
      </w:r>
    </w:p>
    <w:p w14:paraId="1627CD9E" w14:textId="77777777" w:rsidR="009D05B6" w:rsidRPr="005C5BFE" w:rsidRDefault="00693E5D" w:rsidP="009E7CF8">
      <w:pPr>
        <w:pStyle w:val="af6"/>
      </w:pPr>
      <w:r w:rsidRPr="005C5BFE">
        <w:t>无菌器材和试剂，使用前须检查容器或包装是否完整，有破损者不得使用。</w:t>
      </w:r>
    </w:p>
    <w:p w14:paraId="1007D562" w14:textId="77777777" w:rsidR="009D05B6" w:rsidRPr="005C5BFE" w:rsidRDefault="00693E5D" w:rsidP="009E7CF8">
      <w:pPr>
        <w:pStyle w:val="af6"/>
      </w:pPr>
      <w:r w:rsidRPr="005C5BFE">
        <w:t>正在使用的无菌器材和试剂不得长时间暴露于空气中。</w:t>
      </w:r>
    </w:p>
    <w:p w14:paraId="1791BFCF" w14:textId="77777777" w:rsidR="00E83A4D" w:rsidRPr="005C5BFE" w:rsidRDefault="00E83A4D" w:rsidP="009E7CF8">
      <w:pPr>
        <w:pStyle w:val="af6"/>
      </w:pPr>
      <w:r w:rsidRPr="005C5BFE">
        <w:t>移液或接种时，应将试管口和琼脂平板靠近火焰，防止污染。</w:t>
      </w:r>
    </w:p>
    <w:p w14:paraId="4D782C4F" w14:textId="77777777" w:rsidR="00E83A4D" w:rsidRDefault="009E7CF8" w:rsidP="009E7CF8">
      <w:pPr>
        <w:pStyle w:val="af6"/>
      </w:pPr>
      <w:r w:rsidRPr="005C5BFE">
        <w:t>所有用过的污染器材，应立即放入盛有消毒液的容器中，以防止对周围环境和清洁物品造成污染。</w:t>
      </w:r>
    </w:p>
    <w:p w14:paraId="1648B0D0" w14:textId="77777777" w:rsidR="00E83A4D" w:rsidRDefault="009E7CF8" w:rsidP="009E7CF8">
      <w:pPr>
        <w:pStyle w:val="af6"/>
      </w:pPr>
      <w:r w:rsidRPr="005C5BFE">
        <w:t>若不慎发生微生物培养物摔碎或其它试验微生物泄漏事故时，不论是否具有致病性，均应立即对污</w:t>
      </w:r>
      <w:r>
        <w:rPr>
          <w:rFonts w:hint="eastAsia"/>
        </w:rPr>
        <w:t xml:space="preserve">   </w:t>
      </w:r>
      <w:r w:rsidRPr="005C5BFE">
        <w:t>染及可能波及的区域进行消毒处理。</w:t>
      </w:r>
    </w:p>
    <w:p w14:paraId="7DB3D46E" w14:textId="77777777" w:rsidR="00E83A4D" w:rsidRDefault="009E7CF8" w:rsidP="009E7CF8">
      <w:pPr>
        <w:pStyle w:val="af6"/>
      </w:pPr>
      <w:r w:rsidRPr="005C5BFE">
        <w:t>全部试验结束后，应按常规对室内空气和环境表面进行消毒处理。</w:t>
      </w:r>
    </w:p>
    <w:p w14:paraId="76E97AFD" w14:textId="77777777" w:rsidR="009D05B6" w:rsidRPr="005C5BFE" w:rsidRDefault="006651C8" w:rsidP="00D323C9">
      <w:pPr>
        <w:pStyle w:val="af0"/>
        <w:spacing w:before="156" w:after="156"/>
        <w:rPr>
          <w:rFonts w:ascii="Times New Roman"/>
        </w:rPr>
      </w:pPr>
      <w:r w:rsidRPr="005C5BFE">
        <w:rPr>
          <w:rFonts w:ascii="Times New Roman"/>
        </w:rPr>
        <w:t>样品采集</w:t>
      </w:r>
    </w:p>
    <w:p w14:paraId="76204600" w14:textId="77777777" w:rsidR="009D05B6" w:rsidRPr="005C5BFE" w:rsidRDefault="00693E5D">
      <w:pPr>
        <w:ind w:firstLine="435"/>
      </w:pPr>
      <w:r w:rsidRPr="005C5BFE">
        <w:t>为使样品具有良好的代表性，应于同一批号三个运输包装中至少随机抽取</w:t>
      </w:r>
      <w:r w:rsidRPr="005C5BFE">
        <w:t>12</w:t>
      </w:r>
      <w:r w:rsidRPr="005C5BFE">
        <w:t>件最小销售包装样品，其中</w:t>
      </w:r>
      <w:r w:rsidRPr="005C5BFE">
        <w:t>4</w:t>
      </w:r>
      <w:r w:rsidRPr="005C5BFE">
        <w:t>件留样，</w:t>
      </w:r>
      <w:r w:rsidRPr="005C5BFE">
        <w:t>4</w:t>
      </w:r>
      <w:r w:rsidRPr="005C5BFE">
        <w:t>件做抑菌或杀菌性能测试，</w:t>
      </w:r>
      <w:r w:rsidRPr="005C5BFE">
        <w:t>4</w:t>
      </w:r>
      <w:r w:rsidRPr="005C5BFE">
        <w:t>件做稳定性测试。抽样的最小包装不应有破裂，检验前不得启开。</w:t>
      </w:r>
    </w:p>
    <w:p w14:paraId="4F2A6536" w14:textId="77777777" w:rsidR="009D05B6" w:rsidRPr="005C5BFE" w:rsidRDefault="006651C8" w:rsidP="00D323C9">
      <w:pPr>
        <w:pStyle w:val="af0"/>
        <w:spacing w:before="156" w:after="156"/>
        <w:rPr>
          <w:rFonts w:ascii="Times New Roman"/>
        </w:rPr>
      </w:pPr>
      <w:r w:rsidRPr="005C5BFE">
        <w:rPr>
          <w:rFonts w:ascii="Times New Roman"/>
        </w:rPr>
        <w:t>日化产品抗菌、抑菌效果评价原则</w:t>
      </w:r>
    </w:p>
    <w:p w14:paraId="2879A229" w14:textId="77777777" w:rsidR="00254341" w:rsidRPr="005C5BFE" w:rsidRDefault="006651C8" w:rsidP="00F618B5">
      <w:pPr>
        <w:pStyle w:val="af1"/>
        <w:ind w:left="0"/>
        <w:rPr>
          <w:rFonts w:ascii="Times New Roman"/>
        </w:rPr>
      </w:pPr>
      <w:r w:rsidRPr="005C5BFE">
        <w:rPr>
          <w:rFonts w:ascii="Times New Roman"/>
        </w:rPr>
        <w:t>杀菌试验测定方法</w:t>
      </w:r>
    </w:p>
    <w:p w14:paraId="5D4EB4B1" w14:textId="77777777" w:rsidR="009D05B6" w:rsidRPr="005C5BFE" w:rsidRDefault="006651C8" w:rsidP="00254341">
      <w:pPr>
        <w:pStyle w:val="af1"/>
        <w:numPr>
          <w:ilvl w:val="0"/>
          <w:numId w:val="0"/>
        </w:numPr>
        <w:ind w:firstLineChars="200" w:firstLine="420"/>
        <w:rPr>
          <w:rFonts w:ascii="Times New Roman"/>
        </w:rPr>
      </w:pPr>
      <w:r w:rsidRPr="005C5BFE">
        <w:rPr>
          <w:rFonts w:ascii="Times New Roman" w:eastAsia="宋体"/>
          <w:noProof/>
        </w:rPr>
        <w:t>文件中杀菌试验测定方法用于考核产品的抗菌作用。</w:t>
      </w:r>
    </w:p>
    <w:p w14:paraId="2F76D42D" w14:textId="77777777" w:rsidR="00254341" w:rsidRPr="005C5BFE" w:rsidRDefault="006651C8" w:rsidP="00F618B5">
      <w:pPr>
        <w:pStyle w:val="af1"/>
        <w:ind w:left="0"/>
        <w:rPr>
          <w:rFonts w:ascii="Times New Roman" w:eastAsia="宋体"/>
          <w:noProof/>
        </w:rPr>
      </w:pPr>
      <w:r w:rsidRPr="005C5BFE">
        <w:rPr>
          <w:rFonts w:ascii="Times New Roman"/>
        </w:rPr>
        <w:t>抑菌试验测定方法</w:t>
      </w:r>
    </w:p>
    <w:p w14:paraId="7CB68F12" w14:textId="77777777" w:rsidR="009D05B6" w:rsidRPr="005C5BFE" w:rsidRDefault="006651C8" w:rsidP="00254341">
      <w:pPr>
        <w:pStyle w:val="af1"/>
        <w:numPr>
          <w:ilvl w:val="0"/>
          <w:numId w:val="0"/>
        </w:numPr>
        <w:ind w:firstLineChars="200" w:firstLine="420"/>
        <w:rPr>
          <w:rFonts w:ascii="Times New Roman" w:eastAsia="宋体"/>
          <w:noProof/>
        </w:rPr>
      </w:pPr>
      <w:r w:rsidRPr="005C5BFE">
        <w:rPr>
          <w:rFonts w:ascii="Times New Roman" w:eastAsia="宋体"/>
          <w:noProof/>
        </w:rPr>
        <w:t>文件中抑菌试验测定方法用于考核产品的抑菌作用。</w:t>
      </w:r>
    </w:p>
    <w:p w14:paraId="029BA5BF" w14:textId="77777777" w:rsidR="009D05B6" w:rsidRPr="005C5BFE" w:rsidRDefault="006651C8" w:rsidP="00F618B5">
      <w:pPr>
        <w:pStyle w:val="af1"/>
        <w:ind w:left="0"/>
        <w:rPr>
          <w:rFonts w:ascii="Times New Roman"/>
        </w:rPr>
      </w:pPr>
      <w:r w:rsidRPr="005C5BFE">
        <w:rPr>
          <w:rFonts w:ascii="Times New Roman"/>
        </w:rPr>
        <w:t>检验用指示微生物</w:t>
      </w:r>
    </w:p>
    <w:p w14:paraId="28323BC6" w14:textId="77777777" w:rsidR="009D05B6" w:rsidRPr="005C5BFE" w:rsidRDefault="006651C8">
      <w:pPr>
        <w:pStyle w:val="aff7"/>
        <w:ind w:firstLine="420"/>
        <w:rPr>
          <w:rFonts w:ascii="Times New Roman"/>
        </w:rPr>
      </w:pPr>
      <w:r w:rsidRPr="005C5BFE">
        <w:rPr>
          <w:rFonts w:ascii="Times New Roman"/>
        </w:rPr>
        <w:t>依据产品执行标准或说明书适用范围进行表</w:t>
      </w:r>
      <w:r w:rsidRPr="005C5BFE">
        <w:rPr>
          <w:rFonts w:ascii="Times New Roman"/>
        </w:rPr>
        <w:t>1</w:t>
      </w:r>
      <w:r w:rsidRPr="005C5BFE">
        <w:rPr>
          <w:rFonts w:ascii="Times New Roman"/>
        </w:rPr>
        <w:t>中试验菌的选择检测，也可根据产品的使用要求增加其它菌种作为检验菌种。</w:t>
      </w:r>
    </w:p>
    <w:p w14:paraId="2A2BD4EE" w14:textId="77777777" w:rsidR="009D05B6" w:rsidRPr="005C5BFE" w:rsidRDefault="006651C8" w:rsidP="002E2396">
      <w:pPr>
        <w:pStyle w:val="aff7"/>
        <w:spacing w:line="480" w:lineRule="auto"/>
        <w:ind w:firstLineChars="0" w:firstLine="0"/>
        <w:jc w:val="center"/>
        <w:rPr>
          <w:rFonts w:ascii="Times New Roman" w:eastAsia="黑体"/>
        </w:rPr>
      </w:pPr>
      <w:r w:rsidRPr="005C5BFE">
        <w:rPr>
          <w:rFonts w:ascii="Times New Roman" w:eastAsia="黑体"/>
        </w:rPr>
        <w:t>表</w:t>
      </w:r>
      <w:r w:rsidRPr="005C5BFE">
        <w:rPr>
          <w:rFonts w:ascii="Times New Roman" w:eastAsia="黑体"/>
        </w:rPr>
        <w:t xml:space="preserve">1  </w:t>
      </w:r>
      <w:r w:rsidRPr="005C5BFE">
        <w:rPr>
          <w:rFonts w:ascii="Times New Roman" w:eastAsia="黑体"/>
        </w:rPr>
        <w:t>抗菌、抑菌日化产品试验中微生物的选择</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0"/>
        <w:gridCol w:w="4024"/>
      </w:tblGrid>
      <w:tr w:rsidR="00CF676E" w:rsidRPr="005C5BFE" w14:paraId="3F61C1C8" w14:textId="77777777" w:rsidTr="005225E5">
        <w:trPr>
          <w:trHeight w:val="363"/>
          <w:jc w:val="center"/>
        </w:trPr>
        <w:tc>
          <w:tcPr>
            <w:tcW w:w="3190" w:type="dxa"/>
            <w:vAlign w:val="center"/>
          </w:tcPr>
          <w:p w14:paraId="6E946934" w14:textId="77777777" w:rsidR="00CF676E" w:rsidRPr="005C5BFE" w:rsidRDefault="006651C8" w:rsidP="000B74E1">
            <w:pPr>
              <w:pStyle w:val="aff7"/>
              <w:widowControl w:val="0"/>
              <w:ind w:firstLineChars="0" w:firstLine="0"/>
              <w:jc w:val="center"/>
              <w:rPr>
                <w:rFonts w:ascii="Times New Roman"/>
                <w:b/>
                <w:bCs/>
              </w:rPr>
            </w:pPr>
            <w:r w:rsidRPr="005C5BFE">
              <w:rPr>
                <w:rFonts w:ascii="Times New Roman"/>
                <w:b/>
                <w:bCs/>
              </w:rPr>
              <w:t>试验菌名称</w:t>
            </w:r>
          </w:p>
        </w:tc>
        <w:tc>
          <w:tcPr>
            <w:tcW w:w="4024" w:type="dxa"/>
            <w:vAlign w:val="center"/>
          </w:tcPr>
          <w:p w14:paraId="4E94D950" w14:textId="77777777" w:rsidR="00CF676E" w:rsidRPr="005C5BFE" w:rsidRDefault="006651C8" w:rsidP="000B74E1">
            <w:pPr>
              <w:pStyle w:val="aff7"/>
              <w:widowControl w:val="0"/>
              <w:ind w:firstLineChars="0" w:firstLine="0"/>
              <w:jc w:val="center"/>
              <w:rPr>
                <w:rFonts w:ascii="Times New Roman"/>
                <w:b/>
                <w:bCs/>
              </w:rPr>
            </w:pPr>
            <w:r w:rsidRPr="005C5BFE">
              <w:rPr>
                <w:rFonts w:ascii="Times New Roman"/>
                <w:b/>
                <w:bCs/>
              </w:rPr>
              <w:t>菌株标准号</w:t>
            </w:r>
          </w:p>
        </w:tc>
      </w:tr>
      <w:tr w:rsidR="00CF676E" w:rsidRPr="005C5BFE" w14:paraId="53113F09" w14:textId="77777777" w:rsidTr="005225E5">
        <w:trPr>
          <w:trHeight w:val="624"/>
          <w:jc w:val="center"/>
        </w:trPr>
        <w:tc>
          <w:tcPr>
            <w:tcW w:w="3190" w:type="dxa"/>
            <w:vAlign w:val="center"/>
          </w:tcPr>
          <w:p w14:paraId="2453E8D4" w14:textId="77777777" w:rsidR="00CF676E" w:rsidRPr="005C5BFE" w:rsidRDefault="00CF676E" w:rsidP="000B74E1">
            <w:pPr>
              <w:pStyle w:val="aff7"/>
              <w:widowControl w:val="0"/>
              <w:ind w:firstLineChars="0" w:firstLine="0"/>
              <w:jc w:val="center"/>
              <w:rPr>
                <w:rFonts w:ascii="Times New Roman"/>
              </w:rPr>
            </w:pPr>
            <w:r w:rsidRPr="005C5BFE">
              <w:rPr>
                <w:rFonts w:ascii="Times New Roman"/>
              </w:rPr>
              <w:t>金黄色葡萄球菌</w:t>
            </w:r>
          </w:p>
          <w:p w14:paraId="4217D852" w14:textId="77777777" w:rsidR="00CF676E" w:rsidRPr="005C5BFE" w:rsidRDefault="00CF676E" w:rsidP="000B74E1">
            <w:pPr>
              <w:pStyle w:val="aff7"/>
              <w:widowControl w:val="0"/>
              <w:ind w:firstLineChars="0" w:firstLine="0"/>
              <w:jc w:val="center"/>
              <w:rPr>
                <w:rFonts w:ascii="Times New Roman"/>
              </w:rPr>
            </w:pPr>
            <w:r w:rsidRPr="005C5BFE">
              <w:rPr>
                <w:rFonts w:ascii="Times New Roman"/>
              </w:rPr>
              <w:t>(Staphylococcus aureus)</w:t>
            </w:r>
          </w:p>
        </w:tc>
        <w:tc>
          <w:tcPr>
            <w:tcW w:w="4024" w:type="dxa"/>
            <w:vAlign w:val="center"/>
          </w:tcPr>
          <w:p w14:paraId="27D28A52" w14:textId="77777777" w:rsidR="00CF676E" w:rsidRPr="005C5BFE" w:rsidRDefault="006651C8" w:rsidP="000B74E1">
            <w:pPr>
              <w:pStyle w:val="aff7"/>
              <w:framePr w:w="7433" w:h="585" w:hRule="exact" w:hSpace="180" w:vSpace="180" w:wrap="around" w:hAnchor="margin" w:xAlign="center" w:y="14401" w:anchorLock="1"/>
              <w:widowControl w:val="0"/>
              <w:spacing w:line="0" w:lineRule="atLeast"/>
              <w:ind w:firstLineChars="0" w:firstLine="0"/>
              <w:jc w:val="center"/>
              <w:rPr>
                <w:rFonts w:ascii="Times New Roman"/>
              </w:rPr>
            </w:pPr>
            <w:r w:rsidRPr="005C5BFE">
              <w:rPr>
                <w:rFonts w:ascii="Times New Roman"/>
              </w:rPr>
              <w:t>ATCC 6538</w:t>
            </w:r>
            <w:r w:rsidRPr="005C5BFE">
              <w:rPr>
                <w:rFonts w:ascii="Times New Roman"/>
              </w:rPr>
              <w:t>或</w:t>
            </w:r>
            <w:r w:rsidRPr="005C5BFE">
              <w:rPr>
                <w:rFonts w:ascii="Times New Roman"/>
              </w:rPr>
              <w:t>ATCC 27217</w:t>
            </w:r>
          </w:p>
        </w:tc>
      </w:tr>
      <w:tr w:rsidR="00D65E51" w:rsidRPr="005C5BFE" w14:paraId="39C7E5AB" w14:textId="77777777" w:rsidTr="005225E5">
        <w:trPr>
          <w:trHeight w:val="624"/>
          <w:jc w:val="center"/>
        </w:trPr>
        <w:tc>
          <w:tcPr>
            <w:tcW w:w="3190" w:type="dxa"/>
            <w:tcBorders>
              <w:top w:val="single" w:sz="4" w:space="0" w:color="auto"/>
              <w:left w:val="single" w:sz="4" w:space="0" w:color="auto"/>
              <w:bottom w:val="single" w:sz="4" w:space="0" w:color="auto"/>
              <w:right w:val="single" w:sz="4" w:space="0" w:color="auto"/>
            </w:tcBorders>
            <w:vAlign w:val="center"/>
          </w:tcPr>
          <w:p w14:paraId="57AC0E8A" w14:textId="77777777" w:rsidR="00D65E51" w:rsidRPr="005C5BFE" w:rsidRDefault="00D65E51" w:rsidP="00D65E51">
            <w:pPr>
              <w:pStyle w:val="aff7"/>
              <w:widowControl w:val="0"/>
              <w:ind w:firstLineChars="0" w:firstLine="0"/>
              <w:jc w:val="center"/>
              <w:rPr>
                <w:rFonts w:ascii="Times New Roman"/>
              </w:rPr>
            </w:pPr>
            <w:r w:rsidRPr="005C5BFE">
              <w:rPr>
                <w:rFonts w:ascii="Times New Roman"/>
              </w:rPr>
              <w:t>大肠埃希氏菌</w:t>
            </w:r>
          </w:p>
          <w:p w14:paraId="7EB6AEE7" w14:textId="77777777" w:rsidR="00D65E51" w:rsidRPr="005C5BFE" w:rsidRDefault="00D65E51" w:rsidP="00D65E51">
            <w:pPr>
              <w:pStyle w:val="aff7"/>
              <w:widowControl w:val="0"/>
              <w:ind w:firstLineChars="0" w:firstLine="0"/>
              <w:jc w:val="center"/>
              <w:rPr>
                <w:rFonts w:ascii="Times New Roman"/>
              </w:rPr>
            </w:pPr>
            <w:r w:rsidRPr="005C5BFE">
              <w:rPr>
                <w:rFonts w:ascii="Times New Roman"/>
              </w:rPr>
              <w:t>(Escherichia coli)</w:t>
            </w:r>
          </w:p>
        </w:tc>
        <w:tc>
          <w:tcPr>
            <w:tcW w:w="4024" w:type="dxa"/>
            <w:tcBorders>
              <w:top w:val="single" w:sz="4" w:space="0" w:color="auto"/>
              <w:left w:val="single" w:sz="4" w:space="0" w:color="auto"/>
              <w:bottom w:val="single" w:sz="4" w:space="0" w:color="auto"/>
              <w:right w:val="single" w:sz="4" w:space="0" w:color="auto"/>
            </w:tcBorders>
            <w:vAlign w:val="center"/>
          </w:tcPr>
          <w:p w14:paraId="4160CDE7" w14:textId="77777777" w:rsidR="00D65E51" w:rsidRPr="005C5BFE" w:rsidRDefault="00D65E51" w:rsidP="00D65E51">
            <w:pPr>
              <w:pStyle w:val="aff7"/>
              <w:widowControl w:val="0"/>
              <w:spacing w:line="0" w:lineRule="atLeast"/>
              <w:ind w:firstLineChars="0" w:firstLine="0"/>
              <w:jc w:val="center"/>
              <w:rPr>
                <w:rFonts w:ascii="Times New Roman"/>
              </w:rPr>
            </w:pPr>
            <w:r w:rsidRPr="005C5BFE">
              <w:rPr>
                <w:rFonts w:ascii="Times New Roman"/>
              </w:rPr>
              <w:t>8099</w:t>
            </w:r>
            <w:r w:rsidRPr="005C5BFE">
              <w:rPr>
                <w:rFonts w:ascii="Times New Roman"/>
              </w:rPr>
              <w:t>或</w:t>
            </w:r>
            <w:r w:rsidRPr="005C5BFE">
              <w:rPr>
                <w:rFonts w:ascii="Times New Roman"/>
              </w:rPr>
              <w:t>ATCC 25922</w:t>
            </w:r>
            <w:r w:rsidRPr="005C5BFE">
              <w:rPr>
                <w:rFonts w:ascii="Times New Roman"/>
              </w:rPr>
              <w:t>或</w:t>
            </w:r>
            <w:r w:rsidRPr="005C5BFE">
              <w:rPr>
                <w:rFonts w:ascii="Times New Roman"/>
              </w:rPr>
              <w:t>ATCC 11229</w:t>
            </w:r>
          </w:p>
        </w:tc>
      </w:tr>
      <w:tr w:rsidR="00D65E51" w:rsidRPr="005C5BFE" w14:paraId="12B16879" w14:textId="77777777" w:rsidTr="005225E5">
        <w:trPr>
          <w:trHeight w:val="624"/>
          <w:jc w:val="center"/>
        </w:trPr>
        <w:tc>
          <w:tcPr>
            <w:tcW w:w="3190" w:type="dxa"/>
            <w:tcBorders>
              <w:top w:val="single" w:sz="4" w:space="0" w:color="auto"/>
              <w:left w:val="single" w:sz="4" w:space="0" w:color="auto"/>
              <w:bottom w:val="single" w:sz="4" w:space="0" w:color="auto"/>
              <w:right w:val="single" w:sz="4" w:space="0" w:color="auto"/>
            </w:tcBorders>
            <w:vAlign w:val="center"/>
          </w:tcPr>
          <w:p w14:paraId="44C2A74A" w14:textId="77777777" w:rsidR="00D65E51" w:rsidRPr="005C5BFE" w:rsidRDefault="00D65E51" w:rsidP="00D65E51">
            <w:pPr>
              <w:pStyle w:val="aff7"/>
              <w:widowControl w:val="0"/>
              <w:ind w:firstLineChars="0" w:firstLine="0"/>
              <w:jc w:val="center"/>
              <w:rPr>
                <w:rFonts w:ascii="Times New Roman"/>
              </w:rPr>
            </w:pPr>
            <w:r w:rsidRPr="005C5BFE">
              <w:rPr>
                <w:rFonts w:ascii="Times New Roman"/>
              </w:rPr>
              <w:t>白假丝酵母菌（白色念珠菌）</w:t>
            </w:r>
          </w:p>
          <w:p w14:paraId="7A98975F" w14:textId="77777777" w:rsidR="00D65E51" w:rsidRPr="005C5BFE" w:rsidRDefault="00D65E51" w:rsidP="00D65E51">
            <w:pPr>
              <w:pStyle w:val="aff7"/>
              <w:widowControl w:val="0"/>
              <w:ind w:firstLineChars="0" w:firstLine="0"/>
              <w:jc w:val="center"/>
              <w:rPr>
                <w:rFonts w:ascii="Times New Roman"/>
              </w:rPr>
            </w:pPr>
            <w:r w:rsidRPr="005C5BFE">
              <w:rPr>
                <w:rFonts w:ascii="Times New Roman"/>
              </w:rPr>
              <w:t>(Candida albicans)</w:t>
            </w:r>
          </w:p>
        </w:tc>
        <w:tc>
          <w:tcPr>
            <w:tcW w:w="4024" w:type="dxa"/>
            <w:tcBorders>
              <w:top w:val="single" w:sz="4" w:space="0" w:color="auto"/>
              <w:left w:val="single" w:sz="4" w:space="0" w:color="auto"/>
              <w:bottom w:val="single" w:sz="4" w:space="0" w:color="auto"/>
              <w:right w:val="single" w:sz="4" w:space="0" w:color="auto"/>
            </w:tcBorders>
            <w:vAlign w:val="center"/>
          </w:tcPr>
          <w:p w14:paraId="4AF42161" w14:textId="77777777" w:rsidR="00D65E51" w:rsidRPr="005C5BFE" w:rsidRDefault="00D65E51" w:rsidP="00D65E51">
            <w:pPr>
              <w:pStyle w:val="aff7"/>
              <w:widowControl w:val="0"/>
              <w:spacing w:line="0" w:lineRule="atLeast"/>
              <w:ind w:firstLineChars="0" w:firstLine="0"/>
              <w:jc w:val="center"/>
              <w:rPr>
                <w:rFonts w:ascii="Times New Roman"/>
              </w:rPr>
            </w:pPr>
            <w:r w:rsidRPr="005C5BFE">
              <w:rPr>
                <w:rFonts w:ascii="Times New Roman"/>
              </w:rPr>
              <w:t>ATCC 10231</w:t>
            </w:r>
          </w:p>
        </w:tc>
      </w:tr>
      <w:tr w:rsidR="00D65E51" w:rsidRPr="005C5BFE" w14:paraId="13AA045B" w14:textId="77777777" w:rsidTr="005225E5">
        <w:trPr>
          <w:trHeight w:val="624"/>
          <w:jc w:val="center"/>
        </w:trPr>
        <w:tc>
          <w:tcPr>
            <w:tcW w:w="3190" w:type="dxa"/>
            <w:tcBorders>
              <w:top w:val="single" w:sz="4" w:space="0" w:color="auto"/>
              <w:left w:val="single" w:sz="4" w:space="0" w:color="auto"/>
              <w:bottom w:val="single" w:sz="4" w:space="0" w:color="auto"/>
              <w:right w:val="single" w:sz="4" w:space="0" w:color="auto"/>
            </w:tcBorders>
            <w:vAlign w:val="center"/>
          </w:tcPr>
          <w:p w14:paraId="3B01A274" w14:textId="77777777" w:rsidR="00D65E51" w:rsidRPr="005C5BFE" w:rsidRDefault="00D65E51" w:rsidP="00D65E51">
            <w:pPr>
              <w:pStyle w:val="aff7"/>
              <w:widowControl w:val="0"/>
              <w:ind w:firstLineChars="0" w:firstLine="0"/>
              <w:jc w:val="center"/>
              <w:rPr>
                <w:rFonts w:ascii="Times New Roman"/>
              </w:rPr>
            </w:pPr>
            <w:r w:rsidRPr="005C5BFE">
              <w:rPr>
                <w:rFonts w:ascii="Times New Roman"/>
              </w:rPr>
              <w:t>铜绿假单胞菌（绿脓杆菌）</w:t>
            </w:r>
          </w:p>
          <w:p w14:paraId="48C21455" w14:textId="77777777" w:rsidR="00D65E51" w:rsidRPr="005C5BFE" w:rsidRDefault="00D65E51" w:rsidP="00D65E51">
            <w:pPr>
              <w:pStyle w:val="aff7"/>
              <w:widowControl w:val="0"/>
              <w:ind w:firstLineChars="0" w:firstLine="0"/>
              <w:jc w:val="center"/>
              <w:rPr>
                <w:rFonts w:ascii="Times New Roman"/>
              </w:rPr>
            </w:pPr>
            <w:r w:rsidRPr="005C5BFE">
              <w:rPr>
                <w:rFonts w:ascii="Times New Roman"/>
              </w:rPr>
              <w:t>(Pseudomonas aeruginosa)</w:t>
            </w:r>
          </w:p>
        </w:tc>
        <w:tc>
          <w:tcPr>
            <w:tcW w:w="4024" w:type="dxa"/>
            <w:tcBorders>
              <w:top w:val="single" w:sz="4" w:space="0" w:color="auto"/>
              <w:left w:val="single" w:sz="4" w:space="0" w:color="auto"/>
              <w:bottom w:val="single" w:sz="4" w:space="0" w:color="auto"/>
              <w:right w:val="single" w:sz="4" w:space="0" w:color="auto"/>
            </w:tcBorders>
            <w:vAlign w:val="center"/>
          </w:tcPr>
          <w:p w14:paraId="5892D2B3" w14:textId="77777777" w:rsidR="00D65E51" w:rsidRPr="005C5BFE" w:rsidRDefault="00D65E51" w:rsidP="00D65E51">
            <w:pPr>
              <w:pStyle w:val="aff7"/>
              <w:widowControl w:val="0"/>
              <w:spacing w:line="0" w:lineRule="atLeast"/>
              <w:ind w:firstLineChars="0" w:firstLine="0"/>
              <w:jc w:val="center"/>
              <w:rPr>
                <w:rFonts w:ascii="Times New Roman"/>
              </w:rPr>
            </w:pPr>
            <w:r w:rsidRPr="005C5BFE">
              <w:rPr>
                <w:rFonts w:ascii="Times New Roman"/>
              </w:rPr>
              <w:t>ATCC 15442</w:t>
            </w:r>
          </w:p>
        </w:tc>
      </w:tr>
    </w:tbl>
    <w:p w14:paraId="7C75DD0A" w14:textId="77777777" w:rsidR="009D05B6" w:rsidRPr="005C5BFE" w:rsidRDefault="006651C8" w:rsidP="00F618B5">
      <w:pPr>
        <w:pStyle w:val="af1"/>
        <w:ind w:left="0"/>
        <w:rPr>
          <w:rFonts w:ascii="Times New Roman"/>
        </w:rPr>
      </w:pPr>
      <w:r w:rsidRPr="005C5BFE">
        <w:rPr>
          <w:rFonts w:ascii="Times New Roman"/>
        </w:rPr>
        <w:t>作用浓度</w:t>
      </w:r>
    </w:p>
    <w:p w14:paraId="50ADBB7F" w14:textId="77777777" w:rsidR="009D05B6" w:rsidRPr="005C5BFE" w:rsidRDefault="006651C8">
      <w:pPr>
        <w:pStyle w:val="aff7"/>
        <w:ind w:firstLine="420"/>
        <w:rPr>
          <w:rFonts w:ascii="Times New Roman"/>
        </w:rPr>
      </w:pPr>
      <w:r w:rsidRPr="005C5BFE">
        <w:rPr>
          <w:rFonts w:ascii="Times New Roman"/>
        </w:rPr>
        <w:t>按产品明示的标准要求进行（未明示的参照</w:t>
      </w:r>
      <w:r w:rsidRPr="005C5BFE">
        <w:rPr>
          <w:rFonts w:ascii="Times New Roman"/>
        </w:rPr>
        <w:t>QB/T 2850</w:t>
      </w:r>
      <w:r w:rsidRPr="005C5BFE">
        <w:rPr>
          <w:rFonts w:ascii="Times New Roman"/>
        </w:rPr>
        <w:t>《抗菌抑菌型洗涤剂》）。</w:t>
      </w:r>
    </w:p>
    <w:p w14:paraId="33FEE283" w14:textId="77777777" w:rsidR="009D05B6" w:rsidRPr="005C5BFE" w:rsidRDefault="006651C8" w:rsidP="00F618B5">
      <w:pPr>
        <w:pStyle w:val="af1"/>
        <w:ind w:left="0"/>
        <w:rPr>
          <w:rFonts w:ascii="Times New Roman"/>
        </w:rPr>
      </w:pPr>
      <w:r w:rsidRPr="005C5BFE">
        <w:rPr>
          <w:rFonts w:ascii="Times New Roman"/>
        </w:rPr>
        <w:t>作用时间</w:t>
      </w:r>
    </w:p>
    <w:p w14:paraId="54447A3B" w14:textId="77777777" w:rsidR="009D05B6" w:rsidRPr="005C5BFE" w:rsidRDefault="006651C8">
      <w:pPr>
        <w:pStyle w:val="aff7"/>
        <w:ind w:firstLine="420"/>
        <w:rPr>
          <w:rFonts w:ascii="Times New Roman"/>
        </w:rPr>
      </w:pPr>
      <w:r w:rsidRPr="005C5BFE">
        <w:rPr>
          <w:rFonts w:ascii="Times New Roman"/>
        </w:rPr>
        <w:t>按产品明示的标准要求进行（未明示的参照</w:t>
      </w:r>
      <w:r w:rsidRPr="005C5BFE">
        <w:rPr>
          <w:rFonts w:ascii="Times New Roman"/>
        </w:rPr>
        <w:t>QB/T 2850</w:t>
      </w:r>
      <w:r w:rsidRPr="005C5BFE">
        <w:rPr>
          <w:rFonts w:ascii="Times New Roman"/>
        </w:rPr>
        <w:t>《抗菌抑菌型洗涤剂》）。</w:t>
      </w:r>
    </w:p>
    <w:p w14:paraId="6211FD94" w14:textId="77777777" w:rsidR="009D05B6" w:rsidRPr="005C5BFE" w:rsidRDefault="006651C8" w:rsidP="00396A74">
      <w:pPr>
        <w:pStyle w:val="af1"/>
        <w:ind w:left="0"/>
        <w:rPr>
          <w:rFonts w:ascii="Times New Roman"/>
        </w:rPr>
      </w:pPr>
      <w:r w:rsidRPr="005C5BFE">
        <w:rPr>
          <w:rFonts w:ascii="Times New Roman"/>
        </w:rPr>
        <w:lastRenderedPageBreak/>
        <w:t>菌落计数</w:t>
      </w:r>
    </w:p>
    <w:p w14:paraId="6739EFEE" w14:textId="77777777" w:rsidR="00503C1F" w:rsidRPr="005C5BFE" w:rsidRDefault="006651C8">
      <w:pPr>
        <w:pStyle w:val="aff7"/>
        <w:ind w:firstLineChars="0" w:firstLine="0"/>
        <w:rPr>
          <w:rFonts w:ascii="Times New Roman" w:eastAsiaTheme="minorEastAsia"/>
        </w:rPr>
      </w:pPr>
      <w:r w:rsidRPr="005C5BFE">
        <w:rPr>
          <w:rFonts w:ascii="Times New Roman" w:eastAsiaTheme="minorEastAsia"/>
        </w:rPr>
        <w:t xml:space="preserve">    </w:t>
      </w:r>
      <w:r w:rsidRPr="005C5BFE">
        <w:rPr>
          <w:rFonts w:ascii="Times New Roman" w:eastAsiaTheme="minorEastAsia"/>
        </w:rPr>
        <w:t>按</w:t>
      </w:r>
      <w:r w:rsidRPr="005C5BFE">
        <w:rPr>
          <w:rFonts w:ascii="Times New Roman" w:eastAsiaTheme="minorEastAsia"/>
        </w:rPr>
        <w:t>GB 4789.2</w:t>
      </w:r>
      <w:r w:rsidRPr="005C5BFE">
        <w:rPr>
          <w:rFonts w:ascii="Times New Roman" w:eastAsiaTheme="minorEastAsia"/>
        </w:rPr>
        <w:t>《食品安全国家标准</w:t>
      </w:r>
      <w:r w:rsidRPr="005C5BFE">
        <w:rPr>
          <w:rFonts w:ascii="Times New Roman" w:eastAsiaTheme="minorEastAsia"/>
        </w:rPr>
        <w:t xml:space="preserve">  </w:t>
      </w:r>
      <w:r w:rsidRPr="005C5BFE">
        <w:rPr>
          <w:rFonts w:ascii="Times New Roman" w:eastAsiaTheme="minorEastAsia"/>
        </w:rPr>
        <w:t>食品微生物学检测</w:t>
      </w:r>
      <w:r w:rsidRPr="005C5BFE">
        <w:rPr>
          <w:rFonts w:ascii="Times New Roman" w:eastAsiaTheme="minorEastAsia"/>
        </w:rPr>
        <w:t xml:space="preserve">  </w:t>
      </w:r>
      <w:r w:rsidRPr="005C5BFE">
        <w:rPr>
          <w:rFonts w:ascii="Times New Roman" w:eastAsiaTheme="minorEastAsia"/>
        </w:rPr>
        <w:t>菌落总数测定》中规定计数。</w:t>
      </w:r>
    </w:p>
    <w:p w14:paraId="34B65D25" w14:textId="77777777" w:rsidR="00503C1F" w:rsidRPr="005C5BFE" w:rsidRDefault="006651C8" w:rsidP="00396A74">
      <w:pPr>
        <w:pStyle w:val="af1"/>
        <w:ind w:left="0"/>
        <w:rPr>
          <w:rFonts w:ascii="Times New Roman"/>
        </w:rPr>
      </w:pPr>
      <w:r w:rsidRPr="005C5BFE">
        <w:rPr>
          <w:rFonts w:ascii="Times New Roman"/>
        </w:rPr>
        <w:t>结果报告</w:t>
      </w:r>
    </w:p>
    <w:p w14:paraId="53202C8E" w14:textId="77777777" w:rsidR="009D05B6" w:rsidRPr="005C5BFE" w:rsidRDefault="006651C8">
      <w:pPr>
        <w:pStyle w:val="aff7"/>
        <w:ind w:left="420" w:firstLineChars="0" w:firstLine="0"/>
        <w:rPr>
          <w:rFonts w:ascii="Times New Roman"/>
        </w:rPr>
      </w:pPr>
      <w:r w:rsidRPr="005C5BFE">
        <w:rPr>
          <w:rFonts w:ascii="Times New Roman"/>
        </w:rPr>
        <w:t>测试结果报告是试验情况和结果的书面表达，结果报告至少应包括：</w:t>
      </w:r>
    </w:p>
    <w:p w14:paraId="145A34CE" w14:textId="77777777" w:rsidR="009D05B6" w:rsidRPr="005C5BFE" w:rsidRDefault="005225E5" w:rsidP="006C01C1">
      <w:pPr>
        <w:pStyle w:val="aff7"/>
        <w:numPr>
          <w:ilvl w:val="0"/>
          <w:numId w:val="29"/>
        </w:numPr>
        <w:ind w:firstLineChars="0"/>
        <w:rPr>
          <w:rFonts w:ascii="Times New Roman"/>
        </w:rPr>
      </w:pPr>
      <w:r w:rsidRPr="005C5BFE">
        <w:rPr>
          <w:rFonts w:ascii="Times New Roman"/>
        </w:rPr>
        <w:t>试验菌种</w:t>
      </w:r>
    </w:p>
    <w:p w14:paraId="63A887EB" w14:textId="77777777" w:rsidR="009D05B6" w:rsidRPr="005C5BFE" w:rsidRDefault="005225E5" w:rsidP="006C01C1">
      <w:pPr>
        <w:pStyle w:val="aff7"/>
        <w:numPr>
          <w:ilvl w:val="0"/>
          <w:numId w:val="29"/>
        </w:numPr>
        <w:ind w:firstLineChars="0"/>
        <w:rPr>
          <w:rFonts w:ascii="Times New Roman"/>
        </w:rPr>
      </w:pPr>
      <w:r w:rsidRPr="005C5BFE">
        <w:rPr>
          <w:rFonts w:ascii="Times New Roman"/>
        </w:rPr>
        <w:t>作用浓度</w:t>
      </w:r>
    </w:p>
    <w:p w14:paraId="53732E58" w14:textId="77777777" w:rsidR="009D05B6" w:rsidRPr="005C5BFE" w:rsidRDefault="005225E5" w:rsidP="006C01C1">
      <w:pPr>
        <w:pStyle w:val="aff7"/>
        <w:numPr>
          <w:ilvl w:val="0"/>
          <w:numId w:val="29"/>
        </w:numPr>
        <w:ind w:firstLineChars="0"/>
        <w:rPr>
          <w:rFonts w:ascii="Times New Roman"/>
        </w:rPr>
      </w:pPr>
      <w:r w:rsidRPr="005C5BFE">
        <w:rPr>
          <w:rFonts w:ascii="Times New Roman"/>
        </w:rPr>
        <w:t>作用时间</w:t>
      </w:r>
    </w:p>
    <w:p w14:paraId="04C5B5FF" w14:textId="77777777" w:rsidR="009D05B6" w:rsidRPr="005C5BFE" w:rsidRDefault="005225E5" w:rsidP="006C01C1">
      <w:pPr>
        <w:pStyle w:val="aff7"/>
        <w:numPr>
          <w:ilvl w:val="0"/>
          <w:numId w:val="29"/>
        </w:numPr>
        <w:ind w:firstLineChars="0"/>
        <w:rPr>
          <w:rFonts w:ascii="Times New Roman"/>
        </w:rPr>
      </w:pPr>
      <w:r w:rsidRPr="005C5BFE">
        <w:rPr>
          <w:rFonts w:ascii="Times New Roman"/>
        </w:rPr>
        <w:t>效果评价结果</w:t>
      </w:r>
    </w:p>
    <w:p w14:paraId="2FE3AAD0" w14:textId="77777777" w:rsidR="009D05B6" w:rsidRPr="005C5BFE" w:rsidRDefault="005225E5" w:rsidP="006C01C1">
      <w:pPr>
        <w:pStyle w:val="aff7"/>
        <w:numPr>
          <w:ilvl w:val="0"/>
          <w:numId w:val="29"/>
        </w:numPr>
        <w:ind w:firstLineChars="0"/>
        <w:rPr>
          <w:rFonts w:ascii="Times New Roman"/>
        </w:rPr>
      </w:pPr>
      <w:r w:rsidRPr="005C5BFE">
        <w:rPr>
          <w:rFonts w:ascii="Times New Roman"/>
        </w:rPr>
        <w:t>对测定结果有影响的其它因素</w:t>
      </w:r>
    </w:p>
    <w:p w14:paraId="4C1CC9B9" w14:textId="77777777" w:rsidR="009D05B6" w:rsidRPr="005C5BFE" w:rsidRDefault="006651C8" w:rsidP="00D323C9">
      <w:pPr>
        <w:pStyle w:val="af0"/>
        <w:spacing w:before="156" w:after="156"/>
        <w:rPr>
          <w:rFonts w:ascii="Times New Roman"/>
        </w:rPr>
      </w:pPr>
      <w:r w:rsidRPr="005C5BFE">
        <w:rPr>
          <w:rFonts w:ascii="Times New Roman"/>
        </w:rPr>
        <w:t>日化产品抗菌、抑菌效果检验方法</w:t>
      </w:r>
    </w:p>
    <w:p w14:paraId="0773A816" w14:textId="77777777" w:rsidR="009D05B6" w:rsidRPr="005C5BFE" w:rsidRDefault="006651C8" w:rsidP="00F618B5">
      <w:pPr>
        <w:pStyle w:val="af1"/>
        <w:ind w:left="0"/>
        <w:rPr>
          <w:rFonts w:ascii="Times New Roman"/>
        </w:rPr>
      </w:pPr>
      <w:r w:rsidRPr="005C5BFE">
        <w:rPr>
          <w:rFonts w:ascii="Times New Roman"/>
        </w:rPr>
        <w:t>日化产品抗菌、抑菌效果检验方法分类</w:t>
      </w:r>
    </w:p>
    <w:p w14:paraId="7B03FA5A" w14:textId="77777777" w:rsidR="00254341" w:rsidRPr="005C5BFE" w:rsidRDefault="006651C8" w:rsidP="00254341">
      <w:pPr>
        <w:pStyle w:val="af1"/>
        <w:numPr>
          <w:ilvl w:val="0"/>
          <w:numId w:val="0"/>
        </w:numPr>
        <w:ind w:firstLineChars="200" w:firstLine="420"/>
        <w:rPr>
          <w:rFonts w:ascii="Times New Roman" w:eastAsia="宋体"/>
          <w:noProof/>
        </w:rPr>
      </w:pPr>
      <w:r w:rsidRPr="005C5BFE">
        <w:rPr>
          <w:rFonts w:ascii="Times New Roman" w:eastAsia="宋体"/>
          <w:noProof/>
        </w:rPr>
        <w:t>日化产品抗菌、抑菌效果检验方法分类见表</w:t>
      </w:r>
      <w:r w:rsidRPr="005C5BFE">
        <w:rPr>
          <w:rFonts w:ascii="Times New Roman" w:eastAsia="宋体"/>
          <w:noProof/>
        </w:rPr>
        <w:t>2</w:t>
      </w:r>
      <w:r w:rsidRPr="005C5BFE">
        <w:rPr>
          <w:rFonts w:ascii="Times New Roman" w:eastAsia="宋体"/>
          <w:noProof/>
        </w:rPr>
        <w:t>。</w:t>
      </w:r>
    </w:p>
    <w:p w14:paraId="62A84EE5" w14:textId="77777777" w:rsidR="009D05B6" w:rsidRPr="005C5BFE" w:rsidRDefault="006651C8" w:rsidP="002E2396">
      <w:pPr>
        <w:pStyle w:val="aff7"/>
        <w:spacing w:line="480" w:lineRule="auto"/>
        <w:ind w:firstLineChars="0" w:firstLine="0"/>
        <w:jc w:val="center"/>
        <w:rPr>
          <w:rFonts w:ascii="Times New Roman" w:eastAsia="黑体"/>
        </w:rPr>
      </w:pPr>
      <w:r w:rsidRPr="005C5BFE">
        <w:rPr>
          <w:rFonts w:ascii="Times New Roman" w:eastAsia="黑体"/>
        </w:rPr>
        <w:t>表</w:t>
      </w:r>
      <w:r w:rsidRPr="005C5BFE">
        <w:rPr>
          <w:rFonts w:ascii="Times New Roman" w:eastAsia="黑体"/>
        </w:rPr>
        <w:t xml:space="preserve">2  </w:t>
      </w:r>
      <w:r w:rsidRPr="005C5BFE">
        <w:rPr>
          <w:rFonts w:ascii="Times New Roman" w:eastAsia="黑体"/>
        </w:rPr>
        <w:t>日化产品抗菌、抑菌检验方法分类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1"/>
        <w:gridCol w:w="1701"/>
        <w:gridCol w:w="1234"/>
        <w:gridCol w:w="2593"/>
        <w:gridCol w:w="1877"/>
      </w:tblGrid>
      <w:tr w:rsidR="00E451D3" w:rsidRPr="005C5BFE" w14:paraId="22E03FC3" w14:textId="77777777" w:rsidTr="005442D3">
        <w:trPr>
          <w:jc w:val="center"/>
        </w:trPr>
        <w:tc>
          <w:tcPr>
            <w:tcW w:w="1171" w:type="dxa"/>
            <w:vAlign w:val="center"/>
          </w:tcPr>
          <w:p w14:paraId="6DE79F4D" w14:textId="77777777" w:rsidR="00E451D3" w:rsidRPr="005C5BFE" w:rsidRDefault="00E451D3" w:rsidP="00E451D3">
            <w:pPr>
              <w:pStyle w:val="aff7"/>
              <w:ind w:firstLineChars="0" w:firstLine="0"/>
              <w:jc w:val="center"/>
              <w:rPr>
                <w:rFonts w:ascii="Times New Roman"/>
              </w:rPr>
            </w:pPr>
            <w:r w:rsidRPr="005C5BFE">
              <w:rPr>
                <w:rFonts w:ascii="Times New Roman"/>
              </w:rPr>
              <w:t>类别</w:t>
            </w:r>
          </w:p>
        </w:tc>
        <w:tc>
          <w:tcPr>
            <w:tcW w:w="1701" w:type="dxa"/>
            <w:vAlign w:val="center"/>
          </w:tcPr>
          <w:p w14:paraId="69D72D54" w14:textId="77777777" w:rsidR="00E451D3" w:rsidRPr="005C5BFE" w:rsidRDefault="00E451D3" w:rsidP="00E451D3">
            <w:pPr>
              <w:pStyle w:val="aff7"/>
              <w:ind w:firstLineChars="0" w:firstLine="0"/>
              <w:jc w:val="center"/>
              <w:rPr>
                <w:rFonts w:ascii="Times New Roman"/>
              </w:rPr>
            </w:pPr>
            <w:r w:rsidRPr="005C5BFE">
              <w:rPr>
                <w:rFonts w:ascii="Times New Roman"/>
              </w:rPr>
              <w:t>方法名称</w:t>
            </w:r>
          </w:p>
        </w:tc>
        <w:tc>
          <w:tcPr>
            <w:tcW w:w="1234" w:type="dxa"/>
            <w:vAlign w:val="center"/>
          </w:tcPr>
          <w:p w14:paraId="7EF2E021" w14:textId="77777777" w:rsidR="00E451D3" w:rsidRPr="005C5BFE" w:rsidRDefault="00E451D3" w:rsidP="00E451D3">
            <w:pPr>
              <w:pStyle w:val="aff7"/>
              <w:ind w:firstLineChars="0" w:firstLine="0"/>
              <w:jc w:val="center"/>
              <w:rPr>
                <w:rFonts w:ascii="Times New Roman"/>
              </w:rPr>
            </w:pPr>
            <w:r w:rsidRPr="005C5BFE">
              <w:rPr>
                <w:rFonts w:ascii="Times New Roman"/>
              </w:rPr>
              <w:t>表示形式</w:t>
            </w:r>
          </w:p>
        </w:tc>
        <w:tc>
          <w:tcPr>
            <w:tcW w:w="2593" w:type="dxa"/>
            <w:vAlign w:val="center"/>
          </w:tcPr>
          <w:p w14:paraId="468D526A" w14:textId="77777777" w:rsidR="00E451D3" w:rsidRPr="005C5BFE" w:rsidRDefault="00E451D3" w:rsidP="00E451D3">
            <w:pPr>
              <w:pStyle w:val="aff7"/>
              <w:ind w:firstLineChars="0" w:firstLine="0"/>
              <w:jc w:val="center"/>
              <w:rPr>
                <w:rFonts w:ascii="Times New Roman"/>
              </w:rPr>
            </w:pPr>
            <w:r w:rsidRPr="005C5BFE">
              <w:rPr>
                <w:rFonts w:ascii="Times New Roman"/>
              </w:rPr>
              <w:t>适用范围</w:t>
            </w:r>
          </w:p>
        </w:tc>
        <w:tc>
          <w:tcPr>
            <w:tcW w:w="1877" w:type="dxa"/>
            <w:vAlign w:val="center"/>
          </w:tcPr>
          <w:p w14:paraId="369F933C" w14:textId="77777777" w:rsidR="00E451D3" w:rsidRPr="005C5BFE" w:rsidRDefault="00E451D3" w:rsidP="00E451D3">
            <w:pPr>
              <w:pStyle w:val="aff7"/>
              <w:ind w:firstLineChars="0" w:firstLine="0"/>
              <w:jc w:val="center"/>
              <w:rPr>
                <w:rFonts w:ascii="Times New Roman"/>
              </w:rPr>
            </w:pPr>
            <w:r w:rsidRPr="005C5BFE">
              <w:rPr>
                <w:rFonts w:ascii="Times New Roman"/>
              </w:rPr>
              <w:t>本标准对应章节</w:t>
            </w:r>
          </w:p>
        </w:tc>
      </w:tr>
      <w:tr w:rsidR="005442D3" w:rsidRPr="005C5BFE" w14:paraId="6B83D87A" w14:textId="77777777" w:rsidTr="005442D3">
        <w:trPr>
          <w:cantSplit/>
          <w:jc w:val="center"/>
        </w:trPr>
        <w:tc>
          <w:tcPr>
            <w:tcW w:w="1171" w:type="dxa"/>
            <w:vMerge w:val="restart"/>
            <w:vAlign w:val="center"/>
          </w:tcPr>
          <w:p w14:paraId="0FFAE2F3" w14:textId="77777777" w:rsidR="005442D3" w:rsidRPr="005C5BFE" w:rsidRDefault="005442D3" w:rsidP="00E451D3">
            <w:pPr>
              <w:pStyle w:val="aff7"/>
              <w:ind w:firstLineChars="0" w:firstLine="0"/>
              <w:jc w:val="center"/>
              <w:rPr>
                <w:rFonts w:ascii="Times New Roman"/>
              </w:rPr>
            </w:pPr>
            <w:r w:rsidRPr="005C5BFE">
              <w:rPr>
                <w:rFonts w:ascii="Times New Roman"/>
              </w:rPr>
              <w:t>杀菌试验</w:t>
            </w:r>
          </w:p>
        </w:tc>
        <w:tc>
          <w:tcPr>
            <w:tcW w:w="1701" w:type="dxa"/>
            <w:vAlign w:val="center"/>
          </w:tcPr>
          <w:p w14:paraId="26E14637" w14:textId="77777777" w:rsidR="005442D3" w:rsidRPr="005C5BFE" w:rsidRDefault="005442D3" w:rsidP="00E451D3">
            <w:pPr>
              <w:pStyle w:val="aff7"/>
              <w:ind w:firstLineChars="0" w:firstLine="0"/>
              <w:jc w:val="center"/>
              <w:rPr>
                <w:rFonts w:ascii="Times New Roman"/>
              </w:rPr>
            </w:pPr>
            <w:r w:rsidRPr="005C5BFE">
              <w:rPr>
                <w:rFonts w:ascii="Times New Roman"/>
              </w:rPr>
              <w:t>悬液定量法</w:t>
            </w:r>
          </w:p>
        </w:tc>
        <w:tc>
          <w:tcPr>
            <w:tcW w:w="1234" w:type="dxa"/>
            <w:vAlign w:val="center"/>
          </w:tcPr>
          <w:p w14:paraId="2B4F7FD4" w14:textId="77777777" w:rsidR="005442D3" w:rsidRPr="005C5BFE" w:rsidRDefault="005442D3" w:rsidP="00E451D3">
            <w:pPr>
              <w:pStyle w:val="aff7"/>
              <w:ind w:firstLineChars="0" w:firstLine="0"/>
              <w:jc w:val="center"/>
              <w:rPr>
                <w:rFonts w:ascii="Times New Roman"/>
              </w:rPr>
            </w:pPr>
            <w:r w:rsidRPr="005C5BFE">
              <w:rPr>
                <w:rFonts w:ascii="Times New Roman"/>
              </w:rPr>
              <w:t>计时杀菌</w:t>
            </w:r>
          </w:p>
        </w:tc>
        <w:tc>
          <w:tcPr>
            <w:tcW w:w="2593" w:type="dxa"/>
            <w:vAlign w:val="center"/>
          </w:tcPr>
          <w:p w14:paraId="23E7A54F" w14:textId="77777777" w:rsidR="005442D3" w:rsidRPr="005C5BFE" w:rsidRDefault="005442D3" w:rsidP="00E451D3">
            <w:pPr>
              <w:pStyle w:val="aff7"/>
              <w:ind w:firstLineChars="0" w:firstLine="0"/>
              <w:jc w:val="center"/>
              <w:rPr>
                <w:rFonts w:ascii="Times New Roman"/>
              </w:rPr>
            </w:pPr>
            <w:r w:rsidRPr="005C5BFE">
              <w:rPr>
                <w:rFonts w:ascii="Times New Roman"/>
              </w:rPr>
              <w:t>抗菌型日化产品</w:t>
            </w:r>
          </w:p>
        </w:tc>
        <w:tc>
          <w:tcPr>
            <w:tcW w:w="1877" w:type="dxa"/>
            <w:vAlign w:val="center"/>
          </w:tcPr>
          <w:p w14:paraId="08BD9182" w14:textId="77777777" w:rsidR="005442D3" w:rsidRPr="005C5BFE" w:rsidRDefault="005442D3" w:rsidP="00E451D3">
            <w:pPr>
              <w:pStyle w:val="aff7"/>
              <w:ind w:firstLineChars="0" w:firstLine="0"/>
              <w:jc w:val="center"/>
              <w:rPr>
                <w:rFonts w:ascii="Times New Roman"/>
              </w:rPr>
            </w:pPr>
            <w:r w:rsidRPr="005C5BFE">
              <w:rPr>
                <w:rFonts w:ascii="Times New Roman"/>
              </w:rPr>
              <w:t>7.2</w:t>
            </w:r>
          </w:p>
        </w:tc>
      </w:tr>
      <w:tr w:rsidR="005442D3" w:rsidRPr="005C5BFE" w14:paraId="4050C5EC" w14:textId="77777777" w:rsidTr="005442D3">
        <w:trPr>
          <w:cantSplit/>
          <w:jc w:val="center"/>
        </w:trPr>
        <w:tc>
          <w:tcPr>
            <w:tcW w:w="1171" w:type="dxa"/>
            <w:vMerge/>
            <w:vAlign w:val="center"/>
          </w:tcPr>
          <w:p w14:paraId="3C14BFA0" w14:textId="77777777" w:rsidR="005442D3" w:rsidRPr="005C5BFE" w:rsidRDefault="005442D3" w:rsidP="00E451D3">
            <w:pPr>
              <w:pStyle w:val="aff7"/>
              <w:ind w:firstLineChars="0" w:firstLine="0"/>
              <w:jc w:val="center"/>
              <w:rPr>
                <w:rFonts w:ascii="Times New Roman"/>
              </w:rPr>
            </w:pPr>
          </w:p>
        </w:tc>
        <w:tc>
          <w:tcPr>
            <w:tcW w:w="1701" w:type="dxa"/>
            <w:vAlign w:val="center"/>
          </w:tcPr>
          <w:p w14:paraId="030827FB" w14:textId="77777777" w:rsidR="005442D3" w:rsidRPr="005C5BFE" w:rsidRDefault="005442D3" w:rsidP="00E451D3">
            <w:pPr>
              <w:pStyle w:val="aff7"/>
              <w:ind w:firstLineChars="0" w:firstLine="0"/>
              <w:jc w:val="center"/>
              <w:rPr>
                <w:rFonts w:ascii="Times New Roman"/>
              </w:rPr>
            </w:pPr>
            <w:r w:rsidRPr="005C5BFE">
              <w:rPr>
                <w:rFonts w:ascii="Times New Roman"/>
              </w:rPr>
              <w:t>模拟法</w:t>
            </w:r>
          </w:p>
        </w:tc>
        <w:tc>
          <w:tcPr>
            <w:tcW w:w="1234" w:type="dxa"/>
            <w:vAlign w:val="center"/>
          </w:tcPr>
          <w:p w14:paraId="6AF28D44" w14:textId="77777777" w:rsidR="005442D3" w:rsidRPr="005C5BFE" w:rsidRDefault="005442D3" w:rsidP="00E451D3">
            <w:pPr>
              <w:pStyle w:val="affd"/>
              <w:widowControl w:val="0"/>
              <w:spacing w:before="0" w:line="240" w:lineRule="auto"/>
              <w:rPr>
                <w:rFonts w:ascii="Times New Roman"/>
                <w:kern w:val="2"/>
                <w:szCs w:val="24"/>
              </w:rPr>
            </w:pPr>
            <w:r w:rsidRPr="005C5BFE">
              <w:rPr>
                <w:rFonts w:ascii="Times New Roman"/>
              </w:rPr>
              <w:t>计</w:t>
            </w:r>
            <w:r w:rsidRPr="005C5BFE">
              <w:rPr>
                <w:rFonts w:ascii="Times New Roman"/>
                <w:kern w:val="2"/>
                <w:szCs w:val="24"/>
              </w:rPr>
              <w:t>时杀菌</w:t>
            </w:r>
          </w:p>
        </w:tc>
        <w:tc>
          <w:tcPr>
            <w:tcW w:w="2593" w:type="dxa"/>
            <w:vAlign w:val="center"/>
          </w:tcPr>
          <w:p w14:paraId="762255AD" w14:textId="77777777" w:rsidR="005442D3" w:rsidRPr="005C5BFE" w:rsidRDefault="005442D3" w:rsidP="00E451D3">
            <w:pPr>
              <w:pStyle w:val="aff7"/>
              <w:ind w:firstLineChars="0" w:firstLine="0"/>
              <w:jc w:val="center"/>
              <w:rPr>
                <w:rFonts w:ascii="Times New Roman"/>
              </w:rPr>
            </w:pPr>
            <w:r w:rsidRPr="005C5BFE">
              <w:rPr>
                <w:rFonts w:ascii="Times New Roman"/>
              </w:rPr>
              <w:t>抗菌型织物类洗涤剂</w:t>
            </w:r>
          </w:p>
        </w:tc>
        <w:tc>
          <w:tcPr>
            <w:tcW w:w="1877" w:type="dxa"/>
            <w:vAlign w:val="center"/>
          </w:tcPr>
          <w:p w14:paraId="1E3DB4E0" w14:textId="77777777" w:rsidR="005442D3" w:rsidRPr="005C5BFE" w:rsidRDefault="005442D3" w:rsidP="00E451D3">
            <w:pPr>
              <w:pStyle w:val="aff7"/>
              <w:ind w:firstLineChars="0" w:firstLine="0"/>
              <w:jc w:val="center"/>
              <w:rPr>
                <w:rFonts w:ascii="Times New Roman"/>
              </w:rPr>
            </w:pPr>
            <w:r w:rsidRPr="005C5BFE">
              <w:rPr>
                <w:rFonts w:ascii="Times New Roman"/>
              </w:rPr>
              <w:t>7.4</w:t>
            </w:r>
          </w:p>
        </w:tc>
      </w:tr>
      <w:tr w:rsidR="005442D3" w:rsidRPr="005C5BFE" w14:paraId="7CE631AA" w14:textId="77777777" w:rsidTr="005442D3">
        <w:trPr>
          <w:cantSplit/>
          <w:jc w:val="center"/>
        </w:trPr>
        <w:tc>
          <w:tcPr>
            <w:tcW w:w="1171" w:type="dxa"/>
            <w:vMerge/>
            <w:vAlign w:val="center"/>
          </w:tcPr>
          <w:p w14:paraId="75C5D2B0" w14:textId="77777777" w:rsidR="005442D3" w:rsidRPr="005C5BFE" w:rsidRDefault="005442D3" w:rsidP="00E451D3">
            <w:pPr>
              <w:pStyle w:val="aff7"/>
              <w:ind w:firstLineChars="0" w:firstLine="0"/>
              <w:jc w:val="center"/>
              <w:rPr>
                <w:rFonts w:ascii="Times New Roman"/>
              </w:rPr>
            </w:pPr>
          </w:p>
        </w:tc>
        <w:tc>
          <w:tcPr>
            <w:tcW w:w="1701" w:type="dxa"/>
            <w:vAlign w:val="center"/>
          </w:tcPr>
          <w:p w14:paraId="41308F9E" w14:textId="77777777" w:rsidR="005442D3" w:rsidRPr="005C5BFE" w:rsidRDefault="005442D3" w:rsidP="00E451D3">
            <w:pPr>
              <w:pStyle w:val="aff7"/>
              <w:ind w:firstLineChars="0" w:firstLine="0"/>
              <w:jc w:val="center"/>
              <w:rPr>
                <w:rFonts w:ascii="Times New Roman"/>
              </w:rPr>
            </w:pPr>
            <w:r>
              <w:rPr>
                <w:rFonts w:hint="eastAsia"/>
                <w:spacing w:val="-3"/>
                <w:szCs w:val="21"/>
              </w:rPr>
              <w:t>载体浸泡定量法</w:t>
            </w:r>
          </w:p>
        </w:tc>
        <w:tc>
          <w:tcPr>
            <w:tcW w:w="1234" w:type="dxa"/>
            <w:vAlign w:val="center"/>
          </w:tcPr>
          <w:p w14:paraId="7F02669A" w14:textId="77777777" w:rsidR="005442D3" w:rsidRPr="005C5BFE" w:rsidRDefault="005442D3" w:rsidP="00E451D3">
            <w:pPr>
              <w:pStyle w:val="affd"/>
              <w:widowControl w:val="0"/>
              <w:spacing w:before="0" w:line="240" w:lineRule="auto"/>
              <w:rPr>
                <w:rFonts w:ascii="Times New Roman"/>
              </w:rPr>
            </w:pPr>
            <w:r w:rsidRPr="005C5BFE">
              <w:rPr>
                <w:rFonts w:ascii="Times New Roman"/>
              </w:rPr>
              <w:t>计时杀菌</w:t>
            </w:r>
          </w:p>
        </w:tc>
        <w:tc>
          <w:tcPr>
            <w:tcW w:w="2593" w:type="dxa"/>
            <w:vAlign w:val="center"/>
          </w:tcPr>
          <w:p w14:paraId="1A2729B8" w14:textId="77777777" w:rsidR="005442D3" w:rsidRPr="005C5BFE" w:rsidRDefault="005442D3" w:rsidP="00E451D3">
            <w:pPr>
              <w:pStyle w:val="aff7"/>
              <w:ind w:firstLineChars="0" w:firstLine="0"/>
              <w:jc w:val="center"/>
              <w:rPr>
                <w:rFonts w:ascii="Times New Roman"/>
              </w:rPr>
            </w:pPr>
            <w:r w:rsidRPr="005C5BFE">
              <w:rPr>
                <w:rFonts w:ascii="Times New Roman"/>
              </w:rPr>
              <w:t>抗菌型日化产品</w:t>
            </w:r>
          </w:p>
        </w:tc>
        <w:tc>
          <w:tcPr>
            <w:tcW w:w="1877" w:type="dxa"/>
            <w:vAlign w:val="center"/>
          </w:tcPr>
          <w:p w14:paraId="6B78306A" w14:textId="77777777" w:rsidR="005442D3" w:rsidRPr="005C5BFE" w:rsidRDefault="005442D3" w:rsidP="00E451D3">
            <w:pPr>
              <w:pStyle w:val="aff7"/>
              <w:ind w:firstLineChars="0" w:firstLine="0"/>
              <w:jc w:val="center"/>
              <w:rPr>
                <w:rFonts w:ascii="Times New Roman"/>
              </w:rPr>
            </w:pPr>
            <w:r w:rsidRPr="005C5BFE">
              <w:rPr>
                <w:rFonts w:ascii="Times New Roman"/>
              </w:rPr>
              <w:t>7.</w:t>
            </w:r>
            <w:r>
              <w:rPr>
                <w:rFonts w:ascii="Times New Roman"/>
              </w:rPr>
              <w:t>8</w:t>
            </w:r>
          </w:p>
        </w:tc>
      </w:tr>
      <w:tr w:rsidR="005442D3" w:rsidRPr="005C5BFE" w14:paraId="12C15517" w14:textId="77777777" w:rsidTr="005442D3">
        <w:trPr>
          <w:cantSplit/>
          <w:jc w:val="center"/>
        </w:trPr>
        <w:tc>
          <w:tcPr>
            <w:tcW w:w="1171" w:type="dxa"/>
            <w:vMerge w:val="restart"/>
            <w:vAlign w:val="center"/>
          </w:tcPr>
          <w:p w14:paraId="260C3AF9" w14:textId="77777777" w:rsidR="005442D3" w:rsidRPr="005C5BFE" w:rsidRDefault="005442D3" w:rsidP="00E451D3">
            <w:pPr>
              <w:pStyle w:val="aff7"/>
              <w:ind w:firstLineChars="0" w:firstLine="0"/>
              <w:jc w:val="center"/>
              <w:rPr>
                <w:rFonts w:ascii="Times New Roman"/>
              </w:rPr>
            </w:pPr>
            <w:r>
              <w:rPr>
                <w:rFonts w:ascii="Times New Roman" w:hint="eastAsia"/>
              </w:rPr>
              <w:t>抑菌试验</w:t>
            </w:r>
          </w:p>
        </w:tc>
        <w:tc>
          <w:tcPr>
            <w:tcW w:w="1701" w:type="dxa"/>
            <w:vAlign w:val="center"/>
          </w:tcPr>
          <w:p w14:paraId="3E3F31CE" w14:textId="77777777" w:rsidR="005442D3" w:rsidRPr="005C5BFE" w:rsidRDefault="005442D3" w:rsidP="00E451D3">
            <w:pPr>
              <w:pStyle w:val="aff7"/>
              <w:ind w:firstLineChars="0" w:firstLine="0"/>
              <w:jc w:val="center"/>
              <w:rPr>
                <w:rFonts w:ascii="Times New Roman"/>
              </w:rPr>
            </w:pPr>
            <w:r w:rsidRPr="005C5BFE">
              <w:rPr>
                <w:rFonts w:ascii="Times New Roman"/>
              </w:rPr>
              <w:t>悬液定量法</w:t>
            </w:r>
          </w:p>
        </w:tc>
        <w:tc>
          <w:tcPr>
            <w:tcW w:w="1234" w:type="dxa"/>
            <w:vAlign w:val="center"/>
          </w:tcPr>
          <w:p w14:paraId="19669364" w14:textId="77777777" w:rsidR="005442D3" w:rsidRPr="005C5BFE" w:rsidRDefault="005442D3" w:rsidP="00E451D3">
            <w:pPr>
              <w:jc w:val="center"/>
            </w:pPr>
            <w:r w:rsidRPr="005C5BFE">
              <w:t>计时抑菌</w:t>
            </w:r>
          </w:p>
        </w:tc>
        <w:tc>
          <w:tcPr>
            <w:tcW w:w="2593" w:type="dxa"/>
            <w:vAlign w:val="center"/>
          </w:tcPr>
          <w:p w14:paraId="0F3117DB" w14:textId="77777777" w:rsidR="005442D3" w:rsidRPr="005C5BFE" w:rsidRDefault="005442D3" w:rsidP="00E451D3">
            <w:pPr>
              <w:pStyle w:val="aff7"/>
              <w:ind w:firstLineChars="0" w:firstLine="0"/>
              <w:jc w:val="center"/>
              <w:rPr>
                <w:rFonts w:ascii="Times New Roman"/>
              </w:rPr>
            </w:pPr>
            <w:r w:rsidRPr="005C5BFE">
              <w:rPr>
                <w:rFonts w:ascii="Times New Roman"/>
              </w:rPr>
              <w:t>抑菌型日化产品</w:t>
            </w:r>
          </w:p>
        </w:tc>
        <w:tc>
          <w:tcPr>
            <w:tcW w:w="1877" w:type="dxa"/>
            <w:vAlign w:val="center"/>
          </w:tcPr>
          <w:p w14:paraId="696CECB2" w14:textId="77777777" w:rsidR="005442D3" w:rsidRPr="005C5BFE" w:rsidRDefault="005442D3" w:rsidP="00E451D3">
            <w:pPr>
              <w:pStyle w:val="aff7"/>
              <w:ind w:firstLineChars="0" w:firstLine="0"/>
              <w:jc w:val="center"/>
              <w:rPr>
                <w:rFonts w:ascii="Times New Roman"/>
              </w:rPr>
            </w:pPr>
            <w:r w:rsidRPr="005C5BFE">
              <w:rPr>
                <w:rFonts w:ascii="Times New Roman"/>
              </w:rPr>
              <w:t>7.3</w:t>
            </w:r>
          </w:p>
        </w:tc>
      </w:tr>
      <w:tr w:rsidR="005442D3" w:rsidRPr="005C5BFE" w14:paraId="1BDA7D27" w14:textId="77777777" w:rsidTr="005442D3">
        <w:trPr>
          <w:cantSplit/>
          <w:jc w:val="center"/>
        </w:trPr>
        <w:tc>
          <w:tcPr>
            <w:tcW w:w="1171" w:type="dxa"/>
            <w:vMerge/>
            <w:vAlign w:val="center"/>
          </w:tcPr>
          <w:p w14:paraId="1DEA0077" w14:textId="77777777" w:rsidR="005442D3" w:rsidRPr="005C5BFE" w:rsidRDefault="005442D3" w:rsidP="00E451D3">
            <w:pPr>
              <w:pStyle w:val="aff7"/>
              <w:ind w:firstLineChars="0" w:firstLine="0"/>
              <w:jc w:val="center"/>
              <w:rPr>
                <w:rFonts w:ascii="Times New Roman"/>
              </w:rPr>
            </w:pPr>
          </w:p>
        </w:tc>
        <w:tc>
          <w:tcPr>
            <w:tcW w:w="1701" w:type="dxa"/>
            <w:vMerge w:val="restart"/>
            <w:vAlign w:val="center"/>
          </w:tcPr>
          <w:p w14:paraId="3520960B" w14:textId="77777777" w:rsidR="005442D3" w:rsidRPr="005C5BFE" w:rsidRDefault="005442D3" w:rsidP="00E451D3">
            <w:pPr>
              <w:pStyle w:val="aff7"/>
              <w:ind w:firstLineChars="0" w:firstLine="0"/>
              <w:jc w:val="center"/>
              <w:rPr>
                <w:rFonts w:ascii="Times New Roman"/>
              </w:rPr>
            </w:pPr>
            <w:r w:rsidRPr="005C5BFE">
              <w:rPr>
                <w:rFonts w:ascii="Times New Roman"/>
              </w:rPr>
              <w:t>模拟法</w:t>
            </w:r>
          </w:p>
        </w:tc>
        <w:tc>
          <w:tcPr>
            <w:tcW w:w="1234" w:type="dxa"/>
            <w:vMerge w:val="restart"/>
            <w:vAlign w:val="center"/>
          </w:tcPr>
          <w:p w14:paraId="3E290268" w14:textId="77777777" w:rsidR="005442D3" w:rsidRPr="005C5BFE" w:rsidRDefault="005442D3" w:rsidP="00E451D3">
            <w:pPr>
              <w:jc w:val="center"/>
            </w:pPr>
            <w:r w:rsidRPr="005C5BFE">
              <w:t>计时抑菌</w:t>
            </w:r>
          </w:p>
        </w:tc>
        <w:tc>
          <w:tcPr>
            <w:tcW w:w="2593" w:type="dxa"/>
            <w:vAlign w:val="center"/>
          </w:tcPr>
          <w:p w14:paraId="464E2486" w14:textId="77777777" w:rsidR="005442D3" w:rsidRPr="005C5BFE" w:rsidRDefault="005442D3" w:rsidP="00E451D3">
            <w:pPr>
              <w:pStyle w:val="aff7"/>
              <w:ind w:firstLineChars="0" w:firstLine="0"/>
              <w:jc w:val="center"/>
              <w:rPr>
                <w:rFonts w:ascii="Times New Roman"/>
              </w:rPr>
            </w:pPr>
            <w:r w:rsidRPr="005C5BFE">
              <w:rPr>
                <w:rFonts w:ascii="Times New Roman"/>
              </w:rPr>
              <w:t>抑菌型织物类洗涤剂</w:t>
            </w:r>
          </w:p>
        </w:tc>
        <w:tc>
          <w:tcPr>
            <w:tcW w:w="1877" w:type="dxa"/>
            <w:vAlign w:val="center"/>
          </w:tcPr>
          <w:p w14:paraId="3EDC133A" w14:textId="77777777" w:rsidR="005442D3" w:rsidRPr="005C5BFE" w:rsidRDefault="005442D3" w:rsidP="00E451D3">
            <w:pPr>
              <w:pStyle w:val="aff7"/>
              <w:ind w:firstLineChars="0" w:firstLine="0"/>
              <w:jc w:val="center"/>
              <w:rPr>
                <w:rFonts w:ascii="Times New Roman"/>
              </w:rPr>
            </w:pPr>
            <w:r w:rsidRPr="005C5BFE">
              <w:rPr>
                <w:rFonts w:ascii="Times New Roman"/>
              </w:rPr>
              <w:t>7.4</w:t>
            </w:r>
          </w:p>
        </w:tc>
      </w:tr>
      <w:tr w:rsidR="005442D3" w:rsidRPr="005C5BFE" w14:paraId="58EB0F2B" w14:textId="77777777" w:rsidTr="005442D3">
        <w:trPr>
          <w:cantSplit/>
          <w:jc w:val="center"/>
        </w:trPr>
        <w:tc>
          <w:tcPr>
            <w:tcW w:w="1171" w:type="dxa"/>
            <w:vMerge/>
            <w:vAlign w:val="center"/>
          </w:tcPr>
          <w:p w14:paraId="27FFF5EB" w14:textId="77777777" w:rsidR="005442D3" w:rsidRPr="005C5BFE" w:rsidRDefault="005442D3" w:rsidP="00E451D3">
            <w:pPr>
              <w:pStyle w:val="aff7"/>
              <w:ind w:firstLineChars="0" w:firstLine="0"/>
              <w:jc w:val="center"/>
              <w:rPr>
                <w:rFonts w:ascii="Times New Roman"/>
              </w:rPr>
            </w:pPr>
          </w:p>
        </w:tc>
        <w:tc>
          <w:tcPr>
            <w:tcW w:w="1701" w:type="dxa"/>
            <w:vMerge/>
            <w:vAlign w:val="center"/>
          </w:tcPr>
          <w:p w14:paraId="218A0D6B" w14:textId="77777777" w:rsidR="005442D3" w:rsidRPr="005C5BFE" w:rsidRDefault="005442D3" w:rsidP="00E451D3">
            <w:pPr>
              <w:pStyle w:val="aff7"/>
              <w:ind w:firstLineChars="0" w:firstLine="0"/>
              <w:jc w:val="center"/>
              <w:rPr>
                <w:rFonts w:ascii="Times New Roman"/>
              </w:rPr>
            </w:pPr>
          </w:p>
        </w:tc>
        <w:tc>
          <w:tcPr>
            <w:tcW w:w="1234" w:type="dxa"/>
            <w:vMerge/>
            <w:vAlign w:val="center"/>
          </w:tcPr>
          <w:p w14:paraId="48317B91" w14:textId="77777777" w:rsidR="005442D3" w:rsidRPr="005C5BFE" w:rsidRDefault="005442D3" w:rsidP="00E451D3">
            <w:pPr>
              <w:jc w:val="center"/>
            </w:pPr>
          </w:p>
        </w:tc>
        <w:tc>
          <w:tcPr>
            <w:tcW w:w="2593" w:type="dxa"/>
            <w:vAlign w:val="center"/>
          </w:tcPr>
          <w:p w14:paraId="2D5E3E45" w14:textId="77777777" w:rsidR="005442D3" w:rsidRPr="005C5BFE" w:rsidRDefault="005442D3" w:rsidP="00E451D3">
            <w:pPr>
              <w:pStyle w:val="aff7"/>
              <w:ind w:firstLineChars="0" w:firstLine="0"/>
              <w:jc w:val="center"/>
              <w:rPr>
                <w:rFonts w:ascii="Times New Roman"/>
              </w:rPr>
            </w:pPr>
            <w:r w:rsidRPr="005C5BFE">
              <w:rPr>
                <w:rFonts w:ascii="Times New Roman"/>
              </w:rPr>
              <w:t>抑菌型皂类产品</w:t>
            </w:r>
          </w:p>
        </w:tc>
        <w:tc>
          <w:tcPr>
            <w:tcW w:w="1877" w:type="dxa"/>
            <w:vAlign w:val="center"/>
          </w:tcPr>
          <w:p w14:paraId="1387B9AE" w14:textId="77777777" w:rsidR="005442D3" w:rsidRPr="005C5BFE" w:rsidRDefault="005442D3" w:rsidP="00E451D3">
            <w:pPr>
              <w:pStyle w:val="aff7"/>
              <w:ind w:firstLineChars="0" w:firstLine="0"/>
              <w:jc w:val="center"/>
              <w:rPr>
                <w:rFonts w:ascii="Times New Roman"/>
              </w:rPr>
            </w:pPr>
            <w:r w:rsidRPr="005C5BFE">
              <w:rPr>
                <w:rFonts w:ascii="Times New Roman"/>
              </w:rPr>
              <w:t>7.7</w:t>
            </w:r>
          </w:p>
        </w:tc>
      </w:tr>
      <w:tr w:rsidR="005442D3" w:rsidRPr="005C5BFE" w14:paraId="4AC7C497" w14:textId="77777777" w:rsidTr="005442D3">
        <w:trPr>
          <w:cantSplit/>
          <w:jc w:val="center"/>
        </w:trPr>
        <w:tc>
          <w:tcPr>
            <w:tcW w:w="1171" w:type="dxa"/>
            <w:vMerge/>
            <w:vAlign w:val="center"/>
          </w:tcPr>
          <w:p w14:paraId="4CB1BEFC" w14:textId="77777777" w:rsidR="005442D3" w:rsidRPr="005C5BFE" w:rsidRDefault="005442D3" w:rsidP="00E451D3">
            <w:pPr>
              <w:pStyle w:val="aff7"/>
              <w:ind w:firstLineChars="0" w:firstLine="0"/>
              <w:jc w:val="center"/>
              <w:rPr>
                <w:rFonts w:ascii="Times New Roman"/>
              </w:rPr>
            </w:pPr>
          </w:p>
        </w:tc>
        <w:tc>
          <w:tcPr>
            <w:tcW w:w="1701" w:type="dxa"/>
            <w:vAlign w:val="center"/>
          </w:tcPr>
          <w:p w14:paraId="59F8A5A2" w14:textId="77777777" w:rsidR="005442D3" w:rsidRPr="005C5BFE" w:rsidRDefault="005442D3" w:rsidP="00E451D3">
            <w:pPr>
              <w:pStyle w:val="aff7"/>
              <w:ind w:firstLineChars="0" w:firstLine="0"/>
              <w:jc w:val="center"/>
              <w:rPr>
                <w:rFonts w:ascii="Times New Roman"/>
              </w:rPr>
            </w:pPr>
            <w:r w:rsidRPr="005C5BFE">
              <w:rPr>
                <w:rFonts w:ascii="Times New Roman"/>
              </w:rPr>
              <w:t>抑菌环法</w:t>
            </w:r>
          </w:p>
        </w:tc>
        <w:tc>
          <w:tcPr>
            <w:tcW w:w="1234" w:type="dxa"/>
            <w:vAlign w:val="center"/>
          </w:tcPr>
          <w:p w14:paraId="32F71AC2" w14:textId="77777777" w:rsidR="005442D3" w:rsidRPr="005C5BFE" w:rsidRDefault="005442D3" w:rsidP="00E451D3">
            <w:pPr>
              <w:jc w:val="center"/>
            </w:pPr>
            <w:r w:rsidRPr="005C5BFE">
              <w:t>计时抑菌</w:t>
            </w:r>
          </w:p>
        </w:tc>
        <w:tc>
          <w:tcPr>
            <w:tcW w:w="2593" w:type="dxa"/>
            <w:vAlign w:val="center"/>
          </w:tcPr>
          <w:p w14:paraId="4CCA5553" w14:textId="77777777" w:rsidR="005442D3" w:rsidRPr="005C5BFE" w:rsidRDefault="005442D3" w:rsidP="00E451D3">
            <w:pPr>
              <w:pStyle w:val="aff7"/>
              <w:ind w:firstLineChars="0" w:firstLine="0"/>
              <w:jc w:val="center"/>
              <w:rPr>
                <w:rFonts w:ascii="Times New Roman"/>
              </w:rPr>
            </w:pPr>
            <w:r w:rsidRPr="005C5BFE">
              <w:rPr>
                <w:rFonts w:ascii="Times New Roman"/>
              </w:rPr>
              <w:t>抑菌型日化产品</w:t>
            </w:r>
          </w:p>
        </w:tc>
        <w:tc>
          <w:tcPr>
            <w:tcW w:w="1877" w:type="dxa"/>
            <w:vAlign w:val="center"/>
          </w:tcPr>
          <w:p w14:paraId="09382A9F" w14:textId="77777777" w:rsidR="005442D3" w:rsidRPr="005C5BFE" w:rsidRDefault="005442D3" w:rsidP="00E451D3">
            <w:pPr>
              <w:pStyle w:val="aff7"/>
              <w:ind w:firstLineChars="0" w:firstLine="0"/>
              <w:jc w:val="center"/>
              <w:rPr>
                <w:rFonts w:ascii="Times New Roman"/>
              </w:rPr>
            </w:pPr>
            <w:r w:rsidRPr="005C5BFE">
              <w:rPr>
                <w:rFonts w:ascii="Times New Roman"/>
              </w:rPr>
              <w:t>7.5</w:t>
            </w:r>
          </w:p>
        </w:tc>
      </w:tr>
      <w:tr w:rsidR="005442D3" w:rsidRPr="005C5BFE" w14:paraId="29CE05E8" w14:textId="77777777" w:rsidTr="005442D3">
        <w:trPr>
          <w:cantSplit/>
          <w:jc w:val="center"/>
        </w:trPr>
        <w:tc>
          <w:tcPr>
            <w:tcW w:w="1171" w:type="dxa"/>
            <w:vMerge/>
            <w:vAlign w:val="center"/>
          </w:tcPr>
          <w:p w14:paraId="6CCDC2D9" w14:textId="77777777" w:rsidR="005442D3" w:rsidRPr="005C5BFE" w:rsidRDefault="005442D3" w:rsidP="00E451D3">
            <w:pPr>
              <w:pStyle w:val="aff7"/>
              <w:ind w:firstLineChars="0" w:firstLine="0"/>
              <w:jc w:val="center"/>
              <w:rPr>
                <w:rFonts w:ascii="Times New Roman"/>
              </w:rPr>
            </w:pPr>
          </w:p>
        </w:tc>
        <w:tc>
          <w:tcPr>
            <w:tcW w:w="1701" w:type="dxa"/>
            <w:vAlign w:val="center"/>
          </w:tcPr>
          <w:p w14:paraId="2CB8F18C" w14:textId="77777777" w:rsidR="005442D3" w:rsidRPr="005C5BFE" w:rsidRDefault="005442D3" w:rsidP="00836AF0">
            <w:pPr>
              <w:pStyle w:val="aff7"/>
              <w:ind w:firstLineChars="0" w:firstLine="0"/>
              <w:jc w:val="center"/>
              <w:rPr>
                <w:rFonts w:ascii="Times New Roman"/>
              </w:rPr>
            </w:pPr>
            <w:r w:rsidRPr="005C5BFE">
              <w:rPr>
                <w:rFonts w:ascii="Times New Roman"/>
              </w:rPr>
              <w:t>滞留法</w:t>
            </w:r>
          </w:p>
        </w:tc>
        <w:tc>
          <w:tcPr>
            <w:tcW w:w="1234" w:type="dxa"/>
            <w:vAlign w:val="center"/>
          </w:tcPr>
          <w:p w14:paraId="4E17654B" w14:textId="77777777" w:rsidR="005442D3" w:rsidRPr="005C5BFE" w:rsidRDefault="005442D3" w:rsidP="00836AF0">
            <w:pPr>
              <w:pStyle w:val="aff7"/>
              <w:ind w:firstLineChars="0" w:firstLine="0"/>
              <w:jc w:val="center"/>
              <w:rPr>
                <w:rFonts w:ascii="Times New Roman"/>
              </w:rPr>
            </w:pPr>
            <w:r w:rsidRPr="005C5BFE">
              <w:rPr>
                <w:rFonts w:ascii="Times New Roman"/>
              </w:rPr>
              <w:t>滞留抑菌</w:t>
            </w:r>
          </w:p>
        </w:tc>
        <w:tc>
          <w:tcPr>
            <w:tcW w:w="2593" w:type="dxa"/>
            <w:vAlign w:val="center"/>
          </w:tcPr>
          <w:p w14:paraId="7295DB7D" w14:textId="77777777" w:rsidR="005442D3" w:rsidRPr="005C5BFE" w:rsidRDefault="005442D3" w:rsidP="00836AF0">
            <w:pPr>
              <w:pStyle w:val="aff7"/>
              <w:ind w:firstLineChars="0" w:firstLine="0"/>
              <w:jc w:val="center"/>
              <w:rPr>
                <w:rFonts w:ascii="Times New Roman"/>
              </w:rPr>
            </w:pPr>
            <w:r w:rsidRPr="005C5BFE">
              <w:rPr>
                <w:rFonts w:ascii="Times New Roman"/>
              </w:rPr>
              <w:t>抑菌型人体皮肤清洁产品</w:t>
            </w:r>
          </w:p>
        </w:tc>
        <w:tc>
          <w:tcPr>
            <w:tcW w:w="1877" w:type="dxa"/>
            <w:vAlign w:val="center"/>
          </w:tcPr>
          <w:p w14:paraId="7A12442A" w14:textId="77777777" w:rsidR="005442D3" w:rsidRPr="005C5BFE" w:rsidRDefault="005442D3" w:rsidP="00836AF0">
            <w:pPr>
              <w:pStyle w:val="aff7"/>
              <w:ind w:firstLineChars="0" w:firstLine="0"/>
              <w:jc w:val="center"/>
              <w:rPr>
                <w:rFonts w:ascii="Times New Roman"/>
              </w:rPr>
            </w:pPr>
            <w:r w:rsidRPr="005C5BFE">
              <w:rPr>
                <w:rFonts w:ascii="Times New Roman"/>
              </w:rPr>
              <w:t>7.6</w:t>
            </w:r>
          </w:p>
        </w:tc>
      </w:tr>
      <w:tr w:rsidR="005442D3" w:rsidRPr="005C5BFE" w14:paraId="022DAAF6" w14:textId="77777777" w:rsidTr="005442D3">
        <w:trPr>
          <w:cantSplit/>
          <w:jc w:val="center"/>
        </w:trPr>
        <w:tc>
          <w:tcPr>
            <w:tcW w:w="1171" w:type="dxa"/>
            <w:vMerge/>
            <w:vAlign w:val="center"/>
          </w:tcPr>
          <w:p w14:paraId="5FC5587E" w14:textId="77777777" w:rsidR="005442D3" w:rsidRPr="005C5BFE" w:rsidRDefault="005442D3" w:rsidP="00E451D3">
            <w:pPr>
              <w:pStyle w:val="aff7"/>
              <w:ind w:firstLineChars="0" w:firstLine="0"/>
              <w:jc w:val="center"/>
              <w:rPr>
                <w:rFonts w:ascii="Times New Roman"/>
              </w:rPr>
            </w:pPr>
          </w:p>
        </w:tc>
        <w:tc>
          <w:tcPr>
            <w:tcW w:w="1701" w:type="dxa"/>
            <w:vAlign w:val="center"/>
          </w:tcPr>
          <w:p w14:paraId="30E0B0FE" w14:textId="77777777" w:rsidR="005442D3" w:rsidRPr="005C5BFE" w:rsidRDefault="005442D3" w:rsidP="00836AF0">
            <w:pPr>
              <w:pStyle w:val="aff7"/>
              <w:ind w:firstLineChars="0" w:firstLine="0"/>
              <w:jc w:val="center"/>
              <w:rPr>
                <w:rFonts w:ascii="Times New Roman"/>
              </w:rPr>
            </w:pPr>
            <w:r>
              <w:rPr>
                <w:rFonts w:hint="eastAsia"/>
                <w:spacing w:val="-3"/>
                <w:szCs w:val="21"/>
              </w:rPr>
              <w:t>载体浸泡定量法</w:t>
            </w:r>
          </w:p>
        </w:tc>
        <w:tc>
          <w:tcPr>
            <w:tcW w:w="1234" w:type="dxa"/>
            <w:vAlign w:val="center"/>
          </w:tcPr>
          <w:p w14:paraId="36F2C43C" w14:textId="77777777" w:rsidR="005442D3" w:rsidRPr="005C5BFE" w:rsidRDefault="005442D3" w:rsidP="00836AF0">
            <w:pPr>
              <w:pStyle w:val="aff7"/>
              <w:ind w:firstLineChars="0" w:firstLine="0"/>
              <w:jc w:val="center"/>
              <w:rPr>
                <w:rFonts w:ascii="Times New Roman"/>
              </w:rPr>
            </w:pPr>
            <w:r w:rsidRPr="005C5BFE">
              <w:rPr>
                <w:rFonts w:ascii="Times New Roman"/>
              </w:rPr>
              <w:t>计时杀菌</w:t>
            </w:r>
          </w:p>
        </w:tc>
        <w:tc>
          <w:tcPr>
            <w:tcW w:w="2593" w:type="dxa"/>
            <w:vAlign w:val="center"/>
          </w:tcPr>
          <w:p w14:paraId="1A5F01F9" w14:textId="77777777" w:rsidR="005442D3" w:rsidRPr="005C5BFE" w:rsidRDefault="005442D3" w:rsidP="00836AF0">
            <w:pPr>
              <w:pStyle w:val="aff7"/>
              <w:ind w:firstLineChars="0" w:firstLine="0"/>
              <w:jc w:val="center"/>
              <w:rPr>
                <w:rFonts w:ascii="Times New Roman"/>
              </w:rPr>
            </w:pPr>
            <w:r w:rsidRPr="005C5BFE">
              <w:rPr>
                <w:rFonts w:ascii="Times New Roman"/>
              </w:rPr>
              <w:t>抑菌型日化产品</w:t>
            </w:r>
          </w:p>
        </w:tc>
        <w:tc>
          <w:tcPr>
            <w:tcW w:w="1877" w:type="dxa"/>
            <w:vAlign w:val="center"/>
          </w:tcPr>
          <w:p w14:paraId="49DB6E92" w14:textId="77777777" w:rsidR="005442D3" w:rsidRPr="005C5BFE" w:rsidRDefault="005442D3" w:rsidP="00836AF0">
            <w:pPr>
              <w:pStyle w:val="aff7"/>
              <w:ind w:firstLineChars="0" w:firstLine="0"/>
              <w:jc w:val="center"/>
              <w:rPr>
                <w:rFonts w:ascii="Times New Roman"/>
              </w:rPr>
            </w:pPr>
            <w:r>
              <w:rPr>
                <w:rFonts w:ascii="Times New Roman"/>
              </w:rPr>
              <w:t>7.9</w:t>
            </w:r>
          </w:p>
        </w:tc>
      </w:tr>
    </w:tbl>
    <w:p w14:paraId="2D0463A1" w14:textId="77777777" w:rsidR="009D05B6" w:rsidRPr="005C5BFE" w:rsidRDefault="006651C8" w:rsidP="00F618B5">
      <w:pPr>
        <w:pStyle w:val="af1"/>
        <w:ind w:left="0"/>
        <w:rPr>
          <w:rFonts w:ascii="Times New Roman"/>
        </w:rPr>
      </w:pPr>
      <w:r w:rsidRPr="005C5BFE">
        <w:rPr>
          <w:rFonts w:ascii="Times New Roman"/>
        </w:rPr>
        <w:t>日化产品的杀菌效果检验方法（悬液定量法）</w:t>
      </w:r>
    </w:p>
    <w:p w14:paraId="1C6EDD2D" w14:textId="77777777" w:rsidR="009D05B6" w:rsidRPr="005C5BFE" w:rsidRDefault="006651C8" w:rsidP="006A3113">
      <w:pPr>
        <w:pStyle w:val="af2"/>
        <w:rPr>
          <w:rFonts w:ascii="Times New Roman"/>
        </w:rPr>
      </w:pPr>
      <w:r w:rsidRPr="005C5BFE">
        <w:rPr>
          <w:rFonts w:ascii="Times New Roman"/>
        </w:rPr>
        <w:t>设备</w:t>
      </w:r>
    </w:p>
    <w:p w14:paraId="6427CEFA" w14:textId="77777777" w:rsidR="009D05B6" w:rsidRPr="005C5BFE" w:rsidRDefault="0081367C" w:rsidP="006C01C1">
      <w:pPr>
        <w:pStyle w:val="aff7"/>
        <w:numPr>
          <w:ilvl w:val="0"/>
          <w:numId w:val="30"/>
        </w:numPr>
        <w:ind w:firstLineChars="0"/>
        <w:rPr>
          <w:rFonts w:ascii="Times New Roman"/>
        </w:rPr>
      </w:pPr>
      <w:r w:rsidRPr="005C5BFE">
        <w:rPr>
          <w:rFonts w:ascii="Times New Roman"/>
        </w:rPr>
        <w:t>锥形烧瓶</w:t>
      </w:r>
    </w:p>
    <w:p w14:paraId="663C3F89" w14:textId="77777777" w:rsidR="009D05B6" w:rsidRPr="005C5BFE" w:rsidRDefault="006651C8" w:rsidP="006C01C1">
      <w:pPr>
        <w:pStyle w:val="aff7"/>
        <w:numPr>
          <w:ilvl w:val="0"/>
          <w:numId w:val="30"/>
        </w:numPr>
        <w:ind w:firstLineChars="0"/>
        <w:rPr>
          <w:rFonts w:ascii="Times New Roman"/>
        </w:rPr>
      </w:pPr>
      <w:r w:rsidRPr="005C5BFE">
        <w:rPr>
          <w:rFonts w:ascii="Times New Roman"/>
        </w:rPr>
        <w:t>平皿（直径</w:t>
      </w:r>
      <w:r w:rsidRPr="005C5BFE">
        <w:rPr>
          <w:rFonts w:ascii="Times New Roman"/>
        </w:rPr>
        <w:t>9cm</w:t>
      </w:r>
      <w:r w:rsidR="0081367C" w:rsidRPr="005C5BFE">
        <w:rPr>
          <w:rFonts w:ascii="Times New Roman"/>
        </w:rPr>
        <w:t>）</w:t>
      </w:r>
    </w:p>
    <w:p w14:paraId="305E4822" w14:textId="77777777" w:rsidR="009D05B6" w:rsidRPr="005C5BFE" w:rsidRDefault="0081367C" w:rsidP="006C01C1">
      <w:pPr>
        <w:pStyle w:val="aff7"/>
        <w:numPr>
          <w:ilvl w:val="0"/>
          <w:numId w:val="30"/>
        </w:numPr>
        <w:ind w:firstLineChars="0"/>
        <w:rPr>
          <w:rFonts w:ascii="Times New Roman"/>
        </w:rPr>
      </w:pPr>
      <w:r w:rsidRPr="005C5BFE">
        <w:rPr>
          <w:rFonts w:ascii="Times New Roman"/>
        </w:rPr>
        <w:t>量筒</w:t>
      </w:r>
    </w:p>
    <w:p w14:paraId="2C020044" w14:textId="77777777" w:rsidR="009D05B6" w:rsidRPr="005C5BFE" w:rsidRDefault="006651C8" w:rsidP="006C01C1">
      <w:pPr>
        <w:pStyle w:val="aff7"/>
        <w:numPr>
          <w:ilvl w:val="0"/>
          <w:numId w:val="30"/>
        </w:numPr>
        <w:ind w:firstLineChars="0"/>
        <w:rPr>
          <w:rFonts w:ascii="Times New Roman"/>
        </w:rPr>
      </w:pPr>
      <w:r w:rsidRPr="005C5BFE">
        <w:rPr>
          <w:rFonts w:ascii="Times New Roman"/>
        </w:rPr>
        <w:t>精密</w:t>
      </w:r>
      <w:r w:rsidRPr="005C5BFE">
        <w:rPr>
          <w:rFonts w:ascii="Times New Roman"/>
        </w:rPr>
        <w:t>pH</w:t>
      </w:r>
      <w:r w:rsidR="0081367C" w:rsidRPr="005C5BFE">
        <w:rPr>
          <w:rFonts w:ascii="Times New Roman"/>
        </w:rPr>
        <w:t>试纸</w:t>
      </w:r>
    </w:p>
    <w:p w14:paraId="63D10838" w14:textId="77777777" w:rsidR="009D05B6" w:rsidRPr="005C5BFE" w:rsidRDefault="0081367C" w:rsidP="006C01C1">
      <w:pPr>
        <w:pStyle w:val="aff7"/>
        <w:numPr>
          <w:ilvl w:val="0"/>
          <w:numId w:val="30"/>
        </w:numPr>
        <w:ind w:firstLineChars="0"/>
        <w:rPr>
          <w:rFonts w:ascii="Times New Roman"/>
        </w:rPr>
      </w:pPr>
      <w:r w:rsidRPr="005C5BFE">
        <w:rPr>
          <w:rFonts w:ascii="Times New Roman"/>
        </w:rPr>
        <w:t>无菌试管</w:t>
      </w:r>
    </w:p>
    <w:p w14:paraId="65352C2D" w14:textId="77777777" w:rsidR="009D05B6" w:rsidRPr="005C5BFE" w:rsidRDefault="006651C8" w:rsidP="006C01C1">
      <w:pPr>
        <w:pStyle w:val="aff7"/>
        <w:numPr>
          <w:ilvl w:val="0"/>
          <w:numId w:val="30"/>
        </w:numPr>
        <w:ind w:firstLineChars="0"/>
        <w:rPr>
          <w:rFonts w:ascii="Times New Roman"/>
        </w:rPr>
      </w:pPr>
      <w:r w:rsidRPr="005C5BFE">
        <w:rPr>
          <w:rFonts w:ascii="Times New Roman"/>
        </w:rPr>
        <w:t>无菌刻度吸管（</w:t>
      </w:r>
      <w:r w:rsidRPr="005C5BFE">
        <w:rPr>
          <w:rFonts w:ascii="Times New Roman"/>
        </w:rPr>
        <w:t>1.0mL</w:t>
      </w:r>
      <w:r w:rsidRPr="005C5BFE">
        <w:rPr>
          <w:rFonts w:ascii="Times New Roman"/>
        </w:rPr>
        <w:t>，</w:t>
      </w:r>
      <w:r w:rsidRPr="005C5BFE">
        <w:rPr>
          <w:rFonts w:ascii="Times New Roman"/>
        </w:rPr>
        <w:t>5.0mL</w:t>
      </w:r>
      <w:r w:rsidRPr="005C5BFE">
        <w:rPr>
          <w:rFonts w:ascii="Times New Roman"/>
        </w:rPr>
        <w:t>，</w:t>
      </w:r>
      <w:r w:rsidRPr="005C5BFE">
        <w:rPr>
          <w:rFonts w:ascii="Times New Roman"/>
        </w:rPr>
        <w:t>10.0mL</w:t>
      </w:r>
      <w:r w:rsidR="0081367C" w:rsidRPr="005C5BFE">
        <w:rPr>
          <w:rFonts w:ascii="Times New Roman"/>
        </w:rPr>
        <w:t>）</w:t>
      </w:r>
    </w:p>
    <w:p w14:paraId="43ECA066" w14:textId="77777777" w:rsidR="009D05B6" w:rsidRPr="005C5BFE" w:rsidRDefault="0081367C" w:rsidP="006C01C1">
      <w:pPr>
        <w:pStyle w:val="aff7"/>
        <w:numPr>
          <w:ilvl w:val="0"/>
          <w:numId w:val="30"/>
        </w:numPr>
        <w:ind w:firstLineChars="0"/>
        <w:rPr>
          <w:rFonts w:ascii="Times New Roman"/>
        </w:rPr>
      </w:pPr>
      <w:r w:rsidRPr="005C5BFE">
        <w:rPr>
          <w:rFonts w:ascii="Times New Roman"/>
        </w:rPr>
        <w:t>恒温培养箱</w:t>
      </w:r>
    </w:p>
    <w:p w14:paraId="67D25207" w14:textId="77777777" w:rsidR="009D05B6" w:rsidRPr="005C5BFE" w:rsidRDefault="0081367C" w:rsidP="006C01C1">
      <w:pPr>
        <w:pStyle w:val="aff7"/>
        <w:numPr>
          <w:ilvl w:val="0"/>
          <w:numId w:val="30"/>
        </w:numPr>
        <w:ind w:firstLineChars="0"/>
        <w:rPr>
          <w:rFonts w:ascii="Times New Roman"/>
        </w:rPr>
      </w:pPr>
      <w:r w:rsidRPr="005C5BFE">
        <w:rPr>
          <w:rFonts w:ascii="Times New Roman"/>
        </w:rPr>
        <w:t>冰箱</w:t>
      </w:r>
    </w:p>
    <w:p w14:paraId="0AA1C2BE" w14:textId="77777777" w:rsidR="009D05B6" w:rsidRPr="005C5BFE" w:rsidRDefault="0081367C" w:rsidP="006C01C1">
      <w:pPr>
        <w:pStyle w:val="aff7"/>
        <w:numPr>
          <w:ilvl w:val="0"/>
          <w:numId w:val="30"/>
        </w:numPr>
        <w:ind w:firstLineChars="0"/>
        <w:rPr>
          <w:rFonts w:ascii="Times New Roman"/>
        </w:rPr>
      </w:pPr>
      <w:r w:rsidRPr="005C5BFE">
        <w:rPr>
          <w:rFonts w:ascii="Times New Roman"/>
        </w:rPr>
        <w:t>菌落计数器</w:t>
      </w:r>
    </w:p>
    <w:p w14:paraId="7AB8B196" w14:textId="77777777" w:rsidR="009D05B6" w:rsidRPr="005C5BFE" w:rsidRDefault="0081367C" w:rsidP="006C01C1">
      <w:pPr>
        <w:pStyle w:val="aff7"/>
        <w:numPr>
          <w:ilvl w:val="0"/>
          <w:numId w:val="30"/>
        </w:numPr>
        <w:ind w:firstLineChars="0"/>
        <w:rPr>
          <w:rFonts w:ascii="Times New Roman"/>
        </w:rPr>
      </w:pPr>
      <w:r w:rsidRPr="005C5BFE">
        <w:rPr>
          <w:rFonts w:ascii="Times New Roman"/>
        </w:rPr>
        <w:t>酒精灯</w:t>
      </w:r>
    </w:p>
    <w:p w14:paraId="1A81BB09" w14:textId="77777777" w:rsidR="009D05B6" w:rsidRPr="005C5BFE" w:rsidRDefault="0081367C" w:rsidP="006C01C1">
      <w:pPr>
        <w:pStyle w:val="aff7"/>
        <w:numPr>
          <w:ilvl w:val="0"/>
          <w:numId w:val="30"/>
        </w:numPr>
        <w:ind w:firstLineChars="0"/>
        <w:rPr>
          <w:rFonts w:ascii="Times New Roman"/>
        </w:rPr>
      </w:pPr>
      <w:r w:rsidRPr="005C5BFE">
        <w:rPr>
          <w:rFonts w:ascii="Times New Roman"/>
        </w:rPr>
        <w:t>电动混合器</w:t>
      </w:r>
    </w:p>
    <w:p w14:paraId="7DF0FF57" w14:textId="77777777" w:rsidR="009D05B6" w:rsidRPr="005C5BFE" w:rsidRDefault="0081367C" w:rsidP="006C01C1">
      <w:pPr>
        <w:pStyle w:val="aff7"/>
        <w:numPr>
          <w:ilvl w:val="0"/>
          <w:numId w:val="30"/>
        </w:numPr>
        <w:ind w:firstLineChars="0"/>
        <w:rPr>
          <w:rFonts w:ascii="Times New Roman"/>
        </w:rPr>
      </w:pPr>
      <w:r w:rsidRPr="005C5BFE">
        <w:rPr>
          <w:rFonts w:ascii="Times New Roman"/>
        </w:rPr>
        <w:t>恒温干燥箱</w:t>
      </w:r>
    </w:p>
    <w:p w14:paraId="218099DA" w14:textId="77777777" w:rsidR="009D05B6" w:rsidRPr="005C5BFE" w:rsidRDefault="0081367C" w:rsidP="006C01C1">
      <w:pPr>
        <w:pStyle w:val="aff7"/>
        <w:numPr>
          <w:ilvl w:val="0"/>
          <w:numId w:val="30"/>
        </w:numPr>
        <w:ind w:firstLineChars="0"/>
        <w:rPr>
          <w:rFonts w:ascii="Times New Roman"/>
        </w:rPr>
      </w:pPr>
      <w:r w:rsidRPr="005C5BFE">
        <w:rPr>
          <w:rFonts w:ascii="Times New Roman"/>
        </w:rPr>
        <w:t>恒温水浴锅</w:t>
      </w:r>
    </w:p>
    <w:p w14:paraId="5D9B13BD" w14:textId="77777777" w:rsidR="009D05B6" w:rsidRPr="005C5BFE" w:rsidRDefault="0081367C" w:rsidP="006C01C1">
      <w:pPr>
        <w:pStyle w:val="aff7"/>
        <w:numPr>
          <w:ilvl w:val="0"/>
          <w:numId w:val="30"/>
        </w:numPr>
        <w:ind w:firstLineChars="0"/>
        <w:rPr>
          <w:rFonts w:ascii="Times New Roman"/>
        </w:rPr>
      </w:pPr>
      <w:r w:rsidRPr="005C5BFE">
        <w:rPr>
          <w:rFonts w:ascii="Times New Roman"/>
        </w:rPr>
        <w:t>湿热灭菌锅</w:t>
      </w:r>
    </w:p>
    <w:p w14:paraId="215127CF" w14:textId="77777777" w:rsidR="009D05B6" w:rsidRPr="005C5BFE" w:rsidRDefault="0081367C" w:rsidP="006C01C1">
      <w:pPr>
        <w:pStyle w:val="aff7"/>
        <w:numPr>
          <w:ilvl w:val="0"/>
          <w:numId w:val="30"/>
        </w:numPr>
        <w:ind w:firstLineChars="0"/>
        <w:rPr>
          <w:rFonts w:ascii="Times New Roman"/>
        </w:rPr>
      </w:pPr>
      <w:r w:rsidRPr="005C5BFE">
        <w:rPr>
          <w:rFonts w:ascii="Times New Roman"/>
        </w:rPr>
        <w:t>电子天平</w:t>
      </w:r>
    </w:p>
    <w:p w14:paraId="4170E420" w14:textId="77777777" w:rsidR="009D05B6" w:rsidRPr="005C5BFE" w:rsidRDefault="0081367C" w:rsidP="006C01C1">
      <w:pPr>
        <w:pStyle w:val="aff7"/>
        <w:numPr>
          <w:ilvl w:val="0"/>
          <w:numId w:val="30"/>
        </w:numPr>
        <w:ind w:firstLineChars="0"/>
        <w:rPr>
          <w:rFonts w:ascii="Times New Roman"/>
        </w:rPr>
      </w:pPr>
      <w:r w:rsidRPr="005C5BFE">
        <w:rPr>
          <w:rFonts w:ascii="Times New Roman"/>
        </w:rPr>
        <w:t>生物安全柜等微生物试验必备仪器</w:t>
      </w:r>
    </w:p>
    <w:p w14:paraId="22EC74BF" w14:textId="77777777" w:rsidR="009D05B6" w:rsidRPr="005C5BFE" w:rsidRDefault="006651C8" w:rsidP="006A3113">
      <w:pPr>
        <w:pStyle w:val="af2"/>
        <w:rPr>
          <w:rFonts w:ascii="Times New Roman"/>
        </w:rPr>
      </w:pPr>
      <w:r w:rsidRPr="005C5BFE">
        <w:rPr>
          <w:rFonts w:ascii="Times New Roman"/>
        </w:rPr>
        <w:t>试剂</w:t>
      </w:r>
    </w:p>
    <w:p w14:paraId="6447840C" w14:textId="77777777" w:rsidR="009D05B6" w:rsidRPr="005C5BFE" w:rsidRDefault="00CF676E" w:rsidP="006C01C1">
      <w:pPr>
        <w:pStyle w:val="aff7"/>
        <w:numPr>
          <w:ilvl w:val="0"/>
          <w:numId w:val="31"/>
        </w:numPr>
        <w:ind w:firstLineChars="0"/>
        <w:rPr>
          <w:rFonts w:ascii="Times New Roman"/>
        </w:rPr>
      </w:pPr>
      <w:r w:rsidRPr="005C5BFE">
        <w:rPr>
          <w:rFonts w:ascii="Times New Roman"/>
        </w:rPr>
        <w:lastRenderedPageBreak/>
        <w:t>培养基</w:t>
      </w:r>
      <w:r w:rsidR="00881A9B">
        <w:rPr>
          <w:rFonts w:ascii="Times New Roman"/>
        </w:rPr>
        <w:t>（</w:t>
      </w:r>
      <w:r w:rsidR="00881A9B">
        <w:rPr>
          <w:rFonts w:ascii="Times New Roman" w:hint="eastAsia"/>
        </w:rPr>
        <w:t>商品化的合格市售培养基</w:t>
      </w:r>
      <w:r w:rsidR="00881A9B">
        <w:rPr>
          <w:rFonts w:ascii="Times New Roman"/>
        </w:rPr>
        <w:t>）</w:t>
      </w:r>
      <w:r w:rsidRPr="005C5BFE">
        <w:rPr>
          <w:rFonts w:ascii="Times New Roman"/>
        </w:rPr>
        <w:t>：细菌培养用</w:t>
      </w:r>
      <w:r w:rsidR="006651C8" w:rsidRPr="005C5BFE">
        <w:rPr>
          <w:rFonts w:ascii="Times New Roman"/>
        </w:rPr>
        <w:t>营养琼脂培养基</w:t>
      </w:r>
      <w:r w:rsidR="009946D9">
        <w:rPr>
          <w:rFonts w:ascii="Times New Roman"/>
        </w:rPr>
        <w:t>、</w:t>
      </w:r>
      <w:r w:rsidR="00A844D4" w:rsidRPr="005C5BFE">
        <w:rPr>
          <w:rFonts w:ascii="Times New Roman"/>
        </w:rPr>
        <w:t>营养肉汤培养基</w:t>
      </w:r>
      <w:r w:rsidR="009946D9">
        <w:rPr>
          <w:rFonts w:ascii="Times New Roman"/>
        </w:rPr>
        <w:t>，</w:t>
      </w:r>
      <w:r w:rsidRPr="005C5BFE">
        <w:rPr>
          <w:rFonts w:ascii="Times New Roman"/>
        </w:rPr>
        <w:t>真菌培养用</w:t>
      </w:r>
      <w:r w:rsidR="006651C8" w:rsidRPr="005C5BFE">
        <w:rPr>
          <w:rFonts w:ascii="Times New Roman"/>
        </w:rPr>
        <w:t>沙堡琼脂培养基</w:t>
      </w:r>
      <w:r w:rsidR="009946D9">
        <w:rPr>
          <w:rFonts w:ascii="Times New Roman"/>
        </w:rPr>
        <w:t>、</w:t>
      </w:r>
      <w:r w:rsidR="00A844D4" w:rsidRPr="005C5BFE">
        <w:rPr>
          <w:rFonts w:ascii="Times New Roman"/>
        </w:rPr>
        <w:t>沙堡液体培养基。</w:t>
      </w:r>
    </w:p>
    <w:p w14:paraId="26A1B733" w14:textId="77777777" w:rsidR="009D05B6" w:rsidRPr="005C5BFE" w:rsidRDefault="006651C8" w:rsidP="006C01C1">
      <w:pPr>
        <w:pStyle w:val="aff7"/>
        <w:numPr>
          <w:ilvl w:val="0"/>
          <w:numId w:val="31"/>
        </w:numPr>
        <w:ind w:firstLineChars="0"/>
        <w:rPr>
          <w:rFonts w:ascii="Times New Roman"/>
        </w:rPr>
      </w:pPr>
      <w:r w:rsidRPr="005C5BFE">
        <w:rPr>
          <w:rFonts w:ascii="Times New Roman"/>
        </w:rPr>
        <w:t>0.03mol/L</w:t>
      </w:r>
      <w:r w:rsidRPr="005C5BFE">
        <w:rPr>
          <w:rFonts w:ascii="Times New Roman"/>
        </w:rPr>
        <w:t>磷酸盐缓冲液（</w:t>
      </w:r>
      <w:r w:rsidRPr="005C5BFE">
        <w:rPr>
          <w:rFonts w:ascii="Times New Roman"/>
        </w:rPr>
        <w:t>PBS</w:t>
      </w:r>
      <w:r w:rsidRPr="005C5BFE">
        <w:rPr>
          <w:rFonts w:ascii="Times New Roman"/>
        </w:rPr>
        <w:t>）</w:t>
      </w:r>
    </w:p>
    <w:p w14:paraId="24FDD627" w14:textId="77777777" w:rsidR="00E73F39" w:rsidRDefault="00E73F39" w:rsidP="00E73F39">
      <w:pPr>
        <w:pStyle w:val="aff7"/>
        <w:ind w:left="780" w:firstLineChars="0" w:firstLine="0"/>
        <w:rPr>
          <w:rFonts w:ascii="Times New Roman"/>
        </w:rPr>
      </w:pPr>
      <w:r w:rsidRPr="00E73F39">
        <w:rPr>
          <w:rFonts w:ascii="Times New Roman" w:hint="eastAsia"/>
        </w:rPr>
        <w:t>称取无水磷酸氢二钠</w:t>
      </w:r>
      <w:r w:rsidRPr="00E73F39">
        <w:rPr>
          <w:rFonts w:ascii="Times New Roman" w:hint="eastAsia"/>
        </w:rPr>
        <w:t>2.83g</w:t>
      </w:r>
      <w:r w:rsidRPr="00E73F39">
        <w:rPr>
          <w:rFonts w:ascii="Times New Roman" w:hint="eastAsia"/>
        </w:rPr>
        <w:t>、磷酸二氢钾</w:t>
      </w:r>
      <w:r w:rsidRPr="00E73F39">
        <w:rPr>
          <w:rFonts w:ascii="Times New Roman" w:hint="eastAsia"/>
        </w:rPr>
        <w:t>1.36g</w:t>
      </w:r>
      <w:r w:rsidRPr="00E73F39">
        <w:rPr>
          <w:rFonts w:ascii="Times New Roman" w:hint="eastAsia"/>
        </w:rPr>
        <w:t>，加蒸馏水</w:t>
      </w:r>
      <w:r w:rsidRPr="00E73F39">
        <w:rPr>
          <w:rFonts w:ascii="Times New Roman" w:hint="eastAsia"/>
        </w:rPr>
        <w:t>1000mL</w:t>
      </w:r>
      <w:r w:rsidRPr="00E73F39">
        <w:rPr>
          <w:rFonts w:ascii="Times New Roman" w:hint="eastAsia"/>
        </w:rPr>
        <w:t>，待完全溶解后，调</w:t>
      </w:r>
      <w:r w:rsidRPr="00E73F39">
        <w:rPr>
          <w:rFonts w:ascii="Times New Roman" w:hint="eastAsia"/>
        </w:rPr>
        <w:t>pH</w:t>
      </w:r>
      <w:r w:rsidRPr="00E73F39">
        <w:rPr>
          <w:rFonts w:ascii="Times New Roman" w:hint="eastAsia"/>
        </w:rPr>
        <w:t>至</w:t>
      </w:r>
      <w:r w:rsidRPr="00E73F39">
        <w:rPr>
          <w:rFonts w:ascii="Times New Roman" w:hint="eastAsia"/>
        </w:rPr>
        <w:t>7.2</w:t>
      </w:r>
      <w:r w:rsidRPr="00E73F39">
        <w:rPr>
          <w:rFonts w:ascii="Times New Roman" w:hint="eastAsia"/>
        </w:rPr>
        <w:t>～</w:t>
      </w:r>
      <w:r w:rsidRPr="00E73F39">
        <w:rPr>
          <w:rFonts w:ascii="Times New Roman" w:hint="eastAsia"/>
        </w:rPr>
        <w:t>7.4</w:t>
      </w:r>
      <w:r w:rsidRPr="00E73F39">
        <w:rPr>
          <w:rFonts w:ascii="Times New Roman" w:hint="eastAsia"/>
        </w:rPr>
        <w:t>，经</w:t>
      </w:r>
      <w:r w:rsidRPr="00E73F39">
        <w:rPr>
          <w:rFonts w:ascii="Times New Roman" w:hint="eastAsia"/>
        </w:rPr>
        <w:t>121</w:t>
      </w:r>
      <w:r w:rsidRPr="00E73F39">
        <w:rPr>
          <w:rFonts w:ascii="Times New Roman" w:hint="eastAsia"/>
        </w:rPr>
        <w:t>℃压力蒸汽灭菌</w:t>
      </w:r>
      <w:r w:rsidRPr="00E73F39">
        <w:rPr>
          <w:rFonts w:ascii="Times New Roman" w:hint="eastAsia"/>
        </w:rPr>
        <w:t>20min</w:t>
      </w:r>
      <w:r w:rsidRPr="00E73F39">
        <w:rPr>
          <w:rFonts w:ascii="Times New Roman" w:hint="eastAsia"/>
        </w:rPr>
        <w:t>后备用。</w:t>
      </w:r>
    </w:p>
    <w:p w14:paraId="390D599B" w14:textId="77777777" w:rsidR="009D05B6" w:rsidRPr="005C5BFE" w:rsidRDefault="00A844D4" w:rsidP="006C01C1">
      <w:pPr>
        <w:pStyle w:val="aff7"/>
        <w:numPr>
          <w:ilvl w:val="0"/>
          <w:numId w:val="54"/>
        </w:numPr>
        <w:ind w:firstLineChars="0"/>
        <w:rPr>
          <w:rFonts w:ascii="Times New Roman"/>
        </w:rPr>
      </w:pPr>
      <w:r w:rsidRPr="005C5BFE">
        <w:rPr>
          <w:rFonts w:ascii="Times New Roman"/>
        </w:rPr>
        <w:t>标准</w:t>
      </w:r>
      <w:r w:rsidR="006651C8" w:rsidRPr="005C5BFE">
        <w:rPr>
          <w:rFonts w:ascii="Times New Roman"/>
        </w:rPr>
        <w:t>硬水（硬度</w:t>
      </w:r>
      <w:r w:rsidR="006651C8" w:rsidRPr="005C5BFE">
        <w:rPr>
          <w:rFonts w:ascii="Times New Roman"/>
        </w:rPr>
        <w:t>342mg/L</w:t>
      </w:r>
      <w:r w:rsidR="006651C8" w:rsidRPr="005C5BFE">
        <w:rPr>
          <w:rFonts w:ascii="Times New Roman"/>
        </w:rPr>
        <w:t>）</w:t>
      </w:r>
    </w:p>
    <w:p w14:paraId="50335511" w14:textId="77777777" w:rsidR="009D05B6" w:rsidRPr="00881A9B" w:rsidRDefault="006651C8" w:rsidP="00881A9B">
      <w:pPr>
        <w:pStyle w:val="aff7"/>
        <w:ind w:leftChars="350" w:left="735" w:firstLineChars="0" w:firstLine="0"/>
      </w:pPr>
      <w:r w:rsidRPr="00881A9B">
        <w:rPr>
          <w:rFonts w:ascii="Times New Roman"/>
        </w:rPr>
        <w:t>称取氯化钙（</w:t>
      </w:r>
      <w:r w:rsidRPr="00881A9B">
        <w:rPr>
          <w:rFonts w:ascii="Times New Roman"/>
        </w:rPr>
        <w:t>CaCl</w:t>
      </w:r>
      <w:r w:rsidRPr="00881A9B">
        <w:rPr>
          <w:rFonts w:ascii="Times New Roman"/>
          <w:vertAlign w:val="subscript"/>
        </w:rPr>
        <w:t>2</w:t>
      </w:r>
      <w:r w:rsidRPr="00881A9B">
        <w:rPr>
          <w:rFonts w:ascii="Times New Roman"/>
        </w:rPr>
        <w:t>）</w:t>
      </w:r>
      <w:r w:rsidRPr="00881A9B">
        <w:rPr>
          <w:rFonts w:ascii="Times New Roman"/>
        </w:rPr>
        <w:t>0.304g</w:t>
      </w:r>
      <w:r w:rsidR="00881A9B">
        <w:rPr>
          <w:rFonts w:ascii="Times New Roman" w:hint="eastAsia"/>
        </w:rPr>
        <w:t>、</w:t>
      </w:r>
      <w:r w:rsidR="00881A9B" w:rsidRPr="00881A9B">
        <w:rPr>
          <w:rFonts w:ascii="Times New Roman"/>
        </w:rPr>
        <w:t>氯化镁（</w:t>
      </w:r>
      <w:r w:rsidR="00881A9B" w:rsidRPr="00881A9B">
        <w:rPr>
          <w:rFonts w:ascii="Times New Roman"/>
        </w:rPr>
        <w:t>MgCl</w:t>
      </w:r>
      <w:r w:rsidR="00881A9B" w:rsidRPr="00881A9B">
        <w:rPr>
          <w:rFonts w:ascii="Times New Roman"/>
          <w:vertAlign w:val="subscript"/>
        </w:rPr>
        <w:t>2</w:t>
      </w:r>
      <w:r w:rsidR="00881A9B" w:rsidRPr="00881A9B">
        <w:rPr>
          <w:rFonts w:ascii="Times New Roman"/>
        </w:rPr>
        <w:t>·6H</w:t>
      </w:r>
      <w:r w:rsidR="00881A9B" w:rsidRPr="00881A9B">
        <w:rPr>
          <w:rFonts w:ascii="Times New Roman"/>
          <w:vertAlign w:val="subscript"/>
        </w:rPr>
        <w:t>2</w:t>
      </w:r>
      <w:r w:rsidR="00881A9B" w:rsidRPr="00881A9B">
        <w:rPr>
          <w:rFonts w:ascii="Times New Roman"/>
        </w:rPr>
        <w:t>O</w:t>
      </w:r>
      <w:r w:rsidR="00881A9B" w:rsidRPr="00881A9B">
        <w:rPr>
          <w:rFonts w:ascii="Times New Roman"/>
        </w:rPr>
        <w:t>）</w:t>
      </w:r>
      <w:r w:rsidR="00881A9B" w:rsidRPr="00881A9B">
        <w:rPr>
          <w:rFonts w:ascii="Times New Roman"/>
        </w:rPr>
        <w:t>0.139g</w:t>
      </w:r>
      <w:r w:rsidR="00881A9B" w:rsidRPr="00881A9B">
        <w:rPr>
          <w:rFonts w:ascii="Times New Roman"/>
        </w:rPr>
        <w:t>，加蒸馏水</w:t>
      </w:r>
      <w:r w:rsidR="00881A9B" w:rsidRPr="00881A9B">
        <w:rPr>
          <w:rFonts w:ascii="Times New Roman"/>
        </w:rPr>
        <w:t>1000mL</w:t>
      </w:r>
      <w:r w:rsidR="00881A9B" w:rsidRPr="00881A9B">
        <w:rPr>
          <w:rFonts w:ascii="Times New Roman"/>
        </w:rPr>
        <w:t>，经</w:t>
      </w:r>
      <w:r w:rsidR="00881A9B" w:rsidRPr="00881A9B">
        <w:rPr>
          <w:rFonts w:ascii="Times New Roman"/>
        </w:rPr>
        <w:t>121℃</w:t>
      </w:r>
      <w:r w:rsidR="00881A9B" w:rsidRPr="00881A9B">
        <w:rPr>
          <w:rFonts w:ascii="Times New Roman"/>
        </w:rPr>
        <w:t>压力蒸汽灭菌</w:t>
      </w:r>
      <w:r w:rsidR="00881A9B" w:rsidRPr="00881A9B">
        <w:rPr>
          <w:rFonts w:ascii="Times New Roman"/>
        </w:rPr>
        <w:t>20min</w:t>
      </w:r>
      <w:r w:rsidR="00881A9B" w:rsidRPr="00881A9B">
        <w:rPr>
          <w:rFonts w:ascii="Times New Roman"/>
        </w:rPr>
        <w:t>后备用</w:t>
      </w:r>
      <w:r w:rsidR="00881A9B">
        <w:rPr>
          <w:rFonts w:hint="eastAsia"/>
        </w:rPr>
        <w:t>。</w:t>
      </w:r>
    </w:p>
    <w:p w14:paraId="5C534B22" w14:textId="77777777" w:rsidR="009D05B6" w:rsidRPr="005C5BFE" w:rsidRDefault="006651C8" w:rsidP="006C01C1">
      <w:pPr>
        <w:pStyle w:val="aff7"/>
        <w:numPr>
          <w:ilvl w:val="0"/>
          <w:numId w:val="54"/>
        </w:numPr>
        <w:ind w:firstLineChars="0"/>
        <w:rPr>
          <w:rFonts w:ascii="Times New Roman"/>
        </w:rPr>
      </w:pPr>
      <w:r w:rsidRPr="005C5BFE">
        <w:rPr>
          <w:rFonts w:ascii="Times New Roman"/>
        </w:rPr>
        <w:t>中和剂</w:t>
      </w:r>
    </w:p>
    <w:p w14:paraId="02764F04" w14:textId="77777777" w:rsidR="009D05B6" w:rsidRPr="005C5BFE" w:rsidRDefault="006651C8" w:rsidP="00945CB8">
      <w:pPr>
        <w:pStyle w:val="aff7"/>
        <w:ind w:leftChars="200" w:left="420" w:firstLineChars="150" w:firstLine="315"/>
        <w:rPr>
          <w:rFonts w:ascii="Times New Roman"/>
        </w:rPr>
      </w:pPr>
      <w:r w:rsidRPr="005C5BFE">
        <w:rPr>
          <w:rFonts w:ascii="Times New Roman"/>
        </w:rPr>
        <w:t>几种常见中和剂：</w:t>
      </w:r>
    </w:p>
    <w:p w14:paraId="0FC20301" w14:textId="77777777" w:rsidR="009D05B6" w:rsidRPr="005C5BFE" w:rsidRDefault="006651C8" w:rsidP="006C01C1">
      <w:pPr>
        <w:pStyle w:val="aff7"/>
        <w:numPr>
          <w:ilvl w:val="2"/>
          <w:numId w:val="55"/>
        </w:numPr>
        <w:ind w:firstLineChars="0"/>
        <w:rPr>
          <w:rFonts w:ascii="Times New Roman"/>
        </w:rPr>
      </w:pPr>
      <w:r w:rsidRPr="005C5BFE">
        <w:rPr>
          <w:rFonts w:ascii="Times New Roman"/>
        </w:rPr>
        <w:t>硫代硫酸钠</w:t>
      </w:r>
      <w:r w:rsidRPr="005C5BFE">
        <w:rPr>
          <w:rFonts w:ascii="Times New Roman"/>
        </w:rPr>
        <w:t>5.0g</w:t>
      </w:r>
      <w:r w:rsidRPr="005C5BFE">
        <w:rPr>
          <w:rFonts w:ascii="Times New Roman"/>
        </w:rPr>
        <w:t>、蒸馏水</w:t>
      </w:r>
      <w:r w:rsidRPr="005C5BFE">
        <w:rPr>
          <w:rFonts w:ascii="Times New Roman"/>
        </w:rPr>
        <w:t>1000mL</w:t>
      </w:r>
      <w:r w:rsidRPr="005C5BFE">
        <w:rPr>
          <w:rFonts w:ascii="Times New Roman"/>
        </w:rPr>
        <w:t>。</w:t>
      </w:r>
    </w:p>
    <w:p w14:paraId="20F9F9D6" w14:textId="77777777" w:rsidR="009D05B6" w:rsidRPr="005C5BFE" w:rsidRDefault="006651C8" w:rsidP="006C01C1">
      <w:pPr>
        <w:pStyle w:val="aff7"/>
        <w:numPr>
          <w:ilvl w:val="2"/>
          <w:numId w:val="55"/>
        </w:numPr>
        <w:ind w:firstLineChars="0"/>
        <w:rPr>
          <w:rFonts w:ascii="Times New Roman"/>
        </w:rPr>
      </w:pPr>
      <w:r w:rsidRPr="005C5BFE">
        <w:rPr>
          <w:rFonts w:ascii="Times New Roman"/>
        </w:rPr>
        <w:t>磷酸二氢钾</w:t>
      </w:r>
      <w:r w:rsidRPr="005C5BFE">
        <w:rPr>
          <w:rFonts w:ascii="Times New Roman"/>
        </w:rPr>
        <w:t>1.36g</w:t>
      </w:r>
      <w:r w:rsidRPr="005C5BFE">
        <w:rPr>
          <w:rFonts w:ascii="Times New Roman"/>
        </w:rPr>
        <w:t>、磷酸氢二钠</w:t>
      </w:r>
      <w:r w:rsidRPr="005C5BFE">
        <w:rPr>
          <w:rFonts w:ascii="Times New Roman"/>
        </w:rPr>
        <w:t>2.83g</w:t>
      </w:r>
      <w:r w:rsidRPr="005C5BFE">
        <w:rPr>
          <w:rFonts w:ascii="Times New Roman"/>
        </w:rPr>
        <w:t>、卵磷脂</w:t>
      </w:r>
      <w:r w:rsidRPr="005C5BFE">
        <w:rPr>
          <w:rFonts w:ascii="Times New Roman"/>
        </w:rPr>
        <w:t>10.0g</w:t>
      </w:r>
      <w:r w:rsidRPr="005C5BFE">
        <w:rPr>
          <w:rFonts w:ascii="Times New Roman"/>
        </w:rPr>
        <w:t>、甘氨酸</w:t>
      </w:r>
      <w:r w:rsidRPr="005C5BFE">
        <w:rPr>
          <w:rFonts w:ascii="Times New Roman"/>
        </w:rPr>
        <w:t>10.0g</w:t>
      </w:r>
      <w:r w:rsidRPr="005C5BFE">
        <w:rPr>
          <w:rFonts w:ascii="Times New Roman"/>
        </w:rPr>
        <w:t>、吐温（</w:t>
      </w:r>
      <w:r w:rsidRPr="005C5BFE">
        <w:rPr>
          <w:rFonts w:ascii="Times New Roman"/>
        </w:rPr>
        <w:t>80</w:t>
      </w:r>
      <w:r w:rsidRPr="005C5BFE">
        <w:rPr>
          <w:rFonts w:ascii="Times New Roman"/>
        </w:rPr>
        <w:t>）</w:t>
      </w:r>
      <w:r w:rsidRPr="005C5BFE">
        <w:rPr>
          <w:rFonts w:ascii="Times New Roman"/>
        </w:rPr>
        <w:t>30.0g</w:t>
      </w:r>
      <w:r w:rsidRPr="005C5BFE">
        <w:rPr>
          <w:rFonts w:ascii="Times New Roman"/>
        </w:rPr>
        <w:t>、蒸馏水</w:t>
      </w:r>
      <w:r w:rsidRPr="005C5BFE">
        <w:rPr>
          <w:rFonts w:ascii="Times New Roman"/>
        </w:rPr>
        <w:t>1000mL</w:t>
      </w:r>
      <w:r w:rsidRPr="005C5BFE">
        <w:rPr>
          <w:rFonts w:ascii="Times New Roman"/>
        </w:rPr>
        <w:t>。</w:t>
      </w:r>
    </w:p>
    <w:p w14:paraId="30F24143" w14:textId="77777777" w:rsidR="009D05B6" w:rsidRPr="005C5BFE" w:rsidRDefault="006651C8" w:rsidP="006C01C1">
      <w:pPr>
        <w:pStyle w:val="aff7"/>
        <w:numPr>
          <w:ilvl w:val="2"/>
          <w:numId w:val="55"/>
        </w:numPr>
        <w:ind w:firstLineChars="0"/>
        <w:rPr>
          <w:rFonts w:ascii="Times New Roman"/>
        </w:rPr>
      </w:pPr>
      <w:r w:rsidRPr="005C5BFE">
        <w:rPr>
          <w:rFonts w:ascii="Times New Roman"/>
        </w:rPr>
        <w:t>磷酸二氢钾</w:t>
      </w:r>
      <w:r w:rsidRPr="005C5BFE">
        <w:rPr>
          <w:rFonts w:ascii="Times New Roman"/>
        </w:rPr>
        <w:t>1.36g</w:t>
      </w:r>
      <w:r w:rsidRPr="005C5BFE">
        <w:rPr>
          <w:rFonts w:ascii="Times New Roman"/>
        </w:rPr>
        <w:t>、磷酸氢二钠</w:t>
      </w:r>
      <w:r w:rsidRPr="005C5BFE">
        <w:rPr>
          <w:rFonts w:ascii="Times New Roman"/>
        </w:rPr>
        <w:t>2.83g</w:t>
      </w:r>
      <w:r w:rsidRPr="005C5BFE">
        <w:rPr>
          <w:rFonts w:ascii="Times New Roman"/>
        </w:rPr>
        <w:t>、卵磷脂</w:t>
      </w:r>
      <w:r w:rsidRPr="005C5BFE">
        <w:rPr>
          <w:rFonts w:ascii="Times New Roman"/>
        </w:rPr>
        <w:t>3.0g</w:t>
      </w:r>
      <w:r w:rsidRPr="005C5BFE">
        <w:rPr>
          <w:rFonts w:ascii="Times New Roman"/>
        </w:rPr>
        <w:t>、吐温（</w:t>
      </w:r>
      <w:r w:rsidRPr="005C5BFE">
        <w:rPr>
          <w:rFonts w:ascii="Times New Roman"/>
        </w:rPr>
        <w:t>80</w:t>
      </w:r>
      <w:r w:rsidRPr="005C5BFE">
        <w:rPr>
          <w:rFonts w:ascii="Times New Roman"/>
        </w:rPr>
        <w:t>）</w:t>
      </w:r>
      <w:r w:rsidRPr="005C5BFE">
        <w:rPr>
          <w:rFonts w:ascii="Times New Roman"/>
        </w:rPr>
        <w:t>20.0g</w:t>
      </w:r>
      <w:r w:rsidRPr="005C5BFE">
        <w:rPr>
          <w:rFonts w:ascii="Times New Roman"/>
        </w:rPr>
        <w:t>、蒸馏水</w:t>
      </w:r>
      <w:r w:rsidRPr="005C5BFE">
        <w:rPr>
          <w:rFonts w:ascii="Times New Roman"/>
        </w:rPr>
        <w:t>1000mL</w:t>
      </w:r>
      <w:r w:rsidRPr="005C5BFE">
        <w:rPr>
          <w:rFonts w:ascii="Times New Roman"/>
        </w:rPr>
        <w:t>。</w:t>
      </w:r>
    </w:p>
    <w:p w14:paraId="58BE7BDC" w14:textId="77777777" w:rsidR="009D05B6" w:rsidRPr="005C5BFE" w:rsidRDefault="006651C8" w:rsidP="006C01C1">
      <w:pPr>
        <w:pStyle w:val="aff7"/>
        <w:numPr>
          <w:ilvl w:val="2"/>
          <w:numId w:val="55"/>
        </w:numPr>
        <w:ind w:firstLineChars="0"/>
        <w:rPr>
          <w:rFonts w:ascii="Times New Roman"/>
        </w:rPr>
      </w:pPr>
      <w:r w:rsidRPr="005C5BFE">
        <w:rPr>
          <w:rFonts w:ascii="Times New Roman"/>
        </w:rPr>
        <w:t>吐温（</w:t>
      </w:r>
      <w:r w:rsidRPr="005C5BFE">
        <w:rPr>
          <w:rFonts w:ascii="Times New Roman"/>
        </w:rPr>
        <w:t>80</w:t>
      </w:r>
      <w:r w:rsidRPr="005C5BFE">
        <w:rPr>
          <w:rFonts w:ascii="Times New Roman"/>
        </w:rPr>
        <w:t>）</w:t>
      </w:r>
      <w:r w:rsidRPr="005C5BFE">
        <w:rPr>
          <w:rFonts w:ascii="Times New Roman"/>
        </w:rPr>
        <w:t>20.0g</w:t>
      </w:r>
      <w:r w:rsidRPr="005C5BFE">
        <w:rPr>
          <w:rFonts w:ascii="Times New Roman"/>
        </w:rPr>
        <w:t>、硫代硫酸钠</w:t>
      </w:r>
      <w:r w:rsidRPr="005C5BFE">
        <w:rPr>
          <w:rFonts w:ascii="Times New Roman"/>
        </w:rPr>
        <w:t>10.0g</w:t>
      </w:r>
      <w:r w:rsidRPr="005C5BFE">
        <w:rPr>
          <w:rFonts w:ascii="Times New Roman"/>
        </w:rPr>
        <w:t>、</w:t>
      </w:r>
      <w:r w:rsidRPr="005C5BFE">
        <w:rPr>
          <w:rFonts w:ascii="Times New Roman"/>
        </w:rPr>
        <w:t>PBS 1000mL</w:t>
      </w:r>
      <w:r w:rsidRPr="005C5BFE">
        <w:rPr>
          <w:rFonts w:ascii="Times New Roman"/>
        </w:rPr>
        <w:t>。</w:t>
      </w:r>
    </w:p>
    <w:p w14:paraId="1EA27C91" w14:textId="77777777" w:rsidR="009D05B6" w:rsidRPr="005C5BFE" w:rsidRDefault="006651C8" w:rsidP="006F6A56">
      <w:pPr>
        <w:pStyle w:val="aff7"/>
        <w:ind w:left="420" w:firstLineChars="300" w:firstLine="540"/>
        <w:rPr>
          <w:rFonts w:ascii="Times New Roman"/>
          <w:sz w:val="18"/>
          <w:szCs w:val="18"/>
        </w:rPr>
      </w:pPr>
      <w:r w:rsidRPr="005C5BFE">
        <w:rPr>
          <w:rFonts w:ascii="Times New Roman"/>
          <w:sz w:val="18"/>
          <w:szCs w:val="18"/>
        </w:rPr>
        <w:t>注：</w:t>
      </w:r>
      <w:r w:rsidRPr="005C5BFE">
        <w:rPr>
          <w:rFonts w:ascii="Times New Roman"/>
          <w:sz w:val="18"/>
          <w:szCs w:val="18"/>
        </w:rPr>
        <w:t>1</w:t>
      </w:r>
      <w:r w:rsidRPr="005C5BFE">
        <w:rPr>
          <w:rFonts w:ascii="Times New Roman"/>
          <w:sz w:val="18"/>
          <w:szCs w:val="18"/>
        </w:rPr>
        <w:t>）用于氯型杀菌剂；</w:t>
      </w:r>
      <w:r w:rsidRPr="005C5BFE">
        <w:rPr>
          <w:rFonts w:ascii="Times New Roman"/>
          <w:sz w:val="18"/>
          <w:szCs w:val="18"/>
        </w:rPr>
        <w:t>2</w:t>
      </w:r>
      <w:r w:rsidRPr="005C5BFE">
        <w:rPr>
          <w:rFonts w:ascii="Times New Roman"/>
          <w:sz w:val="18"/>
          <w:szCs w:val="18"/>
        </w:rPr>
        <w:t>）、</w:t>
      </w:r>
      <w:r w:rsidRPr="005C5BFE">
        <w:rPr>
          <w:rFonts w:ascii="Times New Roman"/>
          <w:sz w:val="18"/>
          <w:szCs w:val="18"/>
        </w:rPr>
        <w:t>3</w:t>
      </w:r>
      <w:r w:rsidRPr="005C5BFE">
        <w:rPr>
          <w:rFonts w:ascii="Times New Roman"/>
          <w:sz w:val="18"/>
          <w:szCs w:val="18"/>
        </w:rPr>
        <w:t>）用于非氧化型杀菌剂；</w:t>
      </w:r>
      <w:r w:rsidRPr="005C5BFE">
        <w:rPr>
          <w:rFonts w:ascii="Times New Roman"/>
          <w:sz w:val="18"/>
          <w:szCs w:val="18"/>
        </w:rPr>
        <w:t>4</w:t>
      </w:r>
      <w:r w:rsidRPr="005C5BFE">
        <w:rPr>
          <w:rFonts w:ascii="Times New Roman"/>
          <w:sz w:val="18"/>
          <w:szCs w:val="18"/>
        </w:rPr>
        <w:t>）用于氧型杀菌剂</w:t>
      </w:r>
    </w:p>
    <w:p w14:paraId="5A9191C1" w14:textId="77777777" w:rsidR="009D05B6" w:rsidRPr="005C5BFE" w:rsidRDefault="006651C8" w:rsidP="006C01C1">
      <w:pPr>
        <w:pStyle w:val="aff7"/>
        <w:numPr>
          <w:ilvl w:val="0"/>
          <w:numId w:val="54"/>
        </w:numPr>
        <w:ind w:firstLineChars="0"/>
        <w:rPr>
          <w:rFonts w:ascii="Times New Roman"/>
        </w:rPr>
      </w:pPr>
      <w:r w:rsidRPr="005C5BFE">
        <w:rPr>
          <w:rFonts w:ascii="Times New Roman"/>
        </w:rPr>
        <w:t>菌液制备</w:t>
      </w:r>
    </w:p>
    <w:p w14:paraId="1D91731B" w14:textId="77777777" w:rsidR="009D05B6" w:rsidRPr="005C5BFE" w:rsidRDefault="006651C8" w:rsidP="006C01C1">
      <w:pPr>
        <w:pStyle w:val="aff7"/>
        <w:numPr>
          <w:ilvl w:val="0"/>
          <w:numId w:val="60"/>
        </w:numPr>
        <w:ind w:firstLineChars="0"/>
      </w:pPr>
      <w:r w:rsidRPr="005C5BFE">
        <w:t>细菌繁殖体悬液的制备</w:t>
      </w:r>
    </w:p>
    <w:p w14:paraId="6FF98C0D" w14:textId="77777777" w:rsidR="009D05B6" w:rsidRPr="00836AF0" w:rsidRDefault="006651C8" w:rsidP="00836AF0">
      <w:pPr>
        <w:ind w:leftChars="300" w:left="1050" w:hangingChars="200" w:hanging="420"/>
      </w:pPr>
      <w:r w:rsidRPr="005C5BFE">
        <w:t>（</w:t>
      </w:r>
      <w:r w:rsidRPr="00836AF0">
        <w:t>1</w:t>
      </w:r>
      <w:r w:rsidR="00E451D3" w:rsidRPr="00836AF0">
        <w:t>）</w:t>
      </w:r>
      <w:r w:rsidRPr="00836AF0">
        <w:t>取冻干菌种管，在无菌操作下打开，加入适量营养肉汤，轻柔吹吸数次，使菌种融化分散。取含</w:t>
      </w:r>
      <w:r w:rsidRPr="00836AF0">
        <w:t>5.0mL</w:t>
      </w:r>
      <w:r w:rsidRPr="00836AF0">
        <w:t>～</w:t>
      </w:r>
      <w:r w:rsidRPr="00836AF0">
        <w:t>10.0mL</w:t>
      </w:r>
      <w:r w:rsidRPr="00836AF0">
        <w:t>营养肉汤培养基试管，滴入少许菌种悬液，置</w:t>
      </w:r>
      <w:r w:rsidRPr="00836AF0">
        <w:t>36</w:t>
      </w:r>
      <w:r w:rsidRPr="00836AF0">
        <w:rPr>
          <w:sz w:val="18"/>
          <w:szCs w:val="18"/>
        </w:rPr>
        <w:t>℃</w:t>
      </w:r>
      <w:r w:rsidRPr="00836AF0">
        <w:t>±</w:t>
      </w:r>
      <w:r w:rsidR="00CF676E" w:rsidRPr="00836AF0">
        <w:t>1</w:t>
      </w:r>
      <w:r w:rsidRPr="00836AF0">
        <w:t>℃</w:t>
      </w:r>
      <w:r w:rsidRPr="00836AF0">
        <w:t>培养</w:t>
      </w:r>
      <w:r w:rsidRPr="00836AF0">
        <w:t>18h</w:t>
      </w:r>
      <w:r w:rsidRPr="00836AF0">
        <w:t>～</w:t>
      </w:r>
      <w:r w:rsidRPr="00836AF0">
        <w:t>24h</w:t>
      </w:r>
      <w:r w:rsidRPr="00836AF0">
        <w:t>。用接种环取第</w:t>
      </w:r>
      <w:r w:rsidRPr="00836AF0">
        <w:t>1</w:t>
      </w:r>
      <w:r w:rsidRPr="00836AF0">
        <w:t>代培养的菌悬液，划线接种于营养琼脂培养基平板上，于</w:t>
      </w:r>
      <w:r w:rsidRPr="00836AF0">
        <w:t>36</w:t>
      </w:r>
      <w:r w:rsidRPr="00836AF0">
        <w:rPr>
          <w:sz w:val="18"/>
          <w:szCs w:val="18"/>
        </w:rPr>
        <w:t>℃</w:t>
      </w:r>
      <w:r w:rsidRPr="00836AF0">
        <w:t>±</w:t>
      </w:r>
      <w:r w:rsidR="00CF676E" w:rsidRPr="00836AF0">
        <w:t>1</w:t>
      </w:r>
      <w:r w:rsidRPr="00836AF0">
        <w:t>℃</w:t>
      </w:r>
      <w:r w:rsidRPr="00836AF0">
        <w:t>培养</w:t>
      </w:r>
      <w:r w:rsidRPr="00836AF0">
        <w:t>18h</w:t>
      </w:r>
      <w:r w:rsidRPr="00836AF0">
        <w:t>～</w:t>
      </w:r>
      <w:r w:rsidRPr="00836AF0">
        <w:t>24h</w:t>
      </w:r>
      <w:r w:rsidRPr="00836AF0">
        <w:t>。挑取上述第</w:t>
      </w:r>
      <w:r w:rsidRPr="00836AF0">
        <w:t>2</w:t>
      </w:r>
      <w:r w:rsidRPr="00836AF0">
        <w:t>代培养物中典型菌落，接种于营养琼脂斜面，于</w:t>
      </w:r>
      <w:r w:rsidRPr="00836AF0">
        <w:t>36℃±</w:t>
      </w:r>
      <w:r w:rsidR="00CF676E" w:rsidRPr="00836AF0">
        <w:t>1</w:t>
      </w:r>
      <w:r w:rsidRPr="00836AF0">
        <w:t>℃</w:t>
      </w:r>
      <w:r w:rsidRPr="00836AF0">
        <w:t>培养</w:t>
      </w:r>
      <w:r w:rsidRPr="00836AF0">
        <w:t>18h</w:t>
      </w:r>
      <w:r w:rsidRPr="00836AF0">
        <w:t>～</w:t>
      </w:r>
      <w:r w:rsidRPr="00836AF0">
        <w:t>24h</w:t>
      </w:r>
      <w:r w:rsidRPr="00836AF0">
        <w:t>，即为第</w:t>
      </w:r>
      <w:r w:rsidRPr="00836AF0">
        <w:t>3</w:t>
      </w:r>
      <w:r w:rsidRPr="00836AF0">
        <w:t>代培养物。</w:t>
      </w:r>
    </w:p>
    <w:p w14:paraId="537EC63C" w14:textId="77777777" w:rsidR="009D05B6" w:rsidRPr="00836AF0" w:rsidRDefault="00E451D3" w:rsidP="00836AF0">
      <w:pPr>
        <w:ind w:leftChars="300" w:left="1050" w:hangingChars="200" w:hanging="420"/>
      </w:pPr>
      <w:r w:rsidRPr="00836AF0">
        <w:t>（</w:t>
      </w:r>
      <w:r w:rsidRPr="00836AF0">
        <w:t>2</w:t>
      </w:r>
      <w:r w:rsidRPr="00836AF0">
        <w:t>）</w:t>
      </w:r>
      <w:r w:rsidR="006651C8" w:rsidRPr="00836AF0">
        <w:t>取菌种第</w:t>
      </w:r>
      <w:r w:rsidR="006651C8" w:rsidRPr="00836AF0">
        <w:t>3</w:t>
      </w:r>
      <w:r w:rsidR="006651C8" w:rsidRPr="00836AF0">
        <w:t>代～</w:t>
      </w:r>
      <w:r w:rsidR="00CF676E" w:rsidRPr="00836AF0">
        <w:t>6</w:t>
      </w:r>
      <w:r w:rsidR="006651C8" w:rsidRPr="00836AF0">
        <w:t>代的营养琼脂培养基斜面新鲜培养物（</w:t>
      </w:r>
      <w:r w:rsidR="006651C8" w:rsidRPr="00836AF0">
        <w:t>18h</w:t>
      </w:r>
      <w:r w:rsidR="006651C8" w:rsidRPr="00836AF0">
        <w:t>～</w:t>
      </w:r>
      <w:r w:rsidR="006651C8" w:rsidRPr="00836AF0">
        <w:t>24h</w:t>
      </w:r>
      <w:r w:rsidR="006651C8" w:rsidRPr="00836AF0">
        <w:t>），用</w:t>
      </w:r>
      <w:r w:rsidR="006651C8" w:rsidRPr="00836AF0">
        <w:t>5.0mL</w:t>
      </w:r>
      <w:r w:rsidR="006651C8" w:rsidRPr="00836AF0">
        <w:t>吸管吸取</w:t>
      </w:r>
      <w:r w:rsidR="006651C8" w:rsidRPr="00836AF0">
        <w:t>3.0mL</w:t>
      </w:r>
      <w:r w:rsidR="006651C8" w:rsidRPr="00836AF0">
        <w:t>～</w:t>
      </w:r>
      <w:r w:rsidR="006651C8" w:rsidRPr="00836AF0">
        <w:t>5.0mL</w:t>
      </w:r>
      <w:r w:rsidR="006651C8" w:rsidRPr="00836AF0">
        <w:t>稀释液加入斜面试管内，反复吹吸，洗下菌苔。随后，用</w:t>
      </w:r>
      <w:r w:rsidR="006651C8" w:rsidRPr="00836AF0">
        <w:t>5.0mL</w:t>
      </w:r>
      <w:r w:rsidR="006651C8" w:rsidRPr="00836AF0">
        <w:t>吸管将洗液移至另一无菌试管中，用电动混合器混合（振荡）</w:t>
      </w:r>
      <w:r w:rsidR="006651C8" w:rsidRPr="00836AF0">
        <w:t>20s</w:t>
      </w:r>
      <w:r w:rsidR="006651C8" w:rsidRPr="00836AF0">
        <w:t>，或在手掌上振敲</w:t>
      </w:r>
      <w:r w:rsidR="006651C8" w:rsidRPr="00836AF0">
        <w:t>80</w:t>
      </w:r>
      <w:r w:rsidR="006651C8" w:rsidRPr="00836AF0">
        <w:t>次，以使细菌悬浮均匀。</w:t>
      </w:r>
    </w:p>
    <w:p w14:paraId="4187BAD9" w14:textId="77777777" w:rsidR="009D05B6" w:rsidRPr="00836AF0" w:rsidRDefault="006651C8" w:rsidP="00836AF0">
      <w:pPr>
        <w:ind w:leftChars="300" w:left="1155" w:hangingChars="250" w:hanging="525"/>
      </w:pPr>
      <w:r w:rsidRPr="00836AF0">
        <w:t>（</w:t>
      </w:r>
      <w:r w:rsidRPr="00836AF0">
        <w:t>3</w:t>
      </w:r>
      <w:r w:rsidR="00E451D3" w:rsidRPr="00836AF0">
        <w:t>）</w:t>
      </w:r>
      <w:r w:rsidRPr="00836AF0">
        <w:t>初步制成的菌悬液，先用细菌浓度比浊测定法粗测其含菌浓度，然后以稀释液稀释至所需使用的浓度。</w:t>
      </w:r>
    </w:p>
    <w:p w14:paraId="0F17E283" w14:textId="77777777" w:rsidR="009D05B6" w:rsidRPr="00836AF0" w:rsidRDefault="000331BF" w:rsidP="00836AF0">
      <w:pPr>
        <w:ind w:firstLineChars="300" w:firstLine="630"/>
      </w:pPr>
      <w:r w:rsidRPr="00836AF0">
        <w:t>（</w:t>
      </w:r>
      <w:r w:rsidRPr="00836AF0">
        <w:t>4</w:t>
      </w:r>
      <w:r w:rsidRPr="00836AF0">
        <w:t>）</w:t>
      </w:r>
      <w:r w:rsidR="006651C8" w:rsidRPr="00836AF0">
        <w:t>细菌繁殖体悬液应保存在</w:t>
      </w:r>
      <w:r w:rsidRPr="00836AF0">
        <w:t>4℃</w:t>
      </w:r>
      <w:r w:rsidR="006651C8" w:rsidRPr="00836AF0">
        <w:t>冰箱内备用</w:t>
      </w:r>
      <w:r w:rsidRPr="00836AF0">
        <w:t>，</w:t>
      </w:r>
      <w:r w:rsidR="006651C8" w:rsidRPr="00836AF0">
        <w:t>应当天使用不得过夜。</w:t>
      </w:r>
    </w:p>
    <w:p w14:paraId="2259809A" w14:textId="77777777" w:rsidR="009D05B6" w:rsidRPr="005C5BFE" w:rsidRDefault="000331BF" w:rsidP="00836AF0">
      <w:pPr>
        <w:ind w:firstLineChars="300" w:firstLine="630"/>
      </w:pPr>
      <w:r w:rsidRPr="00836AF0">
        <w:t>（</w:t>
      </w:r>
      <w:r w:rsidRPr="00836AF0">
        <w:t>5</w:t>
      </w:r>
      <w:r w:rsidRPr="00836AF0">
        <w:t>）</w:t>
      </w:r>
      <w:r w:rsidR="006651C8" w:rsidRPr="005C5BFE">
        <w:t>怀疑有污染时，应以菌落形态、革兰染色与生化试验等法进行鉴定。</w:t>
      </w:r>
    </w:p>
    <w:p w14:paraId="5EA75295" w14:textId="77777777" w:rsidR="009D05B6" w:rsidRPr="005C5BFE" w:rsidRDefault="006651C8" w:rsidP="006C01C1">
      <w:pPr>
        <w:pStyle w:val="aff7"/>
        <w:numPr>
          <w:ilvl w:val="0"/>
          <w:numId w:val="60"/>
        </w:numPr>
        <w:ind w:firstLineChars="0"/>
      </w:pPr>
      <w:r w:rsidRPr="005C5BFE">
        <w:t>白假丝酵母菌（白色念</w:t>
      </w:r>
      <w:r w:rsidR="00CF676E" w:rsidRPr="005C5BFE">
        <w:t>珠</w:t>
      </w:r>
      <w:r w:rsidRPr="005C5BFE">
        <w:t>菌）悬液制备</w:t>
      </w:r>
    </w:p>
    <w:p w14:paraId="541818A3" w14:textId="77777777" w:rsidR="009D05B6" w:rsidRPr="00836AF0" w:rsidRDefault="006651C8" w:rsidP="00836AF0">
      <w:pPr>
        <w:ind w:leftChars="300" w:left="1155" w:hangingChars="250" w:hanging="525"/>
      </w:pPr>
      <w:r w:rsidRPr="00836AF0">
        <w:t>（</w:t>
      </w:r>
      <w:r w:rsidRPr="00836AF0">
        <w:t>1</w:t>
      </w:r>
      <w:r w:rsidR="000331BF" w:rsidRPr="00836AF0">
        <w:t>）</w:t>
      </w:r>
      <w:r w:rsidRPr="00836AF0">
        <w:t>取冻干菌种管，以无菌操作打开，用毛细吸管吸加适量沙堡液体培养基于管中，轻柔吹吸数次，使菌种融化分散。取含</w:t>
      </w:r>
      <w:r w:rsidRPr="00836AF0">
        <w:t>5.0mL</w:t>
      </w:r>
      <w:r w:rsidRPr="00836AF0">
        <w:t>～</w:t>
      </w:r>
      <w:r w:rsidRPr="00836AF0">
        <w:t>10.0mL</w:t>
      </w:r>
      <w:r w:rsidRPr="00836AF0">
        <w:t>沙堡液体培养基试管，滴入少许菌种悬液，置</w:t>
      </w:r>
      <w:r w:rsidRPr="00836AF0">
        <w:t>36</w:t>
      </w:r>
      <w:r w:rsidRPr="00836AF0">
        <w:rPr>
          <w:sz w:val="18"/>
          <w:szCs w:val="18"/>
        </w:rPr>
        <w:t>℃</w:t>
      </w:r>
      <w:r w:rsidRPr="00836AF0">
        <w:t>±</w:t>
      </w:r>
      <w:r w:rsidR="00CF676E" w:rsidRPr="00836AF0">
        <w:t>1</w:t>
      </w:r>
      <w:r w:rsidRPr="00836AF0">
        <w:t>℃</w:t>
      </w:r>
      <w:r w:rsidRPr="00836AF0">
        <w:t>培养</w:t>
      </w:r>
      <w:r w:rsidRPr="00836AF0">
        <w:t>18h</w:t>
      </w:r>
      <w:r w:rsidRPr="00836AF0">
        <w:t>～</w:t>
      </w:r>
      <w:r w:rsidRPr="00836AF0">
        <w:t>24h</w:t>
      </w:r>
      <w:r w:rsidRPr="00836AF0">
        <w:t>。用接种环取第</w:t>
      </w:r>
      <w:r w:rsidRPr="00836AF0">
        <w:t>1</w:t>
      </w:r>
      <w:r w:rsidRPr="00836AF0">
        <w:t>代培养的菌悬液，划线接种于沙堡琼脂培养基平板上，于</w:t>
      </w:r>
      <w:r w:rsidRPr="00836AF0">
        <w:t>36</w:t>
      </w:r>
      <w:r w:rsidRPr="00836AF0">
        <w:rPr>
          <w:sz w:val="18"/>
          <w:szCs w:val="18"/>
        </w:rPr>
        <w:t>℃</w:t>
      </w:r>
      <w:r w:rsidRPr="00836AF0">
        <w:t>±</w:t>
      </w:r>
      <w:r w:rsidR="00CF676E" w:rsidRPr="00836AF0">
        <w:t>1</w:t>
      </w:r>
      <w:r w:rsidRPr="00836AF0">
        <w:t>℃</w:t>
      </w:r>
      <w:r w:rsidRPr="00836AF0">
        <w:t>培养</w:t>
      </w:r>
      <w:r w:rsidRPr="00836AF0">
        <w:t>18h</w:t>
      </w:r>
      <w:r w:rsidRPr="00836AF0">
        <w:t>～</w:t>
      </w:r>
      <w:r w:rsidRPr="00836AF0">
        <w:t>24h</w:t>
      </w:r>
      <w:r w:rsidRPr="00836AF0">
        <w:t>。挑取上述第</w:t>
      </w:r>
      <w:r w:rsidRPr="00836AF0">
        <w:t>2</w:t>
      </w:r>
      <w:r w:rsidRPr="00836AF0">
        <w:t>代培养物中典型菌落，接种于沙堡琼脂斜面，于</w:t>
      </w:r>
      <w:r w:rsidRPr="00836AF0">
        <w:t>36</w:t>
      </w:r>
      <w:r w:rsidRPr="00836AF0">
        <w:rPr>
          <w:sz w:val="18"/>
          <w:szCs w:val="18"/>
        </w:rPr>
        <w:t>℃</w:t>
      </w:r>
      <w:r w:rsidRPr="00836AF0">
        <w:t>±</w:t>
      </w:r>
      <w:r w:rsidR="00CF676E" w:rsidRPr="00836AF0">
        <w:t>1</w:t>
      </w:r>
      <w:r w:rsidRPr="00836AF0">
        <w:t>℃</w:t>
      </w:r>
      <w:r w:rsidRPr="00836AF0">
        <w:t>培养</w:t>
      </w:r>
      <w:r w:rsidRPr="00836AF0">
        <w:t>18h</w:t>
      </w:r>
      <w:r w:rsidRPr="00836AF0">
        <w:t>～</w:t>
      </w:r>
      <w:r w:rsidRPr="00836AF0">
        <w:t>24h</w:t>
      </w:r>
      <w:r w:rsidRPr="00836AF0">
        <w:t>，即为第</w:t>
      </w:r>
      <w:r w:rsidRPr="00836AF0">
        <w:t>3</w:t>
      </w:r>
      <w:r w:rsidRPr="00836AF0">
        <w:t>代培养物。</w:t>
      </w:r>
    </w:p>
    <w:p w14:paraId="3B75FE61" w14:textId="77777777" w:rsidR="009D05B6" w:rsidRPr="00836AF0" w:rsidRDefault="006651C8" w:rsidP="00836AF0">
      <w:pPr>
        <w:ind w:leftChars="300" w:left="1155" w:hangingChars="250" w:hanging="525"/>
      </w:pPr>
      <w:r w:rsidRPr="00836AF0">
        <w:t>（</w:t>
      </w:r>
      <w:r w:rsidRPr="00836AF0">
        <w:t>2</w:t>
      </w:r>
      <w:r w:rsidR="000331BF" w:rsidRPr="00836AF0">
        <w:t>）</w:t>
      </w:r>
      <w:r w:rsidRPr="00836AF0">
        <w:t>取菌种第</w:t>
      </w:r>
      <w:r w:rsidRPr="00836AF0">
        <w:t>3</w:t>
      </w:r>
      <w:r w:rsidRPr="00836AF0">
        <w:t>代～</w:t>
      </w:r>
      <w:r w:rsidR="00826B21" w:rsidRPr="00836AF0">
        <w:t>6</w:t>
      </w:r>
      <w:r w:rsidRPr="00836AF0">
        <w:t>代的的沙堡琼脂培养基斜面新鲜培养物（</w:t>
      </w:r>
      <w:r w:rsidRPr="00836AF0">
        <w:t>18h</w:t>
      </w:r>
      <w:r w:rsidRPr="00836AF0">
        <w:t>～</w:t>
      </w:r>
      <w:r w:rsidRPr="00836AF0">
        <w:t>24h</w:t>
      </w:r>
      <w:r w:rsidRPr="00836AF0">
        <w:t>），用</w:t>
      </w:r>
      <w:r w:rsidRPr="00836AF0">
        <w:t>5.0mL</w:t>
      </w:r>
      <w:r w:rsidRPr="00836AF0">
        <w:t>吸管吸取</w:t>
      </w:r>
      <w:r w:rsidRPr="00836AF0">
        <w:t>3.0mL</w:t>
      </w:r>
      <w:r w:rsidRPr="00836AF0">
        <w:t>～</w:t>
      </w:r>
      <w:r w:rsidRPr="00836AF0">
        <w:t>5.0mL PBS</w:t>
      </w:r>
      <w:r w:rsidRPr="00836AF0">
        <w:t>稀释液加入斜面试管内，反复吹吸，洗下菌苔。随后，用</w:t>
      </w:r>
      <w:r w:rsidRPr="00836AF0">
        <w:t>5.0mL</w:t>
      </w:r>
      <w:r w:rsidRPr="00836AF0">
        <w:t>吸管将洗液移至另一无菌试管中，用电动混合器混合</w:t>
      </w:r>
      <w:r w:rsidRPr="00836AF0">
        <w:t>20s</w:t>
      </w:r>
      <w:r w:rsidRPr="00836AF0">
        <w:t>，或在手掌上振敲</w:t>
      </w:r>
      <w:r w:rsidRPr="00836AF0">
        <w:t>80</w:t>
      </w:r>
      <w:r w:rsidRPr="00836AF0">
        <w:t>次，以使白色念珠菌悬浮均匀。</w:t>
      </w:r>
    </w:p>
    <w:p w14:paraId="38ACAEEC" w14:textId="77777777" w:rsidR="009D05B6" w:rsidRPr="00836AF0" w:rsidRDefault="006651C8" w:rsidP="00836AF0">
      <w:pPr>
        <w:ind w:firstLineChars="300" w:firstLine="630"/>
      </w:pPr>
      <w:r w:rsidRPr="00836AF0">
        <w:t>（</w:t>
      </w:r>
      <w:r w:rsidRPr="00836AF0">
        <w:t>3</w:t>
      </w:r>
      <w:r w:rsidRPr="00836AF0">
        <w:t>）菌悬液保存在</w:t>
      </w:r>
      <w:r w:rsidR="000331BF" w:rsidRPr="00836AF0">
        <w:t>4℃</w:t>
      </w:r>
      <w:r w:rsidRPr="00836AF0">
        <w:t>冰箱内备用，当天使用不得过夜。</w:t>
      </w:r>
    </w:p>
    <w:p w14:paraId="53BF6BD9" w14:textId="77777777" w:rsidR="009D05B6" w:rsidRPr="005C5BFE" w:rsidRDefault="006651C8" w:rsidP="00836AF0">
      <w:pPr>
        <w:ind w:leftChars="300" w:left="1050" w:hangingChars="200" w:hanging="420"/>
      </w:pPr>
      <w:r w:rsidRPr="00836AF0">
        <w:t>（</w:t>
      </w:r>
      <w:r w:rsidRPr="00836AF0">
        <w:t>4</w:t>
      </w:r>
      <w:r w:rsidRPr="00836AF0">
        <w:t>）怀</w:t>
      </w:r>
      <w:r w:rsidRPr="005C5BFE">
        <w:t>疑有污染时，应以菌落形态、革兰染色与生化试验等法进行鉴定。菌落形态可直接用显微镜观察。菌体形态可在涂片后直接用高倍显微镜观察，也可用墨水阴地法染色（将菌与黑</w:t>
      </w:r>
      <w:r w:rsidRPr="005C5BFE">
        <w:lastRenderedPageBreak/>
        <w:t>墨水在玻片上混匀，推成薄膜）后观察。</w:t>
      </w:r>
    </w:p>
    <w:p w14:paraId="7199550C" w14:textId="77777777" w:rsidR="009D05B6" w:rsidRDefault="006651C8" w:rsidP="006A3113">
      <w:pPr>
        <w:pStyle w:val="af2"/>
        <w:rPr>
          <w:rFonts w:ascii="Times New Roman"/>
        </w:rPr>
      </w:pPr>
      <w:r w:rsidRPr="005C5BFE">
        <w:rPr>
          <w:rFonts w:ascii="Times New Roman"/>
        </w:rPr>
        <w:t>中和剂鉴定试验</w:t>
      </w:r>
    </w:p>
    <w:p w14:paraId="226098CF" w14:textId="77777777" w:rsidR="00532416" w:rsidRPr="00532416" w:rsidRDefault="00532416" w:rsidP="00532416">
      <w:pPr>
        <w:pStyle w:val="aff7"/>
        <w:ind w:firstLine="420"/>
      </w:pPr>
      <w:r w:rsidRPr="00532416">
        <w:rPr>
          <w:rFonts w:hint="eastAsia"/>
        </w:rPr>
        <w:t>为了准确评价所测样品对微生物的杀灭作用，杀菌试验中要求选择适当中和剂。所选中和剂不仅能及时中止抗菌洗剂对微生物的抑杀作用，且中和剂本身与所测样品的反应产物（即中和产物）对微生物无抑制或杀灭作用，对培养基无不良影响。</w:t>
      </w:r>
    </w:p>
    <w:p w14:paraId="6ED302F4" w14:textId="77777777" w:rsidR="003354B9" w:rsidRDefault="003354B9" w:rsidP="006C01C1">
      <w:pPr>
        <w:numPr>
          <w:ilvl w:val="0"/>
          <w:numId w:val="56"/>
        </w:numPr>
        <w:tabs>
          <w:tab w:val="clear" w:pos="780"/>
          <w:tab w:val="num" w:pos="567"/>
        </w:tabs>
        <w:adjustRightInd w:val="0"/>
        <w:snapToGrid w:val="0"/>
        <w:spacing w:line="310" w:lineRule="atLeast"/>
        <w:ind w:hanging="496"/>
        <w:rPr>
          <w:spacing w:val="-2"/>
          <w:szCs w:val="21"/>
        </w:rPr>
      </w:pPr>
      <w:r>
        <w:rPr>
          <w:rFonts w:hint="eastAsia"/>
          <w:spacing w:val="-2"/>
          <w:szCs w:val="21"/>
        </w:rPr>
        <w:t>试验分组</w:t>
      </w:r>
    </w:p>
    <w:p w14:paraId="30254EF7" w14:textId="77777777" w:rsidR="003354B9" w:rsidRPr="00532416" w:rsidRDefault="003354B9" w:rsidP="00836AF0">
      <w:pPr>
        <w:adjustRightInd w:val="0"/>
        <w:snapToGrid w:val="0"/>
        <w:spacing w:line="310" w:lineRule="atLeast"/>
        <w:ind w:firstLineChars="300" w:firstLine="618"/>
        <w:rPr>
          <w:spacing w:val="-2"/>
          <w:szCs w:val="21"/>
        </w:rPr>
      </w:pPr>
      <w:r w:rsidRPr="00532416">
        <w:rPr>
          <w:rFonts w:hint="eastAsia"/>
          <w:spacing w:val="-2"/>
          <w:szCs w:val="21"/>
        </w:rPr>
        <w:t>第</w:t>
      </w:r>
      <w:r w:rsidRPr="00532416">
        <w:rPr>
          <w:rFonts w:hint="eastAsia"/>
          <w:spacing w:val="-2"/>
          <w:szCs w:val="21"/>
        </w:rPr>
        <w:t>1</w:t>
      </w:r>
      <w:r w:rsidRPr="00532416">
        <w:rPr>
          <w:rFonts w:hint="eastAsia"/>
          <w:spacing w:val="-2"/>
          <w:szCs w:val="21"/>
        </w:rPr>
        <w:t>组：</w:t>
      </w:r>
      <w:r w:rsidR="00836AF0">
        <w:rPr>
          <w:rFonts w:hint="eastAsia"/>
          <w:spacing w:val="-2"/>
          <w:szCs w:val="21"/>
        </w:rPr>
        <w:t>5.0</w:t>
      </w:r>
      <w:r w:rsidRPr="00532416">
        <w:rPr>
          <w:rFonts w:hint="eastAsia"/>
          <w:spacing w:val="-2"/>
          <w:szCs w:val="21"/>
        </w:rPr>
        <w:t>mL</w:t>
      </w:r>
      <w:r w:rsidRPr="00532416">
        <w:rPr>
          <w:rFonts w:hint="eastAsia"/>
          <w:spacing w:val="-2"/>
          <w:szCs w:val="21"/>
        </w:rPr>
        <w:t>中和剂</w:t>
      </w:r>
      <w:r w:rsidRPr="00532416">
        <w:rPr>
          <w:rFonts w:hint="eastAsia"/>
          <w:spacing w:val="-2"/>
          <w:szCs w:val="21"/>
        </w:rPr>
        <w:t xml:space="preserve"> + </w:t>
      </w:r>
      <w:r w:rsidRPr="00532416">
        <w:rPr>
          <w:rFonts w:hint="eastAsia"/>
          <w:spacing w:val="-2"/>
          <w:szCs w:val="21"/>
        </w:rPr>
        <w:t>菌液</w:t>
      </w:r>
      <w:r w:rsidRPr="00532416">
        <w:rPr>
          <w:rFonts w:hint="eastAsia"/>
          <w:spacing w:val="-2"/>
          <w:szCs w:val="21"/>
        </w:rPr>
        <w:t xml:space="preserve"> </w:t>
      </w:r>
      <w:r w:rsidRPr="00532416">
        <w:rPr>
          <w:rFonts w:hint="eastAsia"/>
          <w:spacing w:val="-2"/>
          <w:szCs w:val="21"/>
        </w:rPr>
        <w:t>→</w:t>
      </w:r>
      <w:r w:rsidRPr="00532416">
        <w:rPr>
          <w:rFonts w:hint="eastAsia"/>
          <w:spacing w:val="-2"/>
          <w:szCs w:val="21"/>
        </w:rPr>
        <w:t xml:space="preserve"> </w:t>
      </w:r>
      <w:r w:rsidRPr="00532416">
        <w:rPr>
          <w:rFonts w:hint="eastAsia"/>
          <w:spacing w:val="-2"/>
          <w:szCs w:val="21"/>
        </w:rPr>
        <w:t>培养</w:t>
      </w:r>
      <w:r w:rsidRPr="00532416">
        <w:rPr>
          <w:rFonts w:hint="eastAsia"/>
          <w:spacing w:val="-2"/>
          <w:szCs w:val="21"/>
        </w:rPr>
        <w:t xml:space="preserve"> </w:t>
      </w:r>
    </w:p>
    <w:p w14:paraId="22532B2E" w14:textId="77777777" w:rsidR="003354B9" w:rsidRPr="00532416" w:rsidRDefault="003354B9" w:rsidP="00836AF0">
      <w:pPr>
        <w:adjustRightInd w:val="0"/>
        <w:snapToGrid w:val="0"/>
        <w:spacing w:line="310" w:lineRule="atLeast"/>
        <w:ind w:firstLineChars="300" w:firstLine="618"/>
        <w:rPr>
          <w:spacing w:val="-2"/>
          <w:szCs w:val="21"/>
        </w:rPr>
      </w:pPr>
      <w:r w:rsidRPr="00532416">
        <w:rPr>
          <w:rFonts w:hint="eastAsia"/>
          <w:spacing w:val="-2"/>
          <w:szCs w:val="21"/>
        </w:rPr>
        <w:t>第</w:t>
      </w:r>
      <w:r w:rsidRPr="00532416">
        <w:rPr>
          <w:rFonts w:hint="eastAsia"/>
          <w:spacing w:val="-2"/>
          <w:szCs w:val="21"/>
        </w:rPr>
        <w:t>2</w:t>
      </w:r>
      <w:r w:rsidRPr="00532416">
        <w:rPr>
          <w:rFonts w:hint="eastAsia"/>
          <w:spacing w:val="-2"/>
          <w:szCs w:val="21"/>
        </w:rPr>
        <w:t>组：（</w:t>
      </w:r>
      <w:r w:rsidRPr="00532416">
        <w:rPr>
          <w:rFonts w:hint="eastAsia"/>
          <w:spacing w:val="-2"/>
          <w:szCs w:val="21"/>
        </w:rPr>
        <w:t>0.5mL</w:t>
      </w:r>
      <w:r w:rsidRPr="00532416">
        <w:rPr>
          <w:rFonts w:hint="eastAsia"/>
          <w:spacing w:val="-2"/>
          <w:szCs w:val="21"/>
        </w:rPr>
        <w:t>抗菌剂</w:t>
      </w:r>
      <w:r w:rsidRPr="00532416">
        <w:rPr>
          <w:rFonts w:hint="eastAsia"/>
          <w:spacing w:val="-2"/>
          <w:szCs w:val="21"/>
        </w:rPr>
        <w:t>+4.5mL</w:t>
      </w:r>
      <w:r w:rsidRPr="00532416">
        <w:rPr>
          <w:rFonts w:hint="eastAsia"/>
          <w:spacing w:val="-2"/>
          <w:szCs w:val="21"/>
        </w:rPr>
        <w:t>中和剂）</w:t>
      </w:r>
      <w:r w:rsidRPr="00532416">
        <w:rPr>
          <w:rFonts w:hint="eastAsia"/>
          <w:spacing w:val="-2"/>
          <w:szCs w:val="21"/>
        </w:rPr>
        <w:t>+</w:t>
      </w:r>
      <w:r w:rsidRPr="00532416">
        <w:rPr>
          <w:rFonts w:hint="eastAsia"/>
          <w:spacing w:val="-2"/>
          <w:szCs w:val="21"/>
        </w:rPr>
        <w:t>菌液→</w:t>
      </w:r>
      <w:r w:rsidRPr="00532416">
        <w:rPr>
          <w:rFonts w:hint="eastAsia"/>
          <w:spacing w:val="-2"/>
          <w:szCs w:val="21"/>
        </w:rPr>
        <w:t xml:space="preserve"> </w:t>
      </w:r>
      <w:r w:rsidRPr="00532416">
        <w:rPr>
          <w:rFonts w:hint="eastAsia"/>
          <w:spacing w:val="-2"/>
          <w:szCs w:val="21"/>
        </w:rPr>
        <w:t>培养</w:t>
      </w:r>
    </w:p>
    <w:p w14:paraId="6BAC4831" w14:textId="77777777" w:rsidR="003354B9" w:rsidRPr="00532416" w:rsidRDefault="003354B9" w:rsidP="00836AF0">
      <w:pPr>
        <w:adjustRightInd w:val="0"/>
        <w:snapToGrid w:val="0"/>
        <w:spacing w:line="310" w:lineRule="atLeast"/>
        <w:ind w:firstLineChars="300" w:firstLine="618"/>
        <w:rPr>
          <w:spacing w:val="-2"/>
          <w:szCs w:val="21"/>
        </w:rPr>
      </w:pPr>
      <w:r w:rsidRPr="00532416">
        <w:rPr>
          <w:rFonts w:hint="eastAsia"/>
          <w:spacing w:val="-2"/>
          <w:szCs w:val="21"/>
        </w:rPr>
        <w:t>第</w:t>
      </w:r>
      <w:r w:rsidRPr="00532416">
        <w:rPr>
          <w:rFonts w:hint="eastAsia"/>
          <w:spacing w:val="-2"/>
          <w:szCs w:val="21"/>
        </w:rPr>
        <w:t>3</w:t>
      </w:r>
      <w:r w:rsidRPr="00532416">
        <w:rPr>
          <w:rFonts w:hint="eastAsia"/>
          <w:spacing w:val="-2"/>
          <w:szCs w:val="21"/>
        </w:rPr>
        <w:t>组：</w:t>
      </w:r>
      <w:r w:rsidR="00836AF0">
        <w:rPr>
          <w:rFonts w:hint="eastAsia"/>
          <w:spacing w:val="-2"/>
          <w:szCs w:val="21"/>
        </w:rPr>
        <w:t>5.0</w:t>
      </w:r>
      <w:r w:rsidRPr="00532416">
        <w:rPr>
          <w:rFonts w:hint="eastAsia"/>
          <w:spacing w:val="-2"/>
          <w:szCs w:val="21"/>
        </w:rPr>
        <w:t>mL</w:t>
      </w:r>
      <w:r w:rsidRPr="00532416">
        <w:rPr>
          <w:rFonts w:hint="eastAsia"/>
          <w:spacing w:val="-2"/>
          <w:szCs w:val="21"/>
        </w:rPr>
        <w:t>稀释液</w:t>
      </w:r>
      <w:r w:rsidRPr="00532416">
        <w:rPr>
          <w:rFonts w:hint="eastAsia"/>
          <w:spacing w:val="-2"/>
          <w:szCs w:val="21"/>
        </w:rPr>
        <w:t xml:space="preserve"> + </w:t>
      </w:r>
      <w:r w:rsidR="00532416">
        <w:rPr>
          <w:rFonts w:hint="eastAsia"/>
          <w:spacing w:val="-2"/>
          <w:szCs w:val="21"/>
        </w:rPr>
        <w:t>菌液</w:t>
      </w:r>
      <w:r w:rsidRPr="00532416">
        <w:rPr>
          <w:rFonts w:hint="eastAsia"/>
          <w:spacing w:val="-2"/>
          <w:szCs w:val="21"/>
        </w:rPr>
        <w:t>→</w:t>
      </w:r>
      <w:r w:rsidRPr="00532416">
        <w:rPr>
          <w:rFonts w:hint="eastAsia"/>
          <w:spacing w:val="-2"/>
          <w:szCs w:val="21"/>
        </w:rPr>
        <w:t xml:space="preserve"> </w:t>
      </w:r>
      <w:r w:rsidRPr="00532416">
        <w:rPr>
          <w:rFonts w:hint="eastAsia"/>
          <w:spacing w:val="-2"/>
          <w:szCs w:val="21"/>
        </w:rPr>
        <w:t>培养</w:t>
      </w:r>
      <w:r w:rsidRPr="00532416">
        <w:rPr>
          <w:rFonts w:hint="eastAsia"/>
          <w:spacing w:val="-2"/>
          <w:szCs w:val="21"/>
        </w:rPr>
        <w:t xml:space="preserve"> </w:t>
      </w:r>
    </w:p>
    <w:p w14:paraId="4B5A80C1" w14:textId="77777777" w:rsidR="003354B9" w:rsidRPr="00532416" w:rsidRDefault="003354B9" w:rsidP="00836AF0">
      <w:pPr>
        <w:adjustRightInd w:val="0"/>
        <w:snapToGrid w:val="0"/>
        <w:spacing w:line="310" w:lineRule="atLeast"/>
        <w:ind w:firstLineChars="300" w:firstLine="618"/>
        <w:rPr>
          <w:spacing w:val="-2"/>
          <w:szCs w:val="21"/>
        </w:rPr>
      </w:pPr>
      <w:r w:rsidRPr="00532416">
        <w:rPr>
          <w:rFonts w:hint="eastAsia"/>
          <w:spacing w:val="-2"/>
          <w:szCs w:val="21"/>
        </w:rPr>
        <w:t>第</w:t>
      </w:r>
      <w:r w:rsidRPr="00532416">
        <w:rPr>
          <w:rFonts w:hint="eastAsia"/>
          <w:spacing w:val="-2"/>
          <w:szCs w:val="21"/>
        </w:rPr>
        <w:t>4</w:t>
      </w:r>
      <w:r w:rsidRPr="00532416">
        <w:rPr>
          <w:rFonts w:hint="eastAsia"/>
          <w:spacing w:val="-2"/>
          <w:szCs w:val="21"/>
        </w:rPr>
        <w:t>组：稀释液</w:t>
      </w:r>
      <w:r w:rsidRPr="00532416">
        <w:rPr>
          <w:rFonts w:hint="eastAsia"/>
          <w:spacing w:val="-2"/>
          <w:szCs w:val="21"/>
        </w:rPr>
        <w:t xml:space="preserve"> + </w:t>
      </w:r>
      <w:r w:rsidRPr="00532416">
        <w:rPr>
          <w:rFonts w:hint="eastAsia"/>
          <w:spacing w:val="-2"/>
          <w:szCs w:val="21"/>
        </w:rPr>
        <w:t>中和剂</w:t>
      </w:r>
      <w:r w:rsidRPr="00532416">
        <w:rPr>
          <w:rFonts w:hint="eastAsia"/>
          <w:spacing w:val="-2"/>
          <w:szCs w:val="21"/>
        </w:rPr>
        <w:t xml:space="preserve"> + </w:t>
      </w:r>
      <w:r w:rsidRPr="00532416">
        <w:rPr>
          <w:rFonts w:hint="eastAsia"/>
          <w:spacing w:val="-2"/>
          <w:szCs w:val="21"/>
        </w:rPr>
        <w:t>培养基</w:t>
      </w:r>
      <w:r w:rsidRPr="00532416">
        <w:rPr>
          <w:rFonts w:hint="eastAsia"/>
          <w:spacing w:val="-2"/>
          <w:szCs w:val="21"/>
        </w:rPr>
        <w:t xml:space="preserve"> </w:t>
      </w:r>
      <w:r w:rsidRPr="00532416">
        <w:rPr>
          <w:rFonts w:hint="eastAsia"/>
          <w:spacing w:val="-2"/>
          <w:szCs w:val="21"/>
        </w:rPr>
        <w:t>→</w:t>
      </w:r>
      <w:r w:rsidRPr="00532416">
        <w:rPr>
          <w:rFonts w:hint="eastAsia"/>
          <w:spacing w:val="-2"/>
          <w:szCs w:val="21"/>
        </w:rPr>
        <w:t xml:space="preserve"> </w:t>
      </w:r>
      <w:r w:rsidRPr="00532416">
        <w:rPr>
          <w:rFonts w:hint="eastAsia"/>
          <w:spacing w:val="-2"/>
          <w:szCs w:val="21"/>
        </w:rPr>
        <w:t>培养</w:t>
      </w:r>
    </w:p>
    <w:p w14:paraId="6A0A36D1" w14:textId="77777777" w:rsidR="003354B9" w:rsidRPr="00532416" w:rsidRDefault="003354B9" w:rsidP="006C01C1">
      <w:pPr>
        <w:numPr>
          <w:ilvl w:val="0"/>
          <w:numId w:val="56"/>
        </w:numPr>
        <w:tabs>
          <w:tab w:val="clear" w:pos="780"/>
          <w:tab w:val="num" w:pos="567"/>
        </w:tabs>
        <w:adjustRightInd w:val="0"/>
        <w:snapToGrid w:val="0"/>
        <w:spacing w:line="310" w:lineRule="atLeast"/>
        <w:ind w:hanging="496"/>
        <w:rPr>
          <w:spacing w:val="-2"/>
          <w:szCs w:val="21"/>
        </w:rPr>
      </w:pPr>
      <w:r w:rsidRPr="00532416">
        <w:rPr>
          <w:rFonts w:hint="eastAsia"/>
          <w:spacing w:val="-2"/>
          <w:szCs w:val="21"/>
        </w:rPr>
        <w:t>试验步骤</w:t>
      </w:r>
    </w:p>
    <w:p w14:paraId="24E5CD70" w14:textId="77777777" w:rsidR="003354B9" w:rsidRPr="00532416" w:rsidRDefault="003354B9" w:rsidP="006C01C1">
      <w:pPr>
        <w:pStyle w:val="affffd"/>
        <w:numPr>
          <w:ilvl w:val="2"/>
          <w:numId w:val="32"/>
        </w:numPr>
        <w:tabs>
          <w:tab w:val="clear" w:pos="1200"/>
          <w:tab w:val="num" w:pos="567"/>
        </w:tabs>
        <w:adjustRightInd w:val="0"/>
        <w:snapToGrid w:val="0"/>
        <w:spacing w:line="310" w:lineRule="atLeast"/>
        <w:ind w:left="993" w:firstLineChars="0" w:hanging="426"/>
        <w:rPr>
          <w:spacing w:val="-2"/>
          <w:szCs w:val="21"/>
        </w:rPr>
      </w:pPr>
      <w:r w:rsidRPr="00532416">
        <w:rPr>
          <w:rFonts w:hint="eastAsia"/>
          <w:szCs w:val="21"/>
        </w:rPr>
        <w:t>根据试验分组，</w:t>
      </w:r>
      <w:r w:rsidRPr="00532416">
        <w:rPr>
          <w:rFonts w:hint="eastAsia"/>
          <w:spacing w:val="-2"/>
          <w:szCs w:val="21"/>
        </w:rPr>
        <w:t>准备试管和平皿，依次进行编号。</w:t>
      </w:r>
    </w:p>
    <w:p w14:paraId="1F070F8A" w14:textId="77777777" w:rsidR="003354B9" w:rsidRPr="00532416" w:rsidRDefault="003354B9" w:rsidP="006C01C1">
      <w:pPr>
        <w:pStyle w:val="affffd"/>
        <w:numPr>
          <w:ilvl w:val="2"/>
          <w:numId w:val="32"/>
        </w:numPr>
        <w:tabs>
          <w:tab w:val="clear" w:pos="1200"/>
          <w:tab w:val="num" w:pos="567"/>
        </w:tabs>
        <w:adjustRightInd w:val="0"/>
        <w:snapToGrid w:val="0"/>
        <w:spacing w:line="310" w:lineRule="atLeast"/>
        <w:ind w:left="993" w:firstLineChars="0" w:hanging="426"/>
        <w:rPr>
          <w:szCs w:val="21"/>
        </w:rPr>
      </w:pPr>
      <w:r w:rsidRPr="00532416">
        <w:rPr>
          <w:rFonts w:hint="eastAsia"/>
          <w:spacing w:val="-2"/>
          <w:szCs w:val="21"/>
        </w:rPr>
        <w:t>第</w:t>
      </w:r>
      <w:r w:rsidRPr="00532416">
        <w:rPr>
          <w:rFonts w:hint="eastAsia"/>
          <w:spacing w:val="-2"/>
          <w:szCs w:val="21"/>
        </w:rPr>
        <w:t>1</w:t>
      </w:r>
      <w:r w:rsidRPr="00532416">
        <w:rPr>
          <w:rFonts w:hint="eastAsia"/>
          <w:spacing w:val="-2"/>
          <w:szCs w:val="21"/>
        </w:rPr>
        <w:t>组：取</w:t>
      </w:r>
      <w:r w:rsidRPr="00532416">
        <w:rPr>
          <w:rFonts w:hint="eastAsia"/>
          <w:spacing w:val="-2"/>
          <w:szCs w:val="21"/>
        </w:rPr>
        <w:t>5.0mL</w:t>
      </w:r>
      <w:r w:rsidRPr="00532416">
        <w:rPr>
          <w:rFonts w:hint="eastAsia"/>
          <w:spacing w:val="-2"/>
          <w:szCs w:val="21"/>
        </w:rPr>
        <w:t>中和剂于试管中，置</w:t>
      </w:r>
      <w:r w:rsidRPr="00532416">
        <w:rPr>
          <w:rFonts w:hint="eastAsia"/>
          <w:spacing w:val="-2"/>
          <w:szCs w:val="21"/>
        </w:rPr>
        <w:t>20</w:t>
      </w:r>
      <w:r w:rsidRPr="00532416">
        <w:rPr>
          <w:rFonts w:hint="eastAsia"/>
          <w:spacing w:val="-2"/>
          <w:szCs w:val="21"/>
        </w:rPr>
        <w:t>℃±</w:t>
      </w:r>
      <w:r w:rsidRPr="00532416">
        <w:rPr>
          <w:rFonts w:hint="eastAsia"/>
          <w:spacing w:val="-2"/>
          <w:szCs w:val="21"/>
        </w:rPr>
        <w:t>1</w:t>
      </w:r>
      <w:r w:rsidRPr="00532416">
        <w:rPr>
          <w:rFonts w:hint="eastAsia"/>
          <w:spacing w:val="-2"/>
          <w:szCs w:val="21"/>
        </w:rPr>
        <w:t>℃水浴</w:t>
      </w:r>
      <w:r w:rsidRPr="00532416">
        <w:rPr>
          <w:rFonts w:hint="eastAsia"/>
          <w:spacing w:val="-2"/>
          <w:szCs w:val="21"/>
        </w:rPr>
        <w:t>5min</w:t>
      </w:r>
      <w:r w:rsidRPr="00532416">
        <w:rPr>
          <w:rFonts w:hint="eastAsia"/>
          <w:spacing w:val="-2"/>
          <w:szCs w:val="21"/>
        </w:rPr>
        <w:t>，加入</w:t>
      </w:r>
      <w:r w:rsidRPr="00532416">
        <w:rPr>
          <w:rFonts w:hint="eastAsia"/>
          <w:spacing w:val="-2"/>
          <w:szCs w:val="21"/>
        </w:rPr>
        <w:t>0.1mL</w:t>
      </w:r>
      <w:r w:rsidRPr="00532416">
        <w:rPr>
          <w:rFonts w:hint="eastAsia"/>
          <w:spacing w:val="-2"/>
          <w:szCs w:val="21"/>
        </w:rPr>
        <w:t>菌悬液，混匀，作用</w:t>
      </w:r>
      <w:r w:rsidRPr="00532416">
        <w:rPr>
          <w:rFonts w:hint="eastAsia"/>
          <w:spacing w:val="-2"/>
          <w:szCs w:val="21"/>
        </w:rPr>
        <w:t>10min</w:t>
      </w:r>
      <w:r w:rsidRPr="00532416">
        <w:rPr>
          <w:rFonts w:hint="eastAsia"/>
          <w:spacing w:val="-2"/>
          <w:szCs w:val="21"/>
        </w:rPr>
        <w:t>。</w:t>
      </w:r>
      <w:r w:rsidRPr="00532416">
        <w:rPr>
          <w:rStyle w:val="fontstyle01"/>
          <w:rFonts w:hint="default"/>
          <w:sz w:val="21"/>
          <w:szCs w:val="21"/>
        </w:rPr>
        <w:t>用中和剂做</w:t>
      </w:r>
      <w:r w:rsidRPr="00532416">
        <w:rPr>
          <w:rStyle w:val="fontstyle11"/>
          <w:sz w:val="21"/>
          <w:szCs w:val="21"/>
        </w:rPr>
        <w:t>10</w:t>
      </w:r>
      <w:r w:rsidRPr="00532416">
        <w:rPr>
          <w:rStyle w:val="fontstyle01"/>
          <w:rFonts w:hint="default"/>
          <w:sz w:val="21"/>
          <w:szCs w:val="21"/>
        </w:rPr>
        <w:t>倍系列稀释，选适宜稀释度悬液，各吸取</w:t>
      </w:r>
      <w:r w:rsidRPr="00532416">
        <w:rPr>
          <w:rStyle w:val="fontstyle11"/>
          <w:sz w:val="21"/>
          <w:szCs w:val="21"/>
        </w:rPr>
        <w:t>1.0</w:t>
      </w:r>
      <w:r w:rsidR="00532416" w:rsidRPr="00532416">
        <w:rPr>
          <w:rFonts w:hint="eastAsia"/>
          <w:spacing w:val="-2"/>
          <w:szCs w:val="21"/>
        </w:rPr>
        <w:t>mL</w:t>
      </w:r>
      <w:r w:rsidRPr="00532416">
        <w:rPr>
          <w:rStyle w:val="fontstyle01"/>
          <w:rFonts w:hint="default"/>
          <w:sz w:val="21"/>
          <w:szCs w:val="21"/>
        </w:rPr>
        <w:t>，分别接种于</w:t>
      </w:r>
      <w:r w:rsidRPr="00532416">
        <w:rPr>
          <w:rStyle w:val="fontstyle01"/>
          <w:rFonts w:ascii="Times New Roman" w:hAnsi="Times New Roman" w:hint="default"/>
          <w:sz w:val="21"/>
          <w:szCs w:val="21"/>
        </w:rPr>
        <w:t>2</w:t>
      </w:r>
      <w:r w:rsidRPr="00532416">
        <w:rPr>
          <w:rStyle w:val="fontstyle01"/>
          <w:rFonts w:ascii="Times New Roman" w:hAnsi="Times New Roman" w:hint="default"/>
          <w:sz w:val="21"/>
          <w:szCs w:val="21"/>
        </w:rPr>
        <w:t>个平皿中，做活菌培养计数。</w:t>
      </w:r>
    </w:p>
    <w:p w14:paraId="6CEBF068" w14:textId="77777777" w:rsidR="003354B9" w:rsidRPr="00532416" w:rsidRDefault="003354B9" w:rsidP="006C01C1">
      <w:pPr>
        <w:pStyle w:val="affffd"/>
        <w:numPr>
          <w:ilvl w:val="2"/>
          <w:numId w:val="32"/>
        </w:numPr>
        <w:tabs>
          <w:tab w:val="clear" w:pos="1200"/>
          <w:tab w:val="num" w:pos="567"/>
        </w:tabs>
        <w:adjustRightInd w:val="0"/>
        <w:snapToGrid w:val="0"/>
        <w:spacing w:line="310" w:lineRule="atLeast"/>
        <w:ind w:left="993" w:firstLineChars="0" w:hanging="426"/>
        <w:rPr>
          <w:szCs w:val="21"/>
        </w:rPr>
      </w:pPr>
      <w:r w:rsidRPr="00532416">
        <w:rPr>
          <w:rFonts w:hint="eastAsia"/>
          <w:szCs w:val="21"/>
        </w:rPr>
        <w:t>第</w:t>
      </w:r>
      <w:r w:rsidRPr="00532416">
        <w:rPr>
          <w:szCs w:val="21"/>
        </w:rPr>
        <w:t>2</w:t>
      </w:r>
      <w:r w:rsidRPr="00532416">
        <w:rPr>
          <w:rFonts w:hint="eastAsia"/>
          <w:szCs w:val="21"/>
        </w:rPr>
        <w:t>组：取</w:t>
      </w:r>
      <w:r w:rsidRPr="00532416">
        <w:rPr>
          <w:rFonts w:hint="eastAsia"/>
          <w:spacing w:val="-2"/>
          <w:szCs w:val="21"/>
        </w:rPr>
        <w:t>5.0</w:t>
      </w:r>
      <w:r w:rsidR="00532416" w:rsidRPr="00532416">
        <w:rPr>
          <w:rFonts w:hint="eastAsia"/>
          <w:spacing w:val="-2"/>
          <w:szCs w:val="21"/>
        </w:rPr>
        <w:t>mL</w:t>
      </w:r>
      <w:r w:rsidRPr="00532416">
        <w:rPr>
          <w:rFonts w:hint="eastAsia"/>
          <w:spacing w:val="-2"/>
          <w:szCs w:val="21"/>
        </w:rPr>
        <w:t>中和产物溶液</w:t>
      </w:r>
      <w:r w:rsidRPr="00532416">
        <w:rPr>
          <w:rFonts w:hint="eastAsia"/>
          <w:spacing w:val="-2"/>
          <w:szCs w:val="21"/>
        </w:rPr>
        <w:t xml:space="preserve"> </w:t>
      </w:r>
      <w:r w:rsidRPr="00532416">
        <w:rPr>
          <w:rFonts w:hint="eastAsia"/>
          <w:spacing w:val="-2"/>
          <w:szCs w:val="21"/>
        </w:rPr>
        <w:t>（取试验</w:t>
      </w:r>
      <w:r w:rsidR="00532416" w:rsidRPr="00532416">
        <w:rPr>
          <w:rFonts w:hint="eastAsia"/>
          <w:spacing w:val="-2"/>
          <w:szCs w:val="21"/>
        </w:rPr>
        <w:t>样液</w:t>
      </w:r>
      <w:r w:rsidR="00532416" w:rsidRPr="00532416">
        <w:rPr>
          <w:rFonts w:hint="eastAsia"/>
          <w:spacing w:val="-2"/>
          <w:szCs w:val="21"/>
        </w:rPr>
        <w:t>1.0mL</w:t>
      </w:r>
      <w:r w:rsidR="00532416">
        <w:rPr>
          <w:rFonts w:hint="eastAsia"/>
          <w:spacing w:val="-2"/>
          <w:szCs w:val="21"/>
        </w:rPr>
        <w:t>与中和剂</w:t>
      </w:r>
      <w:r w:rsidR="00532416">
        <w:rPr>
          <w:rFonts w:hint="eastAsia"/>
          <w:spacing w:val="-2"/>
          <w:szCs w:val="21"/>
        </w:rPr>
        <w:t>9.0</w:t>
      </w:r>
      <w:r w:rsidR="00532416" w:rsidRPr="00532416">
        <w:rPr>
          <w:rFonts w:hint="eastAsia"/>
          <w:spacing w:val="-2"/>
          <w:szCs w:val="21"/>
        </w:rPr>
        <w:t>mL</w:t>
      </w:r>
      <w:r w:rsidR="00532416">
        <w:rPr>
          <w:rFonts w:hint="eastAsia"/>
          <w:spacing w:val="-2"/>
          <w:szCs w:val="21"/>
        </w:rPr>
        <w:t>混合</w:t>
      </w:r>
      <w:r w:rsidRPr="00532416">
        <w:rPr>
          <w:rFonts w:hint="eastAsia"/>
          <w:spacing w:val="-2"/>
          <w:szCs w:val="21"/>
        </w:rPr>
        <w:t>，作用</w:t>
      </w:r>
      <w:r w:rsidRPr="00532416">
        <w:rPr>
          <w:rFonts w:hint="eastAsia"/>
          <w:spacing w:val="-2"/>
          <w:szCs w:val="21"/>
        </w:rPr>
        <w:t>10min</w:t>
      </w:r>
      <w:r w:rsidR="00532416">
        <w:rPr>
          <w:rFonts w:hint="eastAsia"/>
          <w:spacing w:val="-2"/>
          <w:szCs w:val="21"/>
        </w:rPr>
        <w:t>后制成中和产物</w:t>
      </w:r>
      <w:r w:rsidR="00E77191">
        <w:rPr>
          <w:rFonts w:hint="eastAsia"/>
          <w:spacing w:val="-2"/>
          <w:szCs w:val="21"/>
        </w:rPr>
        <w:t>。</w:t>
      </w:r>
      <w:r w:rsidRPr="00532416">
        <w:rPr>
          <w:rFonts w:hint="eastAsia"/>
          <w:spacing w:val="-2"/>
          <w:szCs w:val="21"/>
        </w:rPr>
        <w:t>）于试管中，置</w:t>
      </w:r>
      <w:r w:rsidRPr="00532416">
        <w:rPr>
          <w:rFonts w:hint="eastAsia"/>
          <w:spacing w:val="-2"/>
          <w:szCs w:val="21"/>
        </w:rPr>
        <w:t>20</w:t>
      </w:r>
      <w:r w:rsidRPr="00532416">
        <w:rPr>
          <w:rFonts w:hint="eastAsia"/>
          <w:spacing w:val="-2"/>
          <w:szCs w:val="21"/>
        </w:rPr>
        <w:t>℃±</w:t>
      </w:r>
      <w:r w:rsidRPr="00532416">
        <w:rPr>
          <w:rFonts w:hint="eastAsia"/>
          <w:spacing w:val="-2"/>
          <w:szCs w:val="21"/>
        </w:rPr>
        <w:t>1</w:t>
      </w:r>
      <w:r w:rsidRPr="00532416">
        <w:rPr>
          <w:rFonts w:hint="eastAsia"/>
          <w:spacing w:val="-2"/>
          <w:szCs w:val="21"/>
        </w:rPr>
        <w:t>℃水浴</w:t>
      </w:r>
      <w:r w:rsidRPr="00532416">
        <w:rPr>
          <w:rFonts w:hint="eastAsia"/>
          <w:spacing w:val="-2"/>
          <w:szCs w:val="21"/>
        </w:rPr>
        <w:t>5min</w:t>
      </w:r>
      <w:r w:rsidRPr="00532416">
        <w:rPr>
          <w:rFonts w:hint="eastAsia"/>
          <w:spacing w:val="-2"/>
          <w:szCs w:val="21"/>
        </w:rPr>
        <w:t>，加入</w:t>
      </w:r>
      <w:r w:rsidRPr="00532416">
        <w:rPr>
          <w:rFonts w:hint="eastAsia"/>
          <w:spacing w:val="-2"/>
          <w:szCs w:val="21"/>
        </w:rPr>
        <w:t>0.1mL</w:t>
      </w:r>
      <w:r w:rsidRPr="00532416">
        <w:rPr>
          <w:rFonts w:hint="eastAsia"/>
          <w:spacing w:val="-2"/>
          <w:szCs w:val="21"/>
        </w:rPr>
        <w:t>菌悬液，混匀，作用</w:t>
      </w:r>
      <w:r w:rsidRPr="00532416">
        <w:rPr>
          <w:rFonts w:hint="eastAsia"/>
          <w:spacing w:val="-2"/>
          <w:szCs w:val="21"/>
        </w:rPr>
        <w:t>10min</w:t>
      </w:r>
      <w:r w:rsidRPr="00532416">
        <w:rPr>
          <w:rFonts w:hint="eastAsia"/>
          <w:spacing w:val="-2"/>
          <w:szCs w:val="21"/>
        </w:rPr>
        <w:t>。</w:t>
      </w:r>
      <w:r w:rsidRPr="00532416">
        <w:rPr>
          <w:rStyle w:val="fontstyle01"/>
          <w:rFonts w:hint="default"/>
          <w:sz w:val="21"/>
          <w:szCs w:val="21"/>
        </w:rPr>
        <w:t>用中和产物做</w:t>
      </w:r>
      <w:r w:rsidRPr="00532416">
        <w:rPr>
          <w:rStyle w:val="fontstyle11"/>
          <w:sz w:val="21"/>
          <w:szCs w:val="21"/>
        </w:rPr>
        <w:t>10</w:t>
      </w:r>
      <w:r w:rsidRPr="00532416">
        <w:rPr>
          <w:rStyle w:val="fontstyle01"/>
          <w:rFonts w:hint="default"/>
          <w:sz w:val="21"/>
          <w:szCs w:val="21"/>
        </w:rPr>
        <w:t>倍系列稀释，</w:t>
      </w:r>
      <w:r w:rsidR="00836AF0">
        <w:rPr>
          <w:rStyle w:val="fontstyle01"/>
          <w:rFonts w:hint="default"/>
          <w:sz w:val="21"/>
          <w:szCs w:val="21"/>
        </w:rPr>
        <w:t>选适宜稀释度悬液，</w:t>
      </w:r>
      <w:r w:rsidRPr="00532416">
        <w:rPr>
          <w:rStyle w:val="fontstyle01"/>
          <w:rFonts w:hint="default"/>
          <w:sz w:val="21"/>
          <w:szCs w:val="21"/>
        </w:rPr>
        <w:t>各吸取</w:t>
      </w:r>
      <w:r w:rsidRPr="00532416">
        <w:rPr>
          <w:rStyle w:val="fontstyle11"/>
          <w:sz w:val="21"/>
          <w:szCs w:val="21"/>
        </w:rPr>
        <w:t>1.0</w:t>
      </w:r>
      <w:r w:rsidR="00532416" w:rsidRPr="00532416">
        <w:rPr>
          <w:rFonts w:hint="eastAsia"/>
          <w:spacing w:val="-2"/>
          <w:szCs w:val="21"/>
        </w:rPr>
        <w:t>mL</w:t>
      </w:r>
      <w:r w:rsidRPr="00532416">
        <w:rPr>
          <w:rStyle w:val="fontstyle01"/>
          <w:rFonts w:hint="default"/>
          <w:sz w:val="21"/>
          <w:szCs w:val="21"/>
        </w:rPr>
        <w:t>，分别接种于</w:t>
      </w:r>
      <w:r w:rsidRPr="00532416">
        <w:rPr>
          <w:rStyle w:val="fontstyle01"/>
          <w:rFonts w:ascii="Times New Roman" w:hAnsi="Times New Roman" w:hint="default"/>
          <w:sz w:val="21"/>
          <w:szCs w:val="21"/>
        </w:rPr>
        <w:t>2</w:t>
      </w:r>
      <w:r w:rsidRPr="00532416">
        <w:rPr>
          <w:rStyle w:val="fontstyle01"/>
          <w:rFonts w:ascii="Times New Roman" w:hAnsi="Times New Roman" w:hint="default"/>
          <w:sz w:val="21"/>
          <w:szCs w:val="21"/>
        </w:rPr>
        <w:t>个平皿中，做活菌培养计数。</w:t>
      </w:r>
    </w:p>
    <w:p w14:paraId="3272A65D" w14:textId="77777777" w:rsidR="003354B9" w:rsidRPr="00532416" w:rsidRDefault="003354B9" w:rsidP="006C01C1">
      <w:pPr>
        <w:pStyle w:val="affffd"/>
        <w:numPr>
          <w:ilvl w:val="2"/>
          <w:numId w:val="32"/>
        </w:numPr>
        <w:tabs>
          <w:tab w:val="clear" w:pos="1200"/>
          <w:tab w:val="num" w:pos="567"/>
        </w:tabs>
        <w:adjustRightInd w:val="0"/>
        <w:snapToGrid w:val="0"/>
        <w:spacing w:line="310" w:lineRule="atLeast"/>
        <w:ind w:left="993" w:firstLineChars="0" w:hanging="426"/>
        <w:rPr>
          <w:szCs w:val="21"/>
        </w:rPr>
      </w:pPr>
      <w:r w:rsidRPr="00532416">
        <w:rPr>
          <w:rFonts w:hint="eastAsia"/>
          <w:spacing w:val="-2"/>
          <w:szCs w:val="21"/>
        </w:rPr>
        <w:t>第</w:t>
      </w:r>
      <w:r w:rsidRPr="00532416">
        <w:rPr>
          <w:rFonts w:hint="eastAsia"/>
          <w:spacing w:val="-2"/>
          <w:szCs w:val="21"/>
        </w:rPr>
        <w:t>3</w:t>
      </w:r>
      <w:r w:rsidRPr="00532416">
        <w:rPr>
          <w:rFonts w:hint="eastAsia"/>
          <w:spacing w:val="-2"/>
          <w:szCs w:val="21"/>
        </w:rPr>
        <w:t>组：取</w:t>
      </w:r>
      <w:r w:rsidRPr="00532416">
        <w:rPr>
          <w:rFonts w:hint="eastAsia"/>
          <w:spacing w:val="-2"/>
          <w:szCs w:val="21"/>
        </w:rPr>
        <w:t>5.0</w:t>
      </w:r>
      <w:r w:rsidR="00532416" w:rsidRPr="00532416">
        <w:rPr>
          <w:rFonts w:hint="eastAsia"/>
          <w:spacing w:val="-2"/>
          <w:szCs w:val="21"/>
        </w:rPr>
        <w:t>mL</w:t>
      </w:r>
      <w:r w:rsidRPr="00532416">
        <w:rPr>
          <w:rFonts w:hint="eastAsia"/>
          <w:spacing w:val="-2"/>
          <w:szCs w:val="21"/>
        </w:rPr>
        <w:t>PBS</w:t>
      </w:r>
      <w:r w:rsidRPr="00532416">
        <w:rPr>
          <w:rFonts w:hint="eastAsia"/>
          <w:spacing w:val="-2"/>
          <w:szCs w:val="21"/>
        </w:rPr>
        <w:t>于无菌平皿中，置</w:t>
      </w:r>
      <w:r w:rsidRPr="00532416">
        <w:rPr>
          <w:rFonts w:hint="eastAsia"/>
          <w:spacing w:val="-2"/>
          <w:szCs w:val="21"/>
        </w:rPr>
        <w:t>20</w:t>
      </w:r>
      <w:r w:rsidRPr="00532416">
        <w:rPr>
          <w:rFonts w:hint="eastAsia"/>
          <w:spacing w:val="-2"/>
          <w:szCs w:val="21"/>
        </w:rPr>
        <w:t>℃±</w:t>
      </w:r>
      <w:r w:rsidRPr="00532416">
        <w:rPr>
          <w:rFonts w:hint="eastAsia"/>
          <w:spacing w:val="-2"/>
          <w:szCs w:val="21"/>
        </w:rPr>
        <w:t>1</w:t>
      </w:r>
      <w:r w:rsidRPr="00532416">
        <w:rPr>
          <w:rFonts w:hint="eastAsia"/>
          <w:spacing w:val="-2"/>
          <w:szCs w:val="21"/>
        </w:rPr>
        <w:t>℃水浴</w:t>
      </w:r>
      <w:r w:rsidRPr="00532416">
        <w:rPr>
          <w:rFonts w:hint="eastAsia"/>
          <w:spacing w:val="-2"/>
          <w:szCs w:val="21"/>
        </w:rPr>
        <w:t>5min</w:t>
      </w:r>
      <w:r w:rsidRPr="00532416">
        <w:rPr>
          <w:rFonts w:hint="eastAsia"/>
          <w:spacing w:val="-2"/>
          <w:szCs w:val="21"/>
        </w:rPr>
        <w:t>，加入</w:t>
      </w:r>
      <w:r w:rsidRPr="00532416">
        <w:rPr>
          <w:rFonts w:hint="eastAsia"/>
          <w:spacing w:val="-2"/>
          <w:szCs w:val="21"/>
        </w:rPr>
        <w:t>0.1mL</w:t>
      </w:r>
      <w:r w:rsidRPr="00532416">
        <w:rPr>
          <w:rFonts w:hint="eastAsia"/>
          <w:spacing w:val="-2"/>
          <w:szCs w:val="21"/>
        </w:rPr>
        <w:t>菌悬液，混匀，作用</w:t>
      </w:r>
      <w:r w:rsidRPr="00532416">
        <w:rPr>
          <w:rFonts w:hint="eastAsia"/>
          <w:spacing w:val="-2"/>
          <w:szCs w:val="21"/>
        </w:rPr>
        <w:t>10min</w:t>
      </w:r>
      <w:r w:rsidRPr="00532416">
        <w:rPr>
          <w:rFonts w:hint="eastAsia"/>
          <w:spacing w:val="-2"/>
          <w:szCs w:val="21"/>
        </w:rPr>
        <w:t>。</w:t>
      </w:r>
      <w:r w:rsidRPr="00532416">
        <w:rPr>
          <w:rStyle w:val="fontstyle01"/>
          <w:rFonts w:hint="default"/>
          <w:sz w:val="21"/>
          <w:szCs w:val="21"/>
        </w:rPr>
        <w:t>用</w:t>
      </w:r>
      <w:r w:rsidRPr="00532416">
        <w:rPr>
          <w:rFonts w:hint="eastAsia"/>
          <w:spacing w:val="-2"/>
          <w:szCs w:val="21"/>
        </w:rPr>
        <w:t>PBS</w:t>
      </w:r>
      <w:r w:rsidRPr="00532416">
        <w:rPr>
          <w:rStyle w:val="fontstyle01"/>
          <w:rFonts w:hint="default"/>
          <w:sz w:val="21"/>
          <w:szCs w:val="21"/>
        </w:rPr>
        <w:t>做</w:t>
      </w:r>
      <w:r w:rsidRPr="00532416">
        <w:rPr>
          <w:rStyle w:val="fontstyle11"/>
          <w:sz w:val="21"/>
          <w:szCs w:val="21"/>
        </w:rPr>
        <w:t>10</w:t>
      </w:r>
      <w:r w:rsidRPr="00532416">
        <w:rPr>
          <w:rStyle w:val="fontstyle01"/>
          <w:rFonts w:hint="default"/>
          <w:sz w:val="21"/>
          <w:szCs w:val="21"/>
        </w:rPr>
        <w:t>倍系列稀释，选适宜稀释度悬液，各吸取</w:t>
      </w:r>
      <w:r w:rsidRPr="00532416">
        <w:rPr>
          <w:rStyle w:val="fontstyle11"/>
          <w:sz w:val="21"/>
          <w:szCs w:val="21"/>
        </w:rPr>
        <w:t>1.0</w:t>
      </w:r>
      <w:r w:rsidR="00532416" w:rsidRPr="00532416">
        <w:rPr>
          <w:rFonts w:hint="eastAsia"/>
          <w:spacing w:val="-2"/>
          <w:szCs w:val="21"/>
        </w:rPr>
        <w:t>mL</w:t>
      </w:r>
      <w:r w:rsidRPr="00532416">
        <w:rPr>
          <w:rStyle w:val="fontstyle01"/>
          <w:rFonts w:hint="default"/>
          <w:sz w:val="21"/>
          <w:szCs w:val="21"/>
        </w:rPr>
        <w:t>，分别接种于</w:t>
      </w:r>
      <w:r w:rsidRPr="00532416">
        <w:rPr>
          <w:rStyle w:val="fontstyle01"/>
          <w:rFonts w:ascii="Times New Roman" w:hAnsi="Times New Roman" w:hint="default"/>
          <w:sz w:val="21"/>
          <w:szCs w:val="21"/>
        </w:rPr>
        <w:t>2</w:t>
      </w:r>
      <w:r w:rsidRPr="00532416">
        <w:rPr>
          <w:rStyle w:val="fontstyle01"/>
          <w:rFonts w:ascii="Times New Roman" w:hAnsi="Times New Roman" w:hint="default"/>
          <w:sz w:val="21"/>
          <w:szCs w:val="21"/>
        </w:rPr>
        <w:t>个平皿中，做活菌培养计数。</w:t>
      </w:r>
    </w:p>
    <w:p w14:paraId="73651CDE" w14:textId="77777777" w:rsidR="003354B9" w:rsidRPr="00532416" w:rsidRDefault="00532416" w:rsidP="006C01C1">
      <w:pPr>
        <w:pStyle w:val="affffd"/>
        <w:numPr>
          <w:ilvl w:val="2"/>
          <w:numId w:val="32"/>
        </w:numPr>
        <w:tabs>
          <w:tab w:val="clear" w:pos="1200"/>
          <w:tab w:val="num" w:pos="567"/>
        </w:tabs>
        <w:adjustRightInd w:val="0"/>
        <w:snapToGrid w:val="0"/>
        <w:spacing w:line="310" w:lineRule="atLeast"/>
        <w:ind w:left="993" w:firstLineChars="0" w:hanging="426"/>
        <w:rPr>
          <w:spacing w:val="-2"/>
          <w:szCs w:val="21"/>
        </w:rPr>
      </w:pPr>
      <w:r>
        <w:rPr>
          <w:rFonts w:hint="eastAsia"/>
          <w:spacing w:val="-2"/>
          <w:szCs w:val="21"/>
        </w:rPr>
        <w:t>第</w:t>
      </w:r>
      <w:r>
        <w:rPr>
          <w:rFonts w:hint="eastAsia"/>
          <w:spacing w:val="-2"/>
          <w:szCs w:val="21"/>
        </w:rPr>
        <w:t>4</w:t>
      </w:r>
      <w:r>
        <w:rPr>
          <w:rFonts w:hint="eastAsia"/>
          <w:spacing w:val="-2"/>
          <w:szCs w:val="21"/>
        </w:rPr>
        <w:t>组：分别</w:t>
      </w:r>
      <w:r w:rsidRPr="00540B8B">
        <w:rPr>
          <w:rFonts w:hint="eastAsia"/>
          <w:spacing w:val="-2"/>
          <w:szCs w:val="21"/>
        </w:rPr>
        <w:t>吸取</w:t>
      </w:r>
      <w:r w:rsidRPr="00540B8B">
        <w:rPr>
          <w:rFonts w:hint="eastAsia"/>
          <w:spacing w:val="-2"/>
          <w:szCs w:val="21"/>
        </w:rPr>
        <w:t>PBS</w:t>
      </w:r>
      <w:r w:rsidRPr="00540B8B">
        <w:rPr>
          <w:rFonts w:hint="eastAsia"/>
          <w:spacing w:val="-2"/>
          <w:szCs w:val="21"/>
        </w:rPr>
        <w:t>与中和剂各</w:t>
      </w:r>
      <w:r>
        <w:rPr>
          <w:rFonts w:hint="eastAsia"/>
          <w:spacing w:val="-2"/>
          <w:szCs w:val="21"/>
        </w:rPr>
        <w:t>1.0</w:t>
      </w:r>
      <w:r w:rsidRPr="00540B8B">
        <w:rPr>
          <w:rFonts w:hint="eastAsia"/>
          <w:spacing w:val="-2"/>
          <w:szCs w:val="21"/>
        </w:rPr>
        <w:t>mL</w:t>
      </w:r>
      <w:r w:rsidRPr="00540B8B">
        <w:rPr>
          <w:rFonts w:hint="eastAsia"/>
          <w:spacing w:val="-2"/>
          <w:szCs w:val="21"/>
        </w:rPr>
        <w:t>于同一无菌平皿内，倒入同批次的培养基</w:t>
      </w:r>
      <w:r w:rsidRPr="00540B8B">
        <w:rPr>
          <w:rFonts w:hint="eastAsia"/>
          <w:spacing w:val="-2"/>
          <w:szCs w:val="21"/>
        </w:rPr>
        <w:t>15 mL</w:t>
      </w:r>
      <w:r w:rsidRPr="00540B8B">
        <w:rPr>
          <w:rFonts w:hint="eastAsia"/>
          <w:spacing w:val="-2"/>
          <w:szCs w:val="21"/>
        </w:rPr>
        <w:t>～</w:t>
      </w:r>
      <w:r w:rsidRPr="00540B8B">
        <w:rPr>
          <w:rFonts w:hint="eastAsia"/>
          <w:spacing w:val="-2"/>
          <w:szCs w:val="21"/>
        </w:rPr>
        <w:t>20 mL</w:t>
      </w:r>
      <w:r w:rsidRPr="00540B8B">
        <w:rPr>
          <w:rFonts w:hint="eastAsia"/>
          <w:spacing w:val="-2"/>
          <w:szCs w:val="21"/>
        </w:rPr>
        <w:t>，培养观察。</w:t>
      </w:r>
    </w:p>
    <w:p w14:paraId="09115DBF" w14:textId="77777777" w:rsidR="00532416" w:rsidRPr="00532416" w:rsidRDefault="00532416" w:rsidP="006C01C1">
      <w:pPr>
        <w:numPr>
          <w:ilvl w:val="0"/>
          <w:numId w:val="56"/>
        </w:numPr>
        <w:tabs>
          <w:tab w:val="clear" w:pos="780"/>
          <w:tab w:val="num" w:pos="567"/>
        </w:tabs>
        <w:adjustRightInd w:val="0"/>
        <w:snapToGrid w:val="0"/>
        <w:spacing w:line="310" w:lineRule="atLeast"/>
        <w:ind w:hanging="496"/>
        <w:rPr>
          <w:szCs w:val="20"/>
        </w:rPr>
      </w:pPr>
      <w:r>
        <w:rPr>
          <w:rFonts w:hint="eastAsia"/>
          <w:spacing w:val="-2"/>
          <w:szCs w:val="21"/>
        </w:rPr>
        <w:t>结果判定</w:t>
      </w:r>
    </w:p>
    <w:p w14:paraId="7A462DD8" w14:textId="77777777" w:rsidR="009D05B6" w:rsidRPr="005C5BFE" w:rsidRDefault="009549A9" w:rsidP="006C01C1">
      <w:pPr>
        <w:pStyle w:val="affffd"/>
        <w:numPr>
          <w:ilvl w:val="0"/>
          <w:numId w:val="61"/>
        </w:numPr>
        <w:tabs>
          <w:tab w:val="clear" w:pos="1200"/>
          <w:tab w:val="num" w:pos="993"/>
        </w:tabs>
        <w:adjustRightInd w:val="0"/>
        <w:snapToGrid w:val="0"/>
        <w:spacing w:line="310" w:lineRule="atLeast"/>
        <w:ind w:firstLineChars="0" w:hanging="633"/>
      </w:pPr>
      <w:r w:rsidRPr="005C5BFE">
        <w:t>1</w:t>
      </w:r>
      <w:r w:rsidR="006651C8" w:rsidRPr="005C5BFE">
        <w:t>、</w:t>
      </w:r>
      <w:r w:rsidRPr="005C5BFE">
        <w:t>2</w:t>
      </w:r>
      <w:r w:rsidR="006651C8" w:rsidRPr="005C5BFE">
        <w:t>、</w:t>
      </w:r>
      <w:r w:rsidRPr="005C5BFE">
        <w:t>3</w:t>
      </w:r>
      <w:r w:rsidR="006651C8" w:rsidRPr="005C5BFE">
        <w:t>组菌数相似，回收菌量在</w:t>
      </w:r>
      <w:r w:rsidR="006651C8" w:rsidRPr="005C5BFE">
        <w:t>1</w:t>
      </w:r>
      <w:r w:rsidR="00826B21" w:rsidRPr="005C5BFE">
        <w:t>×10</w:t>
      </w:r>
      <w:r w:rsidR="006651C8" w:rsidRPr="00532416">
        <w:rPr>
          <w:vertAlign w:val="superscript"/>
        </w:rPr>
        <w:t>4</w:t>
      </w:r>
      <w:r w:rsidR="005C5BFE" w:rsidRPr="005C5BFE">
        <w:t>CFU</w:t>
      </w:r>
      <w:r w:rsidR="006651C8" w:rsidRPr="005C5BFE">
        <w:t>/mL</w:t>
      </w:r>
      <w:r w:rsidR="006651C8" w:rsidRPr="005C5BFE">
        <w:t>～</w:t>
      </w:r>
      <w:r w:rsidR="006651C8" w:rsidRPr="005C5BFE">
        <w:t>9</w:t>
      </w:r>
      <w:r w:rsidR="00826B21" w:rsidRPr="005C5BFE">
        <w:t>×10</w:t>
      </w:r>
      <w:r w:rsidR="006651C8" w:rsidRPr="00532416">
        <w:rPr>
          <w:vertAlign w:val="superscript"/>
        </w:rPr>
        <w:t>4</w:t>
      </w:r>
      <w:r w:rsidR="005C5BFE" w:rsidRPr="005C5BFE">
        <w:t>CFU</w:t>
      </w:r>
      <w:r w:rsidR="006651C8" w:rsidRPr="005C5BFE">
        <w:t>/mL</w:t>
      </w:r>
      <w:r w:rsidR="006651C8" w:rsidRPr="005C5BFE">
        <w:t>之间，并且其组间误差率</w:t>
      </w:r>
      <w:r w:rsidR="006651C8" w:rsidRPr="005C5BFE">
        <w:t>≤</w:t>
      </w:r>
      <w:r w:rsidR="00826B21" w:rsidRPr="005C5BFE">
        <w:t>15</w:t>
      </w:r>
      <w:r w:rsidR="006651C8" w:rsidRPr="005C5BFE">
        <w:t>％。</w:t>
      </w:r>
      <w:r w:rsidR="001B127A" w:rsidRPr="005C5BFE">
        <w:t>第</w:t>
      </w:r>
      <w:r w:rsidR="001B127A" w:rsidRPr="005C5BFE">
        <w:t>1</w:t>
      </w:r>
      <w:r w:rsidR="001B127A" w:rsidRPr="005C5BFE">
        <w:t>、</w:t>
      </w:r>
      <w:r w:rsidR="001B127A" w:rsidRPr="005C5BFE">
        <w:t>2</w:t>
      </w:r>
      <w:r w:rsidR="001B127A" w:rsidRPr="005C5BFE">
        <w:t>、</w:t>
      </w:r>
      <w:r w:rsidR="001B127A" w:rsidRPr="005C5BFE">
        <w:t>3</w:t>
      </w:r>
      <w:r w:rsidR="001B127A" w:rsidRPr="005C5BFE">
        <w:t>组间菌落数误差率计算公式如下。</w:t>
      </w:r>
    </w:p>
    <w:p w14:paraId="71599FEB" w14:textId="77777777" w:rsidR="0022602B" w:rsidRPr="005C5BFE" w:rsidRDefault="001B127A" w:rsidP="001B127A">
      <w:pPr>
        <w:ind w:left="284"/>
      </w:pPr>
      <m:oMathPara>
        <m:oMath>
          <m:r>
            <m:rPr>
              <m:sty m:val="p"/>
            </m:rPr>
            <w:rPr>
              <w:rFonts w:ascii="Cambria Math" w:eastAsiaTheme="minorEastAsia" w:hAnsi="Cambria Math"/>
              <w:szCs w:val="21"/>
            </w:rPr>
            <m:t>组间菌落数误差率</m:t>
          </m:r>
          <m:r>
            <m:rPr>
              <m:sty m:val="p"/>
            </m:rPr>
            <w:rPr>
              <w:rFonts w:ascii="Cambria Math" w:eastAsiaTheme="minorEastAsia" w:hAnsi="Cambria Math"/>
              <w:szCs w:val="21"/>
            </w:rPr>
            <m:t>=</m:t>
          </m:r>
          <m:f>
            <m:fPr>
              <m:ctrlPr>
                <w:rPr>
                  <w:rFonts w:ascii="Cambria Math" w:eastAsiaTheme="minorEastAsia" w:hAnsi="Cambria Math"/>
                  <w:szCs w:val="21"/>
                </w:rPr>
              </m:ctrlPr>
            </m:fPr>
            <m:num>
              <m:d>
                <m:dPr>
                  <m:begChr m:val="（"/>
                  <m:endChr m:val="）"/>
                  <m:ctrlPr>
                    <w:rPr>
                      <w:rFonts w:ascii="Cambria Math" w:eastAsiaTheme="minorEastAsia" w:hAnsi="Cambria Math"/>
                      <w:szCs w:val="21"/>
                    </w:rPr>
                  </m:ctrlPr>
                </m:dPr>
                <m:e>
                  <m:r>
                    <m:rPr>
                      <m:sty m:val="p"/>
                    </m:rPr>
                    <w:rPr>
                      <w:rFonts w:ascii="Cambria Math" w:eastAsiaTheme="minorEastAsia" w:hAnsi="Cambria Math"/>
                      <w:szCs w:val="21"/>
                    </w:rPr>
                    <m:t>三组间菌落平均数</m:t>
                  </m:r>
                  <m:r>
                    <m:rPr>
                      <m:sty m:val="p"/>
                    </m:rPr>
                    <w:rPr>
                      <w:rFonts w:ascii="Cambria Math" w:eastAsiaTheme="minorEastAsia" w:hAnsi="Cambria Math"/>
                      <w:szCs w:val="21"/>
                    </w:rPr>
                    <m:t>-</m:t>
                  </m:r>
                  <m:r>
                    <m:rPr>
                      <m:sty m:val="p"/>
                    </m:rPr>
                    <w:rPr>
                      <w:rFonts w:ascii="Cambria Math" w:eastAsiaTheme="minorEastAsia" w:hAnsi="Cambria Math"/>
                      <w:szCs w:val="21"/>
                    </w:rPr>
                    <m:t>各组菌落平均数</m:t>
                  </m:r>
                </m:e>
              </m:d>
              <m:r>
                <m:rPr>
                  <m:sty m:val="p"/>
                </m:rPr>
                <w:rPr>
                  <w:rFonts w:ascii="Cambria Math" w:eastAsiaTheme="minorEastAsia" w:hAnsi="Cambria Math"/>
                  <w:szCs w:val="21"/>
                </w:rPr>
                <m:t>的绝对值之和</m:t>
              </m:r>
            </m:num>
            <m:den>
              <m:r>
                <m:rPr>
                  <m:sty m:val="p"/>
                </m:rPr>
                <w:rPr>
                  <w:rFonts w:ascii="Cambria Math" w:eastAsiaTheme="minorEastAsia" w:hAnsi="Cambria Math"/>
                  <w:szCs w:val="21"/>
                </w:rPr>
                <m:t>3</m:t>
              </m:r>
              <m:r>
                <w:rPr>
                  <w:rFonts w:ascii="Cambria Math" w:eastAsiaTheme="minorEastAsia" w:hAnsi="Cambria Math"/>
                  <w:szCs w:val="21"/>
                </w:rPr>
                <m:t>×</m:t>
              </m:r>
              <m:r>
                <w:rPr>
                  <w:rFonts w:ascii="Cambria Math" w:eastAsiaTheme="minorEastAsia" w:hAnsi="Cambria Math"/>
                  <w:szCs w:val="21"/>
                </w:rPr>
                <m:t>三组间菌落平均数</m:t>
              </m:r>
            </m:den>
          </m:f>
          <m:r>
            <w:rPr>
              <w:rFonts w:ascii="Cambria Math" w:hAnsi="Cambria Math"/>
              <w:szCs w:val="21"/>
            </w:rPr>
            <m:t>×</m:t>
          </m:r>
          <m:r>
            <w:rPr>
              <w:rFonts w:ascii="Cambria Math" w:eastAsiaTheme="minorEastAsia" w:hAnsi="Cambria Math"/>
              <w:szCs w:val="21"/>
            </w:rPr>
            <m:t>100%</m:t>
          </m:r>
        </m:oMath>
      </m:oMathPara>
    </w:p>
    <w:p w14:paraId="1658DC4E" w14:textId="77777777" w:rsidR="009D05B6" w:rsidRPr="005C5BFE" w:rsidRDefault="0022602B" w:rsidP="006C01C1">
      <w:pPr>
        <w:pStyle w:val="affffd"/>
        <w:numPr>
          <w:ilvl w:val="0"/>
          <w:numId w:val="61"/>
        </w:numPr>
        <w:tabs>
          <w:tab w:val="clear" w:pos="1200"/>
          <w:tab w:val="num" w:pos="993"/>
        </w:tabs>
        <w:adjustRightInd w:val="0"/>
        <w:snapToGrid w:val="0"/>
        <w:spacing w:line="310" w:lineRule="atLeast"/>
        <w:ind w:firstLineChars="0" w:hanging="633"/>
      </w:pPr>
      <w:r w:rsidRPr="005C5BFE">
        <w:t>4</w:t>
      </w:r>
      <w:r w:rsidR="006651C8" w:rsidRPr="005C5BFE">
        <w:t>组无菌生长。</w:t>
      </w:r>
    </w:p>
    <w:p w14:paraId="6A085F65" w14:textId="77777777" w:rsidR="0022602B" w:rsidRPr="005C5BFE" w:rsidRDefault="0022602B" w:rsidP="006C01C1">
      <w:pPr>
        <w:pStyle w:val="affffd"/>
        <w:numPr>
          <w:ilvl w:val="0"/>
          <w:numId w:val="61"/>
        </w:numPr>
        <w:tabs>
          <w:tab w:val="clear" w:pos="1200"/>
          <w:tab w:val="num" w:pos="993"/>
        </w:tabs>
        <w:adjustRightInd w:val="0"/>
        <w:snapToGrid w:val="0"/>
        <w:spacing w:line="310" w:lineRule="atLeast"/>
        <w:ind w:firstLineChars="0" w:hanging="633"/>
      </w:pPr>
      <w:r w:rsidRPr="005C5BFE">
        <w:t>连续</w:t>
      </w:r>
      <w:r w:rsidRPr="005C5BFE">
        <w:t>3</w:t>
      </w:r>
      <w:r w:rsidRPr="005C5BFE">
        <w:t>次试验取得合格评价</w:t>
      </w:r>
      <w:r w:rsidR="0081367C" w:rsidRPr="005C5BFE">
        <w:t>。</w:t>
      </w:r>
    </w:p>
    <w:p w14:paraId="5E409555" w14:textId="77777777" w:rsidR="009D05B6" w:rsidRPr="005C5BFE" w:rsidRDefault="006651C8" w:rsidP="006A3113">
      <w:pPr>
        <w:pStyle w:val="af2"/>
        <w:rPr>
          <w:rFonts w:ascii="Times New Roman"/>
        </w:rPr>
      </w:pPr>
      <w:r w:rsidRPr="005C5BFE">
        <w:rPr>
          <w:rFonts w:ascii="Times New Roman"/>
        </w:rPr>
        <w:t>杀菌试验操作步骤</w:t>
      </w:r>
    </w:p>
    <w:p w14:paraId="6EADD071" w14:textId="77777777" w:rsidR="009D05B6" w:rsidRPr="005C5BFE" w:rsidRDefault="006651C8" w:rsidP="006C01C1">
      <w:pPr>
        <w:numPr>
          <w:ilvl w:val="0"/>
          <w:numId w:val="48"/>
        </w:numPr>
      </w:pPr>
      <w:r w:rsidRPr="005C5BFE">
        <w:t>用</w:t>
      </w:r>
      <w:r w:rsidRPr="005C5BFE">
        <w:t>PBS</w:t>
      </w:r>
      <w:r w:rsidRPr="005C5BFE">
        <w:t>液将试验菌悬液（</w:t>
      </w:r>
      <w:r w:rsidRPr="005C5BFE">
        <w:t>7.2.2.</w:t>
      </w:r>
      <w:r w:rsidR="0060399A" w:rsidRPr="005C5BFE">
        <w:t>e</w:t>
      </w:r>
      <w:r w:rsidRPr="005C5BFE">
        <w:t>）稀释，要求浓度为：取</w:t>
      </w:r>
      <w:r w:rsidRPr="005C5BFE">
        <w:t>0.1mL</w:t>
      </w:r>
      <w:r w:rsidRPr="005C5BFE">
        <w:t>滴于</w:t>
      </w:r>
      <w:r w:rsidRPr="005C5BFE">
        <w:t>5.0mL</w:t>
      </w:r>
      <w:r w:rsidRPr="005C5BFE">
        <w:t>对照样液</w:t>
      </w:r>
      <w:r w:rsidRPr="005C5BFE">
        <w:t>(PBS)</w:t>
      </w:r>
      <w:r w:rsidRPr="005C5BFE">
        <w:t>内，</w:t>
      </w:r>
    </w:p>
    <w:p w14:paraId="1D2274D7" w14:textId="77777777" w:rsidR="009D05B6" w:rsidRPr="005C5BFE" w:rsidRDefault="006651C8" w:rsidP="00D31289">
      <w:pPr>
        <w:ind w:firstLineChars="300" w:firstLine="630"/>
      </w:pPr>
      <w:r w:rsidRPr="005C5BFE">
        <w:t>回收菌数为</w:t>
      </w:r>
      <w:r w:rsidRPr="005C5BFE">
        <w:t>1</w:t>
      </w:r>
      <w:r w:rsidR="0060399A" w:rsidRPr="005C5BFE">
        <w:t>×10</w:t>
      </w:r>
      <w:r w:rsidRPr="005C5BFE">
        <w:rPr>
          <w:vertAlign w:val="superscript"/>
        </w:rPr>
        <w:t>4</w:t>
      </w:r>
      <w:r w:rsidR="005C5BFE" w:rsidRPr="005C5BFE">
        <w:t>CFU</w:t>
      </w:r>
      <w:r w:rsidRPr="005C5BFE">
        <w:t>/mL</w:t>
      </w:r>
      <w:r w:rsidRPr="005C5BFE">
        <w:t>～</w:t>
      </w:r>
      <w:r w:rsidRPr="005C5BFE">
        <w:t>9</w:t>
      </w:r>
      <w:r w:rsidR="0060399A" w:rsidRPr="005C5BFE">
        <w:t>×10</w:t>
      </w:r>
      <w:r w:rsidRPr="005C5BFE">
        <w:rPr>
          <w:vertAlign w:val="superscript"/>
        </w:rPr>
        <w:t>4</w:t>
      </w:r>
      <w:r w:rsidR="005C5BFE" w:rsidRPr="005C5BFE">
        <w:t>CFU</w:t>
      </w:r>
      <w:r w:rsidRPr="005C5BFE">
        <w:t>/mL</w:t>
      </w:r>
      <w:r w:rsidRPr="005C5BFE">
        <w:t>。</w:t>
      </w:r>
    </w:p>
    <w:p w14:paraId="4DE92443" w14:textId="77777777" w:rsidR="009D05B6" w:rsidRPr="005C5BFE" w:rsidRDefault="006651C8" w:rsidP="006C01C1">
      <w:pPr>
        <w:numPr>
          <w:ilvl w:val="0"/>
          <w:numId w:val="48"/>
        </w:numPr>
      </w:pPr>
      <w:r w:rsidRPr="005C5BFE">
        <w:t>将试验样品用无菌标准硬水稀释至规定的浓度。</w:t>
      </w:r>
    </w:p>
    <w:p w14:paraId="0420F51C" w14:textId="77777777" w:rsidR="009D05B6" w:rsidRPr="005C5BFE" w:rsidRDefault="006651C8" w:rsidP="006C01C1">
      <w:pPr>
        <w:numPr>
          <w:ilvl w:val="0"/>
          <w:numId w:val="48"/>
        </w:numPr>
      </w:pPr>
      <w:r w:rsidRPr="005C5BFE">
        <w:t>吸取试验样品原液或其稀释液</w:t>
      </w:r>
      <w:r w:rsidRPr="005C5BFE">
        <w:t>5.0mL</w:t>
      </w:r>
      <w:r w:rsidRPr="005C5BFE">
        <w:t>放入灭菌试管中，</w:t>
      </w:r>
      <w:r w:rsidRPr="005C5BFE">
        <w:t>20</w:t>
      </w:r>
      <w:r w:rsidR="0060399A" w:rsidRPr="005C5BFE">
        <w:t>℃</w:t>
      </w:r>
      <w:r w:rsidRPr="005C5BFE">
        <w:t>恒温</w:t>
      </w:r>
      <w:r w:rsidRPr="005C5BFE">
        <w:t>5min</w:t>
      </w:r>
      <w:r w:rsidRPr="005C5BFE">
        <w:t>（皂类产品</w:t>
      </w:r>
      <w:r w:rsidRPr="005C5BFE">
        <w:t>30</w:t>
      </w:r>
      <w:r w:rsidR="0060399A" w:rsidRPr="005C5BFE">
        <w:t>℃</w:t>
      </w:r>
      <w:r w:rsidRPr="005C5BFE">
        <w:t>）。</w:t>
      </w:r>
    </w:p>
    <w:p w14:paraId="7F67F3AE" w14:textId="77777777" w:rsidR="009D05B6" w:rsidRPr="005C5BFE" w:rsidRDefault="006651C8" w:rsidP="006C01C1">
      <w:pPr>
        <w:numPr>
          <w:ilvl w:val="0"/>
          <w:numId w:val="48"/>
        </w:numPr>
      </w:pPr>
      <w:r w:rsidRPr="005C5BFE">
        <w:t>吸取试验菌液</w:t>
      </w:r>
      <w:r w:rsidRPr="005C5BFE">
        <w:t>0.1mL</w:t>
      </w:r>
      <w:r w:rsidRPr="005C5BFE">
        <w:t>加入到含</w:t>
      </w:r>
      <w:r w:rsidRPr="005C5BFE">
        <w:t>5.0mL</w:t>
      </w:r>
      <w:r w:rsidRPr="005C5BFE">
        <w:t>样品的试管中，迅速混匀，并立即计时。</w:t>
      </w:r>
    </w:p>
    <w:p w14:paraId="51FC6979" w14:textId="77777777" w:rsidR="009D05B6" w:rsidRPr="005C5BFE" w:rsidRDefault="006651C8" w:rsidP="006C01C1">
      <w:pPr>
        <w:numPr>
          <w:ilvl w:val="0"/>
          <w:numId w:val="48"/>
        </w:numPr>
      </w:pPr>
      <w:r w:rsidRPr="005C5BFE">
        <w:t>作用至设定时间后，取试验菌与样品的混合液</w:t>
      </w:r>
      <w:r w:rsidRPr="005C5BFE">
        <w:t>0.5mL</w:t>
      </w:r>
      <w:r w:rsidRPr="005C5BFE">
        <w:t>，加入到含</w:t>
      </w:r>
      <w:r w:rsidRPr="005C5BFE">
        <w:t>4.5mL</w:t>
      </w:r>
      <w:r w:rsidRPr="005C5BFE">
        <w:t>经灭菌的中和剂中，混</w:t>
      </w:r>
    </w:p>
    <w:p w14:paraId="5B672C2F" w14:textId="77777777" w:rsidR="009D05B6" w:rsidRPr="005C5BFE" w:rsidRDefault="006651C8" w:rsidP="00E03B13">
      <w:pPr>
        <w:ind w:firstLineChars="300" w:firstLine="630"/>
      </w:pPr>
      <w:r w:rsidRPr="005C5BFE">
        <w:t>匀。</w:t>
      </w:r>
    </w:p>
    <w:p w14:paraId="2016F020" w14:textId="77777777" w:rsidR="009D05B6" w:rsidRPr="005C5BFE" w:rsidRDefault="006651C8" w:rsidP="006C01C1">
      <w:pPr>
        <w:numPr>
          <w:ilvl w:val="0"/>
          <w:numId w:val="48"/>
        </w:numPr>
      </w:pPr>
      <w:r w:rsidRPr="005C5BFE">
        <w:t>中和</w:t>
      </w:r>
      <w:r w:rsidRPr="005C5BFE">
        <w:t>10min</w:t>
      </w:r>
      <w:r w:rsidRPr="005C5BFE">
        <w:t>后，吸取样液（或作适当稀释后，取其中</w:t>
      </w:r>
      <w:r w:rsidRPr="005C5BFE">
        <w:t>2</w:t>
      </w:r>
      <w:r w:rsidRPr="005C5BFE">
        <w:t>～</w:t>
      </w:r>
      <w:r w:rsidRPr="005C5BFE">
        <w:t>3</w:t>
      </w:r>
      <w:r w:rsidRPr="005C5BFE">
        <w:t>个稀释度的稀释液）</w:t>
      </w:r>
      <w:r w:rsidRPr="005C5BFE">
        <w:t>1mL</w:t>
      </w:r>
      <w:r w:rsidRPr="005C5BFE">
        <w:t>，置于灭菌</w:t>
      </w:r>
    </w:p>
    <w:p w14:paraId="2B06C86E" w14:textId="77777777" w:rsidR="005A713E" w:rsidRPr="005C5BFE" w:rsidRDefault="006651C8" w:rsidP="00E03B13">
      <w:pPr>
        <w:ind w:leftChars="300" w:left="630"/>
      </w:pPr>
      <w:r w:rsidRPr="005C5BFE">
        <w:t>平皿内，每个样液或稀释液接种两个灭菌平皿。用凉至</w:t>
      </w:r>
      <w:r w:rsidRPr="005C5BFE">
        <w:t>40</w:t>
      </w:r>
      <w:r w:rsidR="0060399A" w:rsidRPr="005C5BFE">
        <w:t>℃</w:t>
      </w:r>
      <w:r w:rsidRPr="005C5BFE">
        <w:t>～</w:t>
      </w:r>
      <w:r w:rsidRPr="005C5BFE">
        <w:t>45</w:t>
      </w:r>
      <w:r w:rsidR="0060399A" w:rsidRPr="005C5BFE">
        <w:t>℃</w:t>
      </w:r>
      <w:r w:rsidRPr="005C5BFE">
        <w:t>的营养琼脂培养基（细菌）或沙氏琼脂培养基（白色念</w:t>
      </w:r>
      <w:r w:rsidR="0060399A" w:rsidRPr="005C5BFE">
        <w:t>珠</w:t>
      </w:r>
      <w:r w:rsidRPr="005C5BFE">
        <w:t>菌）</w:t>
      </w:r>
      <w:r w:rsidRPr="005C5BFE">
        <w:t>15mL</w:t>
      </w:r>
      <w:r w:rsidRPr="005C5BFE">
        <w:t>～</w:t>
      </w:r>
      <w:r w:rsidR="0060399A" w:rsidRPr="005C5BFE">
        <w:t>20</w:t>
      </w:r>
      <w:r w:rsidRPr="005C5BFE">
        <w:t>mL</w:t>
      </w:r>
      <w:r w:rsidRPr="005C5BFE">
        <w:t>作倾注，转动平皿，使其充分均匀，琼脂凝固后翻转平皿，</w:t>
      </w:r>
      <w:r w:rsidRPr="005C5BFE">
        <w:t>36℃±1℃</w:t>
      </w:r>
      <w:r w:rsidRPr="005C5BFE">
        <w:t>培养</w:t>
      </w:r>
      <w:r w:rsidRPr="005C5BFE">
        <w:t>48h</w:t>
      </w:r>
      <w:r w:rsidR="0060399A" w:rsidRPr="005C5BFE">
        <w:t>±2h</w:t>
      </w:r>
      <w:r w:rsidRPr="005C5BFE">
        <w:t>（细菌）或</w:t>
      </w:r>
      <w:r w:rsidRPr="005C5BFE">
        <w:t>72h</w:t>
      </w:r>
      <w:r w:rsidR="0060399A" w:rsidRPr="005C5BFE">
        <w:t>±3</w:t>
      </w:r>
      <w:r w:rsidRPr="005C5BFE">
        <w:t>h</w:t>
      </w:r>
      <w:r w:rsidRPr="005C5BFE">
        <w:t>（白色念株菌）后，做活菌菌落计数。</w:t>
      </w:r>
    </w:p>
    <w:p w14:paraId="3E43DE68" w14:textId="77777777" w:rsidR="009D05B6" w:rsidRPr="005C5BFE" w:rsidRDefault="006651C8" w:rsidP="006C01C1">
      <w:pPr>
        <w:numPr>
          <w:ilvl w:val="0"/>
          <w:numId w:val="48"/>
        </w:numPr>
      </w:pPr>
      <w:r w:rsidRPr="005C5BFE">
        <w:lastRenderedPageBreak/>
        <w:t>以</w:t>
      </w:r>
      <w:r w:rsidRPr="005C5BFE">
        <w:t>PBS</w:t>
      </w:r>
      <w:r w:rsidRPr="005C5BFE">
        <w:t>代替试验样品，同时按以上步骤操作，作为对照样品。</w:t>
      </w:r>
    </w:p>
    <w:p w14:paraId="4CB80955" w14:textId="77777777" w:rsidR="009D05B6" w:rsidRPr="005C5BFE" w:rsidRDefault="006651C8" w:rsidP="006C01C1">
      <w:pPr>
        <w:numPr>
          <w:ilvl w:val="0"/>
          <w:numId w:val="48"/>
        </w:numPr>
      </w:pPr>
      <w:r w:rsidRPr="005C5BFE">
        <w:t>实验重复</w:t>
      </w:r>
      <w:r w:rsidRPr="005C5BFE">
        <w:t>3</w:t>
      </w:r>
      <w:r w:rsidRPr="005C5BFE">
        <w:t>次，求其平均值。</w:t>
      </w:r>
    </w:p>
    <w:p w14:paraId="4B4ADBA5" w14:textId="77777777" w:rsidR="009D05B6" w:rsidRPr="005C5BFE" w:rsidRDefault="006651C8" w:rsidP="006A3113">
      <w:pPr>
        <w:pStyle w:val="af2"/>
        <w:rPr>
          <w:rFonts w:ascii="Times New Roman"/>
        </w:rPr>
      </w:pPr>
      <w:r w:rsidRPr="005C5BFE">
        <w:rPr>
          <w:rFonts w:ascii="Times New Roman"/>
        </w:rPr>
        <w:t>计算公式</w:t>
      </w:r>
    </w:p>
    <w:p w14:paraId="11D913A6" w14:textId="77777777" w:rsidR="003525FD" w:rsidRPr="005C5BFE" w:rsidRDefault="006651C8" w:rsidP="003525FD">
      <w:pPr>
        <w:pStyle w:val="aff7"/>
        <w:ind w:firstLine="420"/>
        <w:rPr>
          <w:rFonts w:ascii="Times New Roman"/>
        </w:rPr>
      </w:pPr>
      <w:r w:rsidRPr="005C5BFE">
        <w:rPr>
          <w:rFonts w:ascii="Times New Roman"/>
        </w:rPr>
        <w:t>杀菌率按式（</w:t>
      </w:r>
      <w:r w:rsidRPr="005C5BFE">
        <w:rPr>
          <w:rFonts w:ascii="Times New Roman"/>
        </w:rPr>
        <w:t>1</w:t>
      </w:r>
      <w:r w:rsidRPr="005C5BFE">
        <w:rPr>
          <w:rFonts w:ascii="Times New Roman"/>
        </w:rPr>
        <w:t>）计算。</w:t>
      </w:r>
    </w:p>
    <w:p w14:paraId="4FD37E74" w14:textId="77777777" w:rsidR="009D05B6" w:rsidRPr="005C5BFE" w:rsidRDefault="00693E5D">
      <w:pPr>
        <w:ind w:leftChars="200" w:left="420" w:firstLineChars="800" w:firstLine="1680"/>
      </w:pPr>
      <w:r w:rsidRPr="005C5BFE">
        <w:t>杀菌率（％）</w:t>
      </w:r>
      <w:r w:rsidR="009D05B6" w:rsidRPr="005C5BFE">
        <w:rPr>
          <w:position w:val="-24"/>
        </w:rPr>
        <w:object w:dxaOrig="1340" w:dyaOrig="620" w14:anchorId="7843A2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5pt;height:26.1pt" o:ole="">
            <v:imagedata r:id="rId15" o:title=""/>
          </v:shape>
          <o:OLEObject Type="Embed" ProgID="Equation.3" ShapeID="_x0000_i1025" DrawAspect="Content" ObjectID="_1669041664" r:id="rId16"/>
        </w:object>
      </w:r>
      <w:r w:rsidR="009D05B6" w:rsidRPr="005C5BFE">
        <w:t>…………………………………</w:t>
      </w:r>
      <w:r w:rsidRPr="005C5BFE">
        <w:t>（</w:t>
      </w:r>
      <w:r w:rsidRPr="005C5BFE">
        <w:t>1</w:t>
      </w:r>
      <w:r w:rsidRPr="005C5BFE">
        <w:t>）</w:t>
      </w:r>
    </w:p>
    <w:p w14:paraId="7FA6F5FD" w14:textId="77777777" w:rsidR="009D05B6" w:rsidRPr="005C5BFE" w:rsidRDefault="00693E5D">
      <w:pPr>
        <w:ind w:firstLineChars="200" w:firstLine="420"/>
      </w:pPr>
      <w:r w:rsidRPr="005C5BFE">
        <w:t>式中：</w:t>
      </w:r>
    </w:p>
    <w:p w14:paraId="4337E08C" w14:textId="77777777" w:rsidR="009D05B6" w:rsidRPr="005C5BFE" w:rsidRDefault="009D05B6">
      <w:pPr>
        <w:ind w:firstLineChars="200" w:firstLine="420"/>
      </w:pPr>
      <w:r w:rsidRPr="005C5BFE">
        <w:rPr>
          <w:position w:val="-4"/>
        </w:rPr>
        <w:object w:dxaOrig="200" w:dyaOrig="260" w14:anchorId="55C6EAED">
          <v:shape id="_x0000_i1026" type="#_x0000_t75" style="width:9.2pt;height:12.5pt" o:ole="">
            <v:imagedata r:id="rId17" o:title=""/>
          </v:shape>
          <o:OLEObject Type="Embed" ProgID="Equations" ShapeID="_x0000_i1026" DrawAspect="Content" ObjectID="_1669041665" r:id="rId18"/>
        </w:object>
      </w:r>
      <w:r w:rsidR="00693E5D" w:rsidRPr="005C5BFE">
        <w:t>——</w:t>
      </w:r>
      <w:r w:rsidR="00693E5D" w:rsidRPr="005C5BFE">
        <w:t>对照样品平均菌落数；</w:t>
      </w:r>
    </w:p>
    <w:p w14:paraId="51AE3B97" w14:textId="77777777" w:rsidR="009D05B6" w:rsidRPr="005C5BFE" w:rsidRDefault="009D05B6">
      <w:pPr>
        <w:ind w:firstLineChars="200" w:firstLine="420"/>
      </w:pPr>
      <w:r w:rsidRPr="005C5BFE">
        <w:rPr>
          <w:position w:val="-4"/>
        </w:rPr>
        <w:object w:dxaOrig="260" w:dyaOrig="260" w14:anchorId="4B2F5DD7">
          <v:shape id="_x0000_i1027" type="#_x0000_t75" style="width:12.5pt;height:12.5pt" o:ole="">
            <v:imagedata r:id="rId19" o:title=""/>
          </v:shape>
          <o:OLEObject Type="Embed" ProgID="Equations" ShapeID="_x0000_i1027" DrawAspect="Content" ObjectID="_1669041666" r:id="rId20"/>
        </w:object>
      </w:r>
      <w:r w:rsidR="00693E5D" w:rsidRPr="005C5BFE">
        <w:t>——</w:t>
      </w:r>
      <w:r w:rsidR="00693E5D" w:rsidRPr="005C5BFE">
        <w:t>试验样品平均菌落数。</w:t>
      </w:r>
    </w:p>
    <w:p w14:paraId="2430FCCE" w14:textId="77777777" w:rsidR="009D05B6" w:rsidRPr="005C5BFE" w:rsidRDefault="006651C8" w:rsidP="006A3113">
      <w:pPr>
        <w:pStyle w:val="af2"/>
        <w:rPr>
          <w:rFonts w:ascii="Times New Roman"/>
        </w:rPr>
      </w:pPr>
      <w:r w:rsidRPr="005C5BFE">
        <w:rPr>
          <w:rFonts w:ascii="Times New Roman"/>
        </w:rPr>
        <w:t>活菌计数中误差评价</w:t>
      </w:r>
    </w:p>
    <w:p w14:paraId="065F225D" w14:textId="77777777" w:rsidR="00CD0DB9" w:rsidRPr="005C5BFE" w:rsidRDefault="00693E5D" w:rsidP="00CD0DB9">
      <w:pPr>
        <w:ind w:firstLine="435"/>
      </w:pPr>
      <w:r w:rsidRPr="005C5BFE">
        <w:t>活菌计数中平板间菌落数误差率、稀释度间菌落数误差率不宜超过</w:t>
      </w:r>
      <w:r w:rsidRPr="005C5BFE">
        <w:t>10</w:t>
      </w:r>
      <w:r w:rsidRPr="005C5BFE">
        <w:t>％，对误差率的自检，可按式（</w:t>
      </w:r>
      <w:r w:rsidRPr="005C5BFE">
        <w:t>2</w:t>
      </w:r>
      <w:r w:rsidRPr="005C5BFE">
        <w:t>）</w:t>
      </w:r>
      <w:r w:rsidRPr="005C5BFE">
        <w:t>~</w:t>
      </w:r>
      <w:r w:rsidRPr="005C5BFE">
        <w:t>式（</w:t>
      </w:r>
      <w:r w:rsidRPr="005C5BFE">
        <w:t>7</w:t>
      </w:r>
      <w:r w:rsidRPr="005C5BFE">
        <w:t>）计算。</w:t>
      </w:r>
    </w:p>
    <w:p w14:paraId="0AB5EDC1" w14:textId="77777777" w:rsidR="0081367C" w:rsidRPr="005C5BFE" w:rsidRDefault="00CD0DB9" w:rsidP="00A4029B">
      <w:pPr>
        <w:ind w:leftChars="500" w:left="1050"/>
        <w:jc w:val="left"/>
      </w:pPr>
      <m:oMath>
        <m:r>
          <m:rPr>
            <m:sty m:val="p"/>
          </m:rPr>
          <w:rPr>
            <w:rFonts w:ascii="Cambria Math" w:hAnsi="Cambria Math"/>
            <w:szCs w:val="21"/>
          </w:rPr>
          <m:t xml:space="preserve"> </m:t>
        </m:r>
        <m:r>
          <m:rPr>
            <m:sty m:val="p"/>
          </m:rPr>
          <w:rPr>
            <w:rFonts w:ascii="Cambria Math" w:eastAsiaTheme="minorEastAsia" w:hAnsi="Cambria Math"/>
            <w:szCs w:val="21"/>
          </w:rPr>
          <m:t>平板间菌落平均数</m:t>
        </m:r>
        <m:r>
          <m:rPr>
            <m:sty m:val="p"/>
          </m:rPr>
          <w:rPr>
            <w:rFonts w:ascii="Cambria Math" w:eastAsiaTheme="minorEastAsia" w:hAnsi="Cambria Math"/>
            <w:szCs w:val="21"/>
          </w:rPr>
          <m:t>=</m:t>
        </m:r>
        <m:f>
          <m:fPr>
            <m:ctrlPr>
              <w:rPr>
                <w:rFonts w:ascii="Cambria Math" w:eastAsiaTheme="minorEastAsia" w:hAnsi="Cambria Math"/>
                <w:szCs w:val="21"/>
              </w:rPr>
            </m:ctrlPr>
          </m:fPr>
          <m:num>
            <m:r>
              <m:rPr>
                <m:sty m:val="p"/>
              </m:rPr>
              <w:rPr>
                <w:rFonts w:ascii="Cambria Math" w:eastAsiaTheme="minorEastAsia" w:hAnsi="Cambria Math"/>
                <w:szCs w:val="21"/>
              </w:rPr>
              <m:t>各平板菌落之和</m:t>
            </m:r>
          </m:num>
          <m:den>
            <m:r>
              <m:rPr>
                <m:sty m:val="p"/>
              </m:rPr>
              <w:rPr>
                <w:rFonts w:ascii="Cambria Math" w:eastAsiaTheme="minorEastAsia" w:hAnsi="Cambria Math"/>
                <w:szCs w:val="21"/>
              </w:rPr>
              <m:t>平板总数</m:t>
            </m:r>
          </m:den>
        </m:f>
      </m:oMath>
      <w:r w:rsidRPr="005C5BFE">
        <w:t>………………………………………………</w:t>
      </w:r>
      <w:r w:rsidRPr="005C5BFE">
        <w:t>（</w:t>
      </w:r>
      <w:r w:rsidRPr="005C5BFE">
        <w:t>2</w:t>
      </w:r>
      <w:r w:rsidRPr="005C5BFE">
        <w:t>）</w:t>
      </w:r>
    </w:p>
    <w:p w14:paraId="006EBFC9" w14:textId="77777777" w:rsidR="0081367C" w:rsidRPr="005C5BFE" w:rsidRDefault="00DB7671" w:rsidP="00A4029B">
      <w:pPr>
        <w:ind w:firstLineChars="500" w:firstLine="1050"/>
        <w:jc w:val="left"/>
      </w:pPr>
      <m:oMath>
        <m:r>
          <m:rPr>
            <m:sty m:val="p"/>
          </m:rPr>
          <w:rPr>
            <w:rFonts w:ascii="Cambria Math" w:eastAsiaTheme="minorEastAsia" w:hAnsi="Cambria Math"/>
            <w:szCs w:val="21"/>
          </w:rPr>
          <m:t>平板间菌落数平均差</m:t>
        </m:r>
        <m:r>
          <m:rPr>
            <m:sty m:val="p"/>
          </m:rPr>
          <w:rPr>
            <w:rFonts w:ascii="Cambria Math" w:eastAsiaTheme="minorEastAsia" w:hAnsi="Cambria Math"/>
            <w:szCs w:val="21"/>
          </w:rPr>
          <m:t xml:space="preserve">= </m:t>
        </m:r>
        <m:f>
          <m:fPr>
            <m:ctrlPr>
              <w:rPr>
                <w:rFonts w:ascii="Cambria Math" w:eastAsiaTheme="minorEastAsia" w:hAnsi="Cambria Math"/>
                <w:szCs w:val="21"/>
              </w:rPr>
            </m:ctrlPr>
          </m:fPr>
          <m:num>
            <m:r>
              <m:rPr>
                <m:sty m:val="p"/>
              </m:rPr>
              <w:rPr>
                <w:rFonts w:ascii="Cambria Math" w:eastAsiaTheme="minorEastAsia" w:hAnsi="Cambria Math"/>
                <w:szCs w:val="21"/>
              </w:rPr>
              <m:t>（平板间菌落平均数</m:t>
            </m:r>
            <m:r>
              <m:rPr>
                <m:sty m:val="p"/>
              </m:rPr>
              <w:rPr>
                <w:rFonts w:ascii="Cambria Math" w:eastAsiaTheme="minorEastAsia" w:hAnsi="Cambria Math"/>
                <w:szCs w:val="21"/>
              </w:rPr>
              <m:t>-</m:t>
            </m:r>
            <m:r>
              <m:rPr>
                <m:sty m:val="p"/>
              </m:rPr>
              <w:rPr>
                <w:rFonts w:ascii="Cambria Math" w:eastAsiaTheme="minorEastAsia" w:hAnsi="Cambria Math"/>
                <w:szCs w:val="21"/>
              </w:rPr>
              <m:t>各平板菌落数）的绝对值之和</m:t>
            </m:r>
          </m:num>
          <m:den>
            <m:r>
              <m:rPr>
                <m:sty m:val="p"/>
              </m:rPr>
              <w:rPr>
                <w:rFonts w:ascii="Cambria Math" w:eastAsiaTheme="minorEastAsia" w:hAnsi="Cambria Math"/>
                <w:szCs w:val="21"/>
              </w:rPr>
              <m:t xml:space="preserve"> </m:t>
            </m:r>
            <m:r>
              <m:rPr>
                <m:sty m:val="p"/>
              </m:rPr>
              <w:rPr>
                <w:rFonts w:ascii="Cambria Math" w:eastAsiaTheme="minorEastAsia" w:hAnsi="Cambria Math"/>
                <w:szCs w:val="21"/>
              </w:rPr>
              <m:t>平板总数</m:t>
            </m:r>
          </m:den>
        </m:f>
      </m:oMath>
      <w:r w:rsidR="00CD0DB9" w:rsidRPr="005C5BFE">
        <w:t>………………</w:t>
      </w:r>
      <w:r w:rsidR="0081367C" w:rsidRPr="005C5BFE">
        <w:t>（</w:t>
      </w:r>
      <w:r w:rsidR="0081367C" w:rsidRPr="005C5BFE">
        <w:t>3</w:t>
      </w:r>
      <w:r w:rsidR="0081367C" w:rsidRPr="005C5BFE">
        <w:t>）</w:t>
      </w:r>
    </w:p>
    <w:p w14:paraId="33C03E1D" w14:textId="77777777" w:rsidR="00DB7671" w:rsidRPr="005C5BFE" w:rsidRDefault="00DB7671" w:rsidP="00A4029B">
      <w:pPr>
        <w:ind w:firstLineChars="500" w:firstLine="1050"/>
        <w:jc w:val="left"/>
        <w:rPr>
          <w:sz w:val="18"/>
        </w:rPr>
      </w:pPr>
      <m:oMath>
        <m:r>
          <m:rPr>
            <m:sty m:val="p"/>
          </m:rPr>
          <w:rPr>
            <w:rFonts w:ascii="Cambria Math" w:eastAsiaTheme="minorEastAsia" w:hAnsi="Cambria Math"/>
            <w:szCs w:val="21"/>
          </w:rPr>
          <m:t>平板间菌落数误差率</m:t>
        </m:r>
        <m:r>
          <m:rPr>
            <m:sty m:val="p"/>
          </m:rPr>
          <w:rPr>
            <w:rFonts w:ascii="Cambria Math" w:eastAsiaTheme="minorEastAsia" w:hAnsi="Cambria Math"/>
            <w:szCs w:val="21"/>
          </w:rPr>
          <m:t>=</m:t>
        </m:r>
        <m:f>
          <m:fPr>
            <m:ctrlPr>
              <w:rPr>
                <w:rFonts w:ascii="Cambria Math" w:eastAsiaTheme="minorEastAsia" w:hAnsi="Cambria Math"/>
                <w:szCs w:val="21"/>
              </w:rPr>
            </m:ctrlPr>
          </m:fPr>
          <m:num>
            <m:r>
              <m:rPr>
                <m:sty m:val="p"/>
              </m:rPr>
              <w:rPr>
                <w:rFonts w:ascii="Cambria Math" w:eastAsiaTheme="minorEastAsia" w:hAnsi="Cambria Math"/>
                <w:szCs w:val="21"/>
              </w:rPr>
              <m:t>平板间菌落数平均差</m:t>
            </m:r>
          </m:num>
          <m:den>
            <m:r>
              <m:rPr>
                <m:sty m:val="p"/>
              </m:rPr>
              <w:rPr>
                <w:rFonts w:ascii="Cambria Math" w:eastAsiaTheme="minorEastAsia" w:hAnsi="Cambria Math"/>
                <w:szCs w:val="21"/>
              </w:rPr>
              <m:t>平板间菌落平均数</m:t>
            </m:r>
          </m:den>
        </m:f>
        <m:r>
          <m:rPr>
            <m:sty m:val="p"/>
          </m:rPr>
          <w:rPr>
            <w:rFonts w:ascii="Cambria Math" w:eastAsiaTheme="minorEastAsia" w:hAnsi="Cambria Math"/>
            <w:szCs w:val="21"/>
          </w:rPr>
          <m:t>×100</m:t>
        </m:r>
      </m:oMath>
      <w:r w:rsidRPr="005C5BFE">
        <w:t>……………………………</w:t>
      </w:r>
      <w:r w:rsidR="00A4029B" w:rsidRPr="005C5BFE">
        <w:t>……</w:t>
      </w:r>
      <w:r w:rsidRPr="005C5BFE">
        <w:t>（</w:t>
      </w:r>
      <w:r w:rsidRPr="005C5BFE">
        <w:t>4</w:t>
      </w:r>
      <w:r w:rsidRPr="005C5BFE">
        <w:t>）</w:t>
      </w:r>
    </w:p>
    <w:p w14:paraId="711BABEF" w14:textId="77777777" w:rsidR="0081367C" w:rsidRPr="005C5BFE" w:rsidRDefault="00CD0DB9" w:rsidP="00A4029B">
      <w:pPr>
        <w:ind w:firstLineChars="500" w:firstLine="1050"/>
        <w:jc w:val="left"/>
        <w:rPr>
          <w:sz w:val="18"/>
        </w:rPr>
      </w:pPr>
      <m:oMath>
        <m:r>
          <m:rPr>
            <m:sty m:val="p"/>
          </m:rPr>
          <w:rPr>
            <w:rFonts w:ascii="Cambria Math" w:eastAsiaTheme="minorEastAsia" w:hAnsi="Cambria Math"/>
            <w:szCs w:val="21"/>
          </w:rPr>
          <m:t>稀释度间菌落平均数</m:t>
        </m:r>
        <m:r>
          <m:rPr>
            <m:sty m:val="p"/>
          </m:rPr>
          <w:rPr>
            <w:rFonts w:ascii="Cambria Math" w:eastAsiaTheme="minorEastAsia" w:hAnsi="Cambria Math"/>
            <w:szCs w:val="21"/>
          </w:rPr>
          <m:t>=</m:t>
        </m:r>
        <m:f>
          <m:fPr>
            <m:ctrlPr>
              <w:rPr>
                <w:rFonts w:ascii="Cambria Math" w:eastAsiaTheme="minorEastAsia" w:hAnsi="Cambria Math"/>
                <w:szCs w:val="21"/>
              </w:rPr>
            </m:ctrlPr>
          </m:fPr>
          <m:num>
            <m:r>
              <m:rPr>
                <m:sty m:val="p"/>
              </m:rPr>
              <w:rPr>
                <w:rFonts w:ascii="Cambria Math" w:eastAsiaTheme="minorEastAsia" w:hAnsi="Cambria Math"/>
                <w:szCs w:val="21"/>
              </w:rPr>
              <m:t>各稀释度平均菌落数之和</m:t>
            </m:r>
          </m:num>
          <m:den>
            <m:r>
              <m:rPr>
                <m:sty m:val="p"/>
              </m:rPr>
              <w:rPr>
                <w:rFonts w:ascii="Cambria Math" w:eastAsiaTheme="minorEastAsia" w:hAnsi="Cambria Math"/>
                <w:szCs w:val="21"/>
              </w:rPr>
              <m:t>稀释度数</m:t>
            </m:r>
          </m:den>
        </m:f>
      </m:oMath>
      <w:r w:rsidR="00A4029B" w:rsidRPr="005C5BFE">
        <w:t>…</w:t>
      </w:r>
      <w:r w:rsidRPr="005C5BFE">
        <w:t>…………………………</w:t>
      </w:r>
      <w:r w:rsidR="00A4029B" w:rsidRPr="005C5BFE">
        <w:t>……….</w:t>
      </w:r>
      <w:r w:rsidR="005C5BFE" w:rsidRPr="005C5BFE">
        <w:t>.</w:t>
      </w:r>
      <w:r w:rsidRPr="005C5BFE">
        <w:t>（</w:t>
      </w:r>
      <w:r w:rsidRPr="005C5BFE">
        <w:t>5</w:t>
      </w:r>
      <w:r w:rsidRPr="005C5BFE">
        <w:t>）</w:t>
      </w:r>
    </w:p>
    <w:p w14:paraId="4D9FED84" w14:textId="77777777" w:rsidR="0081367C" w:rsidRPr="005C5BFE" w:rsidRDefault="00CD0DB9" w:rsidP="00A4029B">
      <w:pPr>
        <w:ind w:firstLineChars="507" w:firstLine="913"/>
        <w:rPr>
          <w:sz w:val="18"/>
        </w:rPr>
      </w:pPr>
      <w:r w:rsidRPr="005C5BFE">
        <w:rPr>
          <w:sz w:val="18"/>
        </w:rPr>
        <w:t xml:space="preserve">  </w:t>
      </w:r>
      <m:oMath>
        <m:r>
          <m:rPr>
            <m:sty m:val="p"/>
          </m:rPr>
          <w:rPr>
            <w:rFonts w:ascii="Cambria Math" w:eastAsiaTheme="minorEastAsia" w:hAnsi="Cambria Math"/>
            <w:szCs w:val="21"/>
          </w:rPr>
          <m:t>稀释度间菌落平均差</m:t>
        </m:r>
        <m:r>
          <m:rPr>
            <m:sty m:val="p"/>
          </m:rPr>
          <w:rPr>
            <w:rFonts w:ascii="Cambria Math" w:eastAsiaTheme="minorEastAsia" w:hAnsi="Cambria Math"/>
            <w:szCs w:val="21"/>
          </w:rPr>
          <m:t xml:space="preserve">= </m:t>
        </m:r>
        <m:f>
          <m:fPr>
            <m:ctrlPr>
              <w:rPr>
                <w:rFonts w:ascii="Cambria Math" w:eastAsiaTheme="minorEastAsia" w:hAnsi="Cambria Math"/>
                <w:szCs w:val="21"/>
              </w:rPr>
            </m:ctrlPr>
          </m:fPr>
          <m:num>
            <m:r>
              <m:rPr>
                <m:sty m:val="p"/>
              </m:rPr>
              <w:rPr>
                <w:rFonts w:ascii="Cambria Math" w:eastAsiaTheme="minorEastAsia" w:hAnsi="Cambria Math"/>
                <w:szCs w:val="21"/>
              </w:rPr>
              <m:t>（稀释度间菌落平均数</m:t>
            </m:r>
            <m:r>
              <m:rPr>
                <m:sty m:val="p"/>
              </m:rPr>
              <w:rPr>
                <w:rFonts w:ascii="Cambria Math" w:eastAsiaTheme="minorEastAsia" w:hAnsi="Cambria Math"/>
                <w:szCs w:val="21"/>
              </w:rPr>
              <m:t>-</m:t>
            </m:r>
            <m:r>
              <m:rPr>
                <m:sty m:val="p"/>
              </m:rPr>
              <w:rPr>
                <w:rFonts w:ascii="Cambria Math" w:eastAsiaTheme="minorEastAsia" w:hAnsi="Cambria Math"/>
                <w:szCs w:val="21"/>
              </w:rPr>
              <m:t>各稀释度菌落数）的绝对值之和</m:t>
            </m:r>
          </m:num>
          <m:den>
            <m:r>
              <m:rPr>
                <m:sty m:val="p"/>
              </m:rPr>
              <w:rPr>
                <w:rFonts w:ascii="Cambria Math" w:eastAsiaTheme="minorEastAsia" w:hAnsi="Cambria Math"/>
                <w:szCs w:val="21"/>
              </w:rPr>
              <m:t xml:space="preserve">  </m:t>
            </m:r>
            <m:r>
              <m:rPr>
                <m:sty m:val="p"/>
              </m:rPr>
              <w:rPr>
                <w:rFonts w:ascii="Cambria Math" w:eastAsiaTheme="minorEastAsia" w:hAnsi="Cambria Math"/>
                <w:szCs w:val="21"/>
              </w:rPr>
              <m:t>稀释度数</m:t>
            </m:r>
          </m:den>
        </m:f>
      </m:oMath>
      <w:r w:rsidR="00A4029B" w:rsidRPr="005C5BFE">
        <w:t>……….....</w:t>
      </w:r>
      <w:r w:rsidRPr="005C5BFE">
        <w:t>（</w:t>
      </w:r>
      <w:r w:rsidRPr="005C5BFE">
        <w:t>6</w:t>
      </w:r>
      <w:r w:rsidRPr="005C5BFE">
        <w:t>）</w:t>
      </w:r>
    </w:p>
    <w:p w14:paraId="0B67C297" w14:textId="77777777" w:rsidR="00CD0DB9" w:rsidRPr="005C5BFE" w:rsidRDefault="0081367C" w:rsidP="00A4029B">
      <w:pPr>
        <w:ind w:firstLineChars="500" w:firstLine="900"/>
        <w:jc w:val="left"/>
      </w:pPr>
      <w:r w:rsidRPr="005C5BFE">
        <w:rPr>
          <w:sz w:val="18"/>
        </w:rPr>
        <w:t xml:space="preserve">  </w:t>
      </w:r>
      <m:oMath>
        <m:r>
          <m:rPr>
            <m:sty m:val="p"/>
          </m:rPr>
          <w:rPr>
            <w:rFonts w:ascii="Cambria Math" w:eastAsiaTheme="minorEastAsia" w:hAnsi="Cambria Math"/>
            <w:szCs w:val="21"/>
          </w:rPr>
          <m:t>稀释度间菌落数误差率</m:t>
        </m:r>
        <m:r>
          <m:rPr>
            <m:sty m:val="p"/>
          </m:rPr>
          <w:rPr>
            <w:rFonts w:ascii="Cambria Math" w:eastAsiaTheme="minorEastAsia" w:hAnsi="Cambria Math"/>
            <w:szCs w:val="21"/>
          </w:rPr>
          <m:t xml:space="preserve">= </m:t>
        </m:r>
        <m:f>
          <m:fPr>
            <m:ctrlPr>
              <w:rPr>
                <w:rFonts w:ascii="Cambria Math" w:eastAsiaTheme="minorEastAsia" w:hAnsi="Cambria Math"/>
                <w:szCs w:val="21"/>
              </w:rPr>
            </m:ctrlPr>
          </m:fPr>
          <m:num>
            <m:r>
              <m:rPr>
                <m:sty m:val="p"/>
              </m:rPr>
              <w:rPr>
                <w:rFonts w:ascii="Cambria Math" w:eastAsiaTheme="minorEastAsia" w:hAnsi="Cambria Math"/>
                <w:szCs w:val="21"/>
              </w:rPr>
              <m:t>稀释度间菌落数平均差</m:t>
            </m:r>
          </m:num>
          <m:den>
            <m:r>
              <m:rPr>
                <m:sty m:val="p"/>
              </m:rPr>
              <w:rPr>
                <w:rFonts w:ascii="Cambria Math" w:eastAsiaTheme="minorEastAsia" w:hAnsi="Cambria Math"/>
                <w:szCs w:val="21"/>
              </w:rPr>
              <m:t>稀释度间菌落平均数</m:t>
            </m:r>
          </m:den>
        </m:f>
        <m:r>
          <m:rPr>
            <m:sty m:val="p"/>
          </m:rPr>
          <w:rPr>
            <w:rFonts w:ascii="Cambria Math" w:eastAsiaTheme="minorEastAsia" w:hAnsi="Cambria Math"/>
            <w:szCs w:val="21"/>
          </w:rPr>
          <m:t>×100</m:t>
        </m:r>
      </m:oMath>
      <w:r w:rsidR="00A4029B" w:rsidRPr="005C5BFE">
        <w:t>……....…...…….................</w:t>
      </w:r>
      <w:r w:rsidR="00CD0DB9" w:rsidRPr="005C5BFE">
        <w:t>（</w:t>
      </w:r>
      <w:r w:rsidR="00CD0DB9" w:rsidRPr="005C5BFE">
        <w:t>7</w:t>
      </w:r>
      <w:r w:rsidR="00CD0DB9" w:rsidRPr="005C5BFE">
        <w:t>）</w:t>
      </w:r>
    </w:p>
    <w:p w14:paraId="26A0C1F8" w14:textId="77777777" w:rsidR="009D05B6" w:rsidRPr="005C5BFE" w:rsidRDefault="009D05B6">
      <w:pPr>
        <w:ind w:firstLine="435"/>
        <w:jc w:val="center"/>
      </w:pPr>
    </w:p>
    <w:p w14:paraId="003E19E5" w14:textId="77777777" w:rsidR="009D05B6" w:rsidRPr="005C5BFE" w:rsidRDefault="006651C8" w:rsidP="006A3113">
      <w:pPr>
        <w:pStyle w:val="af2"/>
        <w:rPr>
          <w:rFonts w:ascii="Times New Roman"/>
        </w:rPr>
      </w:pPr>
      <w:r w:rsidRPr="005C5BFE">
        <w:rPr>
          <w:rFonts w:ascii="Times New Roman"/>
        </w:rPr>
        <w:t>产品抗菌效果评价</w:t>
      </w:r>
    </w:p>
    <w:p w14:paraId="69740EA7" w14:textId="77777777" w:rsidR="00363B96" w:rsidRPr="005C5BFE" w:rsidRDefault="006651C8" w:rsidP="00363B96">
      <w:pPr>
        <w:pStyle w:val="af1"/>
        <w:numPr>
          <w:ilvl w:val="0"/>
          <w:numId w:val="0"/>
        </w:numPr>
        <w:spacing w:line="480" w:lineRule="auto"/>
        <w:ind w:firstLineChars="200" w:firstLine="420"/>
        <w:rPr>
          <w:rFonts w:ascii="Times New Roman" w:eastAsia="宋体"/>
          <w:noProof/>
        </w:rPr>
      </w:pPr>
      <w:r w:rsidRPr="005C5BFE">
        <w:rPr>
          <w:rFonts w:ascii="Times New Roman" w:eastAsia="宋体"/>
          <w:noProof/>
        </w:rPr>
        <w:t>将测试结果填入表</w:t>
      </w:r>
      <w:r w:rsidRPr="005C5BFE">
        <w:rPr>
          <w:rFonts w:ascii="Times New Roman" w:eastAsia="宋体"/>
          <w:noProof/>
        </w:rPr>
        <w:t>6</w:t>
      </w:r>
      <w:r w:rsidRPr="005C5BFE">
        <w:rPr>
          <w:rFonts w:ascii="Times New Roman" w:eastAsia="宋体"/>
          <w:noProof/>
        </w:rPr>
        <w:t>，评价产品的抗菌效果。当杀菌率</w:t>
      </w:r>
      <w:r w:rsidR="001D49F3">
        <w:rPr>
          <w:rFonts w:ascii="Times New Roman"/>
          <w:sz w:val="18"/>
        </w:rPr>
        <w:t>≥</w:t>
      </w:r>
      <w:r w:rsidRPr="005C5BFE">
        <w:rPr>
          <w:rFonts w:ascii="Times New Roman" w:eastAsia="宋体"/>
          <w:noProof/>
        </w:rPr>
        <w:t>90</w:t>
      </w:r>
      <w:r w:rsidRPr="005C5BFE">
        <w:rPr>
          <w:rFonts w:ascii="Times New Roman" w:eastAsia="宋体"/>
          <w:noProof/>
        </w:rPr>
        <w:t>％，表明此条件下产品有抗菌效果。</w:t>
      </w:r>
    </w:p>
    <w:p w14:paraId="2462F9CF" w14:textId="77777777" w:rsidR="009D05B6" w:rsidRPr="005C5BFE" w:rsidRDefault="006651C8" w:rsidP="00363B96">
      <w:pPr>
        <w:spacing w:line="480" w:lineRule="auto"/>
        <w:jc w:val="center"/>
        <w:rPr>
          <w:noProof/>
        </w:rPr>
      </w:pPr>
      <w:r w:rsidRPr="005C5BFE">
        <w:rPr>
          <w:rFonts w:eastAsia="黑体"/>
          <w:noProof/>
          <w:kern w:val="0"/>
          <w:szCs w:val="20"/>
        </w:rPr>
        <w:t>表</w:t>
      </w:r>
      <w:r w:rsidRPr="005C5BFE">
        <w:rPr>
          <w:rFonts w:eastAsia="黑体"/>
          <w:noProof/>
          <w:kern w:val="0"/>
          <w:szCs w:val="20"/>
        </w:rPr>
        <w:t xml:space="preserve">6  </w:t>
      </w:r>
      <w:r w:rsidRPr="005C5BFE">
        <w:rPr>
          <w:rFonts w:eastAsia="黑体"/>
          <w:noProof/>
          <w:kern w:val="0"/>
          <w:szCs w:val="20"/>
        </w:rPr>
        <w:t>抗菌效果评价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9"/>
        <w:gridCol w:w="1455"/>
        <w:gridCol w:w="1503"/>
        <w:gridCol w:w="2869"/>
      </w:tblGrid>
      <w:tr w:rsidR="00AD51BF" w:rsidRPr="005C5BFE" w14:paraId="3292AA17" w14:textId="77777777" w:rsidTr="0081367C">
        <w:trPr>
          <w:cantSplit/>
          <w:trHeight w:val="535"/>
          <w:jc w:val="center"/>
        </w:trPr>
        <w:tc>
          <w:tcPr>
            <w:tcW w:w="1439" w:type="dxa"/>
            <w:vAlign w:val="center"/>
          </w:tcPr>
          <w:p w14:paraId="04163399" w14:textId="77777777" w:rsidR="00AD51BF" w:rsidRPr="005C5BFE" w:rsidRDefault="006651C8">
            <w:pPr>
              <w:pStyle w:val="aff7"/>
              <w:widowControl w:val="0"/>
              <w:ind w:firstLineChars="0" w:firstLine="0"/>
              <w:jc w:val="center"/>
              <w:rPr>
                <w:rFonts w:ascii="Times New Roman"/>
                <w:sz w:val="18"/>
              </w:rPr>
            </w:pPr>
            <w:r w:rsidRPr="005C5BFE">
              <w:rPr>
                <w:rFonts w:ascii="Times New Roman"/>
                <w:sz w:val="18"/>
              </w:rPr>
              <w:t>试验菌种</w:t>
            </w:r>
            <w:r w:rsidRPr="005C5BFE">
              <w:rPr>
                <w:rFonts w:ascii="Times New Roman"/>
                <w:sz w:val="18"/>
                <w:vertAlign w:val="superscript"/>
              </w:rPr>
              <w:t>a)</w:t>
            </w:r>
          </w:p>
        </w:tc>
        <w:tc>
          <w:tcPr>
            <w:tcW w:w="1455" w:type="dxa"/>
            <w:vAlign w:val="center"/>
          </w:tcPr>
          <w:p w14:paraId="62C62D4D" w14:textId="77777777" w:rsidR="00AD51BF" w:rsidRPr="005C5BFE" w:rsidRDefault="006651C8" w:rsidP="00AD51BF">
            <w:pPr>
              <w:pStyle w:val="aff7"/>
              <w:widowControl w:val="0"/>
              <w:ind w:firstLineChars="0" w:firstLine="0"/>
              <w:jc w:val="center"/>
              <w:rPr>
                <w:rFonts w:ascii="Times New Roman"/>
                <w:sz w:val="18"/>
              </w:rPr>
            </w:pPr>
            <w:r w:rsidRPr="005C5BFE">
              <w:rPr>
                <w:rFonts w:ascii="Times New Roman"/>
                <w:sz w:val="18"/>
              </w:rPr>
              <w:t>作用时间（</w:t>
            </w:r>
            <w:r w:rsidRPr="005C5BFE">
              <w:rPr>
                <w:rFonts w:ascii="Times New Roman"/>
                <w:sz w:val="18"/>
              </w:rPr>
              <w:t>min</w:t>
            </w:r>
            <w:r w:rsidRPr="005C5BFE">
              <w:rPr>
                <w:rFonts w:ascii="Times New Roman"/>
                <w:sz w:val="18"/>
              </w:rPr>
              <w:t>）</w:t>
            </w:r>
          </w:p>
        </w:tc>
        <w:tc>
          <w:tcPr>
            <w:tcW w:w="1503" w:type="dxa"/>
            <w:vAlign w:val="center"/>
          </w:tcPr>
          <w:p w14:paraId="67C4D011" w14:textId="77777777" w:rsidR="00AD51BF" w:rsidRPr="005C5BFE" w:rsidRDefault="006651C8">
            <w:pPr>
              <w:pStyle w:val="aff7"/>
              <w:widowControl w:val="0"/>
              <w:ind w:firstLineChars="0" w:firstLine="0"/>
              <w:jc w:val="center"/>
              <w:rPr>
                <w:rFonts w:ascii="Times New Roman"/>
                <w:sz w:val="18"/>
              </w:rPr>
            </w:pPr>
            <w:r w:rsidRPr="005C5BFE">
              <w:rPr>
                <w:rFonts w:ascii="Times New Roman"/>
                <w:sz w:val="18"/>
              </w:rPr>
              <w:t>作用浓度</w:t>
            </w:r>
          </w:p>
        </w:tc>
        <w:tc>
          <w:tcPr>
            <w:tcW w:w="2869" w:type="dxa"/>
            <w:vAlign w:val="center"/>
          </w:tcPr>
          <w:p w14:paraId="046F0800" w14:textId="77777777" w:rsidR="00AD51BF" w:rsidRPr="005C5BFE" w:rsidRDefault="006651C8" w:rsidP="00AD51BF">
            <w:pPr>
              <w:pStyle w:val="aff7"/>
              <w:widowControl w:val="0"/>
              <w:ind w:firstLineChars="0" w:firstLine="0"/>
              <w:jc w:val="center"/>
              <w:rPr>
                <w:rFonts w:ascii="Times New Roman"/>
                <w:sz w:val="18"/>
              </w:rPr>
            </w:pPr>
            <w:r w:rsidRPr="005C5BFE">
              <w:rPr>
                <w:rFonts w:ascii="Times New Roman"/>
                <w:sz w:val="18"/>
              </w:rPr>
              <w:t>效果评价</w:t>
            </w:r>
          </w:p>
        </w:tc>
      </w:tr>
      <w:tr w:rsidR="003F7037" w:rsidRPr="005C5BFE" w14:paraId="261473B5" w14:textId="77777777" w:rsidTr="0081367C">
        <w:trPr>
          <w:trHeight w:val="257"/>
          <w:jc w:val="center"/>
        </w:trPr>
        <w:tc>
          <w:tcPr>
            <w:tcW w:w="1439" w:type="dxa"/>
          </w:tcPr>
          <w:p w14:paraId="3F93EFC6" w14:textId="77777777" w:rsidR="003F7037" w:rsidRPr="005C5BFE" w:rsidRDefault="003F7037">
            <w:pPr>
              <w:pStyle w:val="aff7"/>
              <w:widowControl w:val="0"/>
              <w:ind w:firstLineChars="0" w:firstLine="0"/>
              <w:rPr>
                <w:rFonts w:ascii="Times New Roman"/>
                <w:sz w:val="18"/>
              </w:rPr>
            </w:pPr>
          </w:p>
        </w:tc>
        <w:tc>
          <w:tcPr>
            <w:tcW w:w="1455" w:type="dxa"/>
          </w:tcPr>
          <w:p w14:paraId="29625A58" w14:textId="77777777" w:rsidR="003F7037" w:rsidRPr="005C5BFE" w:rsidRDefault="003F7037">
            <w:pPr>
              <w:pStyle w:val="aff7"/>
              <w:widowControl w:val="0"/>
              <w:ind w:firstLineChars="0" w:firstLine="0"/>
              <w:rPr>
                <w:rFonts w:ascii="Times New Roman"/>
                <w:sz w:val="18"/>
              </w:rPr>
            </w:pPr>
          </w:p>
        </w:tc>
        <w:tc>
          <w:tcPr>
            <w:tcW w:w="1503" w:type="dxa"/>
          </w:tcPr>
          <w:p w14:paraId="3D30AC86" w14:textId="77777777" w:rsidR="003F7037" w:rsidRPr="005C5BFE" w:rsidRDefault="003F7037">
            <w:pPr>
              <w:pStyle w:val="aff7"/>
              <w:widowControl w:val="0"/>
              <w:ind w:firstLineChars="0" w:firstLine="0"/>
              <w:rPr>
                <w:rFonts w:ascii="Times New Roman"/>
                <w:sz w:val="18"/>
              </w:rPr>
            </w:pPr>
          </w:p>
        </w:tc>
        <w:tc>
          <w:tcPr>
            <w:tcW w:w="2869" w:type="dxa"/>
            <w:vAlign w:val="center"/>
          </w:tcPr>
          <w:p w14:paraId="0F576042" w14:textId="77777777" w:rsidR="003F7037" w:rsidRPr="005C5BFE" w:rsidRDefault="003F7037" w:rsidP="003F7037">
            <w:pPr>
              <w:pStyle w:val="aff7"/>
              <w:widowControl w:val="0"/>
              <w:ind w:firstLineChars="0" w:firstLine="0"/>
              <w:jc w:val="center"/>
              <w:rPr>
                <w:rFonts w:ascii="Times New Roman"/>
                <w:sz w:val="18"/>
              </w:rPr>
            </w:pPr>
          </w:p>
        </w:tc>
      </w:tr>
      <w:tr w:rsidR="003F7037" w:rsidRPr="005C5BFE" w14:paraId="152D13F8" w14:textId="77777777" w:rsidTr="0081367C">
        <w:trPr>
          <w:trHeight w:val="266"/>
          <w:jc w:val="center"/>
        </w:trPr>
        <w:tc>
          <w:tcPr>
            <w:tcW w:w="1439" w:type="dxa"/>
          </w:tcPr>
          <w:p w14:paraId="79A7B547" w14:textId="77777777" w:rsidR="003F7037" w:rsidRPr="005C5BFE" w:rsidRDefault="003F7037">
            <w:pPr>
              <w:pStyle w:val="aff7"/>
              <w:widowControl w:val="0"/>
              <w:ind w:firstLineChars="0" w:firstLine="0"/>
              <w:rPr>
                <w:rFonts w:ascii="Times New Roman"/>
                <w:sz w:val="18"/>
              </w:rPr>
            </w:pPr>
          </w:p>
        </w:tc>
        <w:tc>
          <w:tcPr>
            <w:tcW w:w="1455" w:type="dxa"/>
          </w:tcPr>
          <w:p w14:paraId="31E24C6C" w14:textId="77777777" w:rsidR="003F7037" w:rsidRPr="005C5BFE" w:rsidRDefault="003F7037">
            <w:pPr>
              <w:pStyle w:val="aff7"/>
              <w:widowControl w:val="0"/>
              <w:ind w:firstLineChars="0" w:firstLine="0"/>
              <w:rPr>
                <w:rFonts w:ascii="Times New Roman"/>
                <w:sz w:val="18"/>
              </w:rPr>
            </w:pPr>
          </w:p>
        </w:tc>
        <w:tc>
          <w:tcPr>
            <w:tcW w:w="1503" w:type="dxa"/>
          </w:tcPr>
          <w:p w14:paraId="519A86CD" w14:textId="77777777" w:rsidR="003F7037" w:rsidRPr="005C5BFE" w:rsidRDefault="003F7037">
            <w:pPr>
              <w:pStyle w:val="aff7"/>
              <w:widowControl w:val="0"/>
              <w:ind w:firstLineChars="0" w:firstLine="0"/>
              <w:rPr>
                <w:rFonts w:ascii="Times New Roman"/>
                <w:sz w:val="18"/>
              </w:rPr>
            </w:pPr>
          </w:p>
        </w:tc>
        <w:tc>
          <w:tcPr>
            <w:tcW w:w="2869" w:type="dxa"/>
          </w:tcPr>
          <w:p w14:paraId="30324FD3" w14:textId="77777777" w:rsidR="003F7037" w:rsidRPr="005C5BFE" w:rsidRDefault="003F7037">
            <w:pPr>
              <w:pStyle w:val="aff7"/>
              <w:widowControl w:val="0"/>
              <w:ind w:firstLineChars="0" w:firstLine="0"/>
              <w:rPr>
                <w:rFonts w:ascii="Times New Roman"/>
                <w:sz w:val="18"/>
              </w:rPr>
            </w:pPr>
          </w:p>
        </w:tc>
      </w:tr>
      <w:tr w:rsidR="005C5BFE" w:rsidRPr="005C5BFE" w14:paraId="760BD722" w14:textId="77777777" w:rsidTr="00E22634">
        <w:trPr>
          <w:trHeight w:val="266"/>
          <w:jc w:val="center"/>
        </w:trPr>
        <w:tc>
          <w:tcPr>
            <w:tcW w:w="7266" w:type="dxa"/>
            <w:gridSpan w:val="4"/>
          </w:tcPr>
          <w:p w14:paraId="7D63BB0D" w14:textId="77777777" w:rsidR="005C5BFE" w:rsidRPr="005C5BFE" w:rsidRDefault="005C5BFE">
            <w:pPr>
              <w:pStyle w:val="aff7"/>
              <w:widowControl w:val="0"/>
              <w:ind w:firstLineChars="0" w:firstLine="0"/>
              <w:rPr>
                <w:rFonts w:ascii="Times New Roman"/>
                <w:sz w:val="18"/>
              </w:rPr>
            </w:pPr>
            <w:r w:rsidRPr="005C5BFE">
              <w:rPr>
                <w:rFonts w:ascii="Times New Roman"/>
                <w:sz w:val="18"/>
                <w:vertAlign w:val="superscript"/>
              </w:rPr>
              <w:t>a)</w:t>
            </w:r>
            <w:r w:rsidRPr="005C5BFE">
              <w:rPr>
                <w:rFonts w:ascii="Times New Roman"/>
                <w:sz w:val="18"/>
              </w:rPr>
              <w:t>试验菌一栏填入具体的测试菌种，对于多个菌种的测定结果，分别进行效果评价。</w:t>
            </w:r>
          </w:p>
        </w:tc>
      </w:tr>
    </w:tbl>
    <w:p w14:paraId="3F492578" w14:textId="77777777" w:rsidR="0081367C" w:rsidRPr="005C5BFE" w:rsidRDefault="006651C8" w:rsidP="0081367C">
      <w:pPr>
        <w:pStyle w:val="af1"/>
        <w:ind w:left="0"/>
        <w:rPr>
          <w:rFonts w:ascii="Times New Roman"/>
        </w:rPr>
      </w:pPr>
      <w:r w:rsidRPr="005C5BFE">
        <w:rPr>
          <w:rFonts w:ascii="Times New Roman"/>
        </w:rPr>
        <w:t>日化产品的抑菌效果检验方法（悬液定量法）</w:t>
      </w:r>
    </w:p>
    <w:p w14:paraId="742F38A5" w14:textId="77777777" w:rsidR="009D05B6" w:rsidRPr="005C5BFE" w:rsidRDefault="006651C8" w:rsidP="006A3113">
      <w:pPr>
        <w:pStyle w:val="af2"/>
        <w:rPr>
          <w:rFonts w:ascii="Times New Roman"/>
        </w:rPr>
      </w:pPr>
      <w:r w:rsidRPr="005C5BFE">
        <w:rPr>
          <w:rFonts w:ascii="Times New Roman"/>
        </w:rPr>
        <w:t>设备</w:t>
      </w:r>
    </w:p>
    <w:p w14:paraId="529CF9CB" w14:textId="77777777" w:rsidR="009D05B6" w:rsidRPr="005C5BFE" w:rsidRDefault="006651C8">
      <w:pPr>
        <w:pStyle w:val="aff7"/>
        <w:ind w:firstLine="420"/>
        <w:rPr>
          <w:rFonts w:ascii="Times New Roman"/>
        </w:rPr>
      </w:pPr>
      <w:r w:rsidRPr="005C5BFE">
        <w:rPr>
          <w:rFonts w:ascii="Times New Roman"/>
        </w:rPr>
        <w:t>同</w:t>
      </w:r>
      <w:r w:rsidRPr="005C5BFE">
        <w:rPr>
          <w:rFonts w:ascii="Times New Roman"/>
        </w:rPr>
        <w:t>7.2.1</w:t>
      </w:r>
    </w:p>
    <w:p w14:paraId="6B27B14B" w14:textId="77777777" w:rsidR="009D05B6" w:rsidRPr="005C5BFE" w:rsidRDefault="006651C8" w:rsidP="006A3113">
      <w:pPr>
        <w:pStyle w:val="af2"/>
        <w:rPr>
          <w:rFonts w:ascii="Times New Roman"/>
        </w:rPr>
      </w:pPr>
      <w:r w:rsidRPr="005C5BFE">
        <w:rPr>
          <w:rFonts w:ascii="Times New Roman"/>
        </w:rPr>
        <w:t>试剂</w:t>
      </w:r>
    </w:p>
    <w:p w14:paraId="6CC96E33" w14:textId="77777777" w:rsidR="009D05B6" w:rsidRPr="005C5BFE" w:rsidRDefault="006651C8">
      <w:pPr>
        <w:pStyle w:val="aff7"/>
        <w:ind w:firstLine="420"/>
        <w:rPr>
          <w:rFonts w:ascii="Times New Roman"/>
        </w:rPr>
      </w:pPr>
      <w:r w:rsidRPr="005C5BFE">
        <w:rPr>
          <w:rFonts w:ascii="Times New Roman"/>
        </w:rPr>
        <w:t>同</w:t>
      </w:r>
      <w:r w:rsidRPr="005C5BFE">
        <w:rPr>
          <w:rFonts w:ascii="Times New Roman"/>
        </w:rPr>
        <w:t>7.2.2</w:t>
      </w:r>
    </w:p>
    <w:p w14:paraId="0695805C" w14:textId="77777777" w:rsidR="009D05B6" w:rsidRPr="005C5BFE" w:rsidRDefault="006651C8" w:rsidP="006A3113">
      <w:pPr>
        <w:pStyle w:val="af2"/>
        <w:rPr>
          <w:rFonts w:ascii="Times New Roman"/>
        </w:rPr>
      </w:pPr>
      <w:r w:rsidRPr="005C5BFE">
        <w:rPr>
          <w:rFonts w:ascii="Times New Roman"/>
        </w:rPr>
        <w:t>抑菌试验操作步骤</w:t>
      </w:r>
    </w:p>
    <w:p w14:paraId="3069F734" w14:textId="77777777" w:rsidR="009D05B6" w:rsidRPr="005C5BFE" w:rsidRDefault="006651C8" w:rsidP="006C01C1">
      <w:pPr>
        <w:numPr>
          <w:ilvl w:val="0"/>
          <w:numId w:val="27"/>
        </w:numPr>
      </w:pPr>
      <w:r w:rsidRPr="005C5BFE">
        <w:t>用</w:t>
      </w:r>
      <w:r w:rsidRPr="005C5BFE">
        <w:t>PBS</w:t>
      </w:r>
      <w:r w:rsidRPr="005C5BFE">
        <w:t>液将试验菌悬液</w:t>
      </w:r>
      <w:r w:rsidRPr="005C5BFE">
        <w:t>(7.2.2.</w:t>
      </w:r>
      <w:r w:rsidR="0060399A" w:rsidRPr="005C5BFE">
        <w:t>e</w:t>
      </w:r>
      <w:r w:rsidRPr="005C5BFE">
        <w:t>)</w:t>
      </w:r>
      <w:r w:rsidRPr="005C5BFE">
        <w:t>做适当稀释，要求浓度为：取</w:t>
      </w:r>
      <w:r w:rsidRPr="005C5BFE">
        <w:t>0.1mL</w:t>
      </w:r>
      <w:r w:rsidRPr="005C5BFE">
        <w:t>滴于</w:t>
      </w:r>
      <w:r w:rsidRPr="005C5BFE">
        <w:t>5.0mL</w:t>
      </w:r>
      <w:r w:rsidRPr="005C5BFE">
        <w:t>对照样液（</w:t>
      </w:r>
      <w:r w:rsidRPr="005C5BFE">
        <w:t>PBS</w:t>
      </w:r>
      <w:r w:rsidRPr="005C5BFE">
        <w:t>）</w:t>
      </w:r>
    </w:p>
    <w:p w14:paraId="6C3D5F0E" w14:textId="77777777" w:rsidR="009D05B6" w:rsidRPr="005C5BFE" w:rsidRDefault="006651C8" w:rsidP="00E03B13">
      <w:pPr>
        <w:ind w:left="363" w:firstLineChars="200" w:firstLine="420"/>
      </w:pPr>
      <w:r w:rsidRPr="005C5BFE">
        <w:t>内，回收菌数为</w:t>
      </w:r>
      <w:r w:rsidRPr="005C5BFE">
        <w:t>1</w:t>
      </w:r>
      <w:r w:rsidR="0060399A" w:rsidRPr="005C5BFE">
        <w:t>×10</w:t>
      </w:r>
      <w:r w:rsidRPr="005C5BFE">
        <w:rPr>
          <w:vertAlign w:val="superscript"/>
        </w:rPr>
        <w:t>4</w:t>
      </w:r>
      <w:r w:rsidR="005C5BFE" w:rsidRPr="005C5BFE">
        <w:t>CFU</w:t>
      </w:r>
      <w:r w:rsidRPr="005C5BFE">
        <w:t>/mL</w:t>
      </w:r>
      <w:r w:rsidRPr="005C5BFE">
        <w:t>～</w:t>
      </w:r>
      <w:r w:rsidRPr="005C5BFE">
        <w:t>9</w:t>
      </w:r>
      <w:r w:rsidR="0060399A" w:rsidRPr="005C5BFE">
        <w:t>×10</w:t>
      </w:r>
      <w:r w:rsidRPr="005C5BFE">
        <w:rPr>
          <w:vertAlign w:val="superscript"/>
        </w:rPr>
        <w:t>4</w:t>
      </w:r>
      <w:r w:rsidR="005C5BFE" w:rsidRPr="005C5BFE">
        <w:t>CFU</w:t>
      </w:r>
      <w:r w:rsidRPr="005C5BFE">
        <w:t>/mL</w:t>
      </w:r>
      <w:r w:rsidRPr="005C5BFE">
        <w:t>。</w:t>
      </w:r>
    </w:p>
    <w:p w14:paraId="09747BC6" w14:textId="77777777" w:rsidR="009D05B6" w:rsidRPr="005C5BFE" w:rsidRDefault="006651C8" w:rsidP="006C01C1">
      <w:pPr>
        <w:numPr>
          <w:ilvl w:val="0"/>
          <w:numId w:val="27"/>
        </w:numPr>
      </w:pPr>
      <w:r w:rsidRPr="005C5BFE">
        <w:t>将试验样品用无菌标准硬水稀释至规定的浓度。</w:t>
      </w:r>
    </w:p>
    <w:p w14:paraId="54BD0CC2" w14:textId="77777777" w:rsidR="009D05B6" w:rsidRPr="005C5BFE" w:rsidRDefault="006651C8" w:rsidP="006C01C1">
      <w:pPr>
        <w:numPr>
          <w:ilvl w:val="0"/>
          <w:numId w:val="27"/>
        </w:numPr>
      </w:pPr>
      <w:r w:rsidRPr="005C5BFE">
        <w:lastRenderedPageBreak/>
        <w:t>吸取试验样品原液或其稀释液</w:t>
      </w:r>
      <w:r w:rsidRPr="005C5BFE">
        <w:t>5.0mL</w:t>
      </w:r>
      <w:r w:rsidRPr="005C5BFE">
        <w:t>放入灭菌试管中，</w:t>
      </w:r>
      <w:r w:rsidRPr="005C5BFE">
        <w:t>20</w:t>
      </w:r>
      <w:r w:rsidR="0060399A" w:rsidRPr="005C5BFE">
        <w:t>℃</w:t>
      </w:r>
      <w:r w:rsidRPr="005C5BFE">
        <w:t>恒温</w:t>
      </w:r>
      <w:r w:rsidRPr="005C5BFE">
        <w:t>5min</w:t>
      </w:r>
      <w:r w:rsidRPr="005C5BFE">
        <w:t>（皂类产品</w:t>
      </w:r>
      <w:r w:rsidRPr="005C5BFE">
        <w:t>30</w:t>
      </w:r>
      <w:r w:rsidR="0060399A" w:rsidRPr="005C5BFE">
        <w:t>℃</w:t>
      </w:r>
      <w:r w:rsidRPr="005C5BFE">
        <w:t>）。</w:t>
      </w:r>
    </w:p>
    <w:p w14:paraId="739F404C" w14:textId="77777777" w:rsidR="009D05B6" w:rsidRPr="005C5BFE" w:rsidRDefault="006651C8" w:rsidP="006C01C1">
      <w:pPr>
        <w:numPr>
          <w:ilvl w:val="0"/>
          <w:numId w:val="27"/>
        </w:numPr>
      </w:pPr>
      <w:r w:rsidRPr="005C5BFE">
        <w:t>吸取试验菌液</w:t>
      </w:r>
      <w:r w:rsidRPr="005C5BFE">
        <w:t>0.1mL</w:t>
      </w:r>
      <w:r w:rsidRPr="005C5BFE">
        <w:t>加入到含</w:t>
      </w:r>
      <w:r w:rsidRPr="005C5BFE">
        <w:t>5.0mL</w:t>
      </w:r>
      <w:r w:rsidRPr="005C5BFE">
        <w:t>样品的试管中，迅速混匀，并立即计时。</w:t>
      </w:r>
    </w:p>
    <w:p w14:paraId="3F728AF0" w14:textId="77777777" w:rsidR="009D05B6" w:rsidRPr="005C5BFE" w:rsidRDefault="006651C8" w:rsidP="006C01C1">
      <w:pPr>
        <w:numPr>
          <w:ilvl w:val="0"/>
          <w:numId w:val="27"/>
        </w:numPr>
      </w:pPr>
      <w:r w:rsidRPr="005C5BFE">
        <w:t>作用至设定时间后，取试验菌与样品混合液</w:t>
      </w:r>
      <w:r w:rsidRPr="005C5BFE">
        <w:t>0.5mL</w:t>
      </w:r>
      <w:r w:rsidRPr="005C5BFE">
        <w:t>，加入到含</w:t>
      </w:r>
      <w:r w:rsidRPr="005C5BFE">
        <w:t>4.5mL</w:t>
      </w:r>
      <w:r w:rsidRPr="005C5BFE">
        <w:t>经灭菌的</w:t>
      </w:r>
      <w:r w:rsidRPr="005C5BFE">
        <w:t>PBS</w:t>
      </w:r>
      <w:r w:rsidRPr="005C5BFE">
        <w:t>试管中，充</w:t>
      </w:r>
    </w:p>
    <w:p w14:paraId="2848DF3F" w14:textId="77777777" w:rsidR="009D05B6" w:rsidRPr="005C5BFE" w:rsidRDefault="006651C8" w:rsidP="00881A9B">
      <w:pPr>
        <w:ind w:left="567" w:firstLineChars="100" w:firstLine="210"/>
      </w:pPr>
      <w:r w:rsidRPr="005C5BFE">
        <w:t>分混匀。</w:t>
      </w:r>
    </w:p>
    <w:p w14:paraId="0EA9475C" w14:textId="77777777" w:rsidR="0081367C" w:rsidRPr="005C5BFE" w:rsidRDefault="0081367C" w:rsidP="006C01C1">
      <w:pPr>
        <w:numPr>
          <w:ilvl w:val="0"/>
          <w:numId w:val="27"/>
        </w:numPr>
      </w:pPr>
      <w:r w:rsidRPr="005C5BFE">
        <w:t>吸取样液（或作适当稀释后，取其中</w:t>
      </w:r>
      <w:r w:rsidRPr="005C5BFE">
        <w:t>2</w:t>
      </w:r>
      <w:r w:rsidRPr="005C5BFE">
        <w:t>～</w:t>
      </w:r>
      <w:r w:rsidRPr="005C5BFE">
        <w:t>3</w:t>
      </w:r>
      <w:r w:rsidRPr="005C5BFE">
        <w:t>个稀释度的稀释液）</w:t>
      </w:r>
      <w:r w:rsidRPr="005C5BFE">
        <w:t>1mL</w:t>
      </w:r>
      <w:r w:rsidRPr="005C5BFE">
        <w:t>，置于灭菌平皿内，每个样液或稀释度接种两个灭菌平皿。用凉至</w:t>
      </w:r>
      <w:r w:rsidRPr="005C5BFE">
        <w:t>40℃</w:t>
      </w:r>
      <w:r w:rsidRPr="005C5BFE">
        <w:t>～</w:t>
      </w:r>
      <w:smartTag w:uri="urn:schemas-microsoft-com:office:smarttags" w:element="chmetcnv">
        <w:smartTagPr>
          <w:attr w:name="UnitName" w:val="℃"/>
          <w:attr w:name="SourceValue" w:val="45"/>
          <w:attr w:name="HasSpace" w:val="False"/>
          <w:attr w:name="Negative" w:val="False"/>
          <w:attr w:name="NumberType" w:val="1"/>
          <w:attr w:name="TCSC" w:val="0"/>
        </w:smartTagPr>
        <w:r w:rsidRPr="005C5BFE">
          <w:t>45℃</w:t>
        </w:r>
      </w:smartTag>
      <w:r w:rsidRPr="005C5BFE">
        <w:t>的营养琼脂培养基（细菌）或沙氏琼脂培养基（白色念株菌）</w:t>
      </w:r>
      <w:r w:rsidRPr="005C5BFE">
        <w:t>15mL</w:t>
      </w:r>
      <w:r w:rsidRPr="005C5BFE">
        <w:t>～</w:t>
      </w:r>
      <w:r w:rsidR="00D31289">
        <w:t>20</w:t>
      </w:r>
      <w:r w:rsidRPr="005C5BFE">
        <w:t>mL</w:t>
      </w:r>
      <w:r w:rsidRPr="005C5BFE">
        <w:t>作倾注，转动平皿，使其充分均匀，琼脂凝固后翻转平皿，</w:t>
      </w:r>
      <w:r w:rsidRPr="005C5BFE">
        <w:t>36℃±1℃</w:t>
      </w:r>
      <w:r w:rsidRPr="005C5BFE">
        <w:t>培养</w:t>
      </w:r>
      <w:r w:rsidRPr="005C5BFE">
        <w:t>48h±2h</w:t>
      </w:r>
      <w:r w:rsidRPr="005C5BFE">
        <w:t>（细菌）或</w:t>
      </w:r>
      <w:r w:rsidRPr="005C5BFE">
        <w:t>72h±3h</w:t>
      </w:r>
      <w:r w:rsidRPr="005C5BFE">
        <w:t>（白色念株菌）后，做活菌菌落计数。</w:t>
      </w:r>
    </w:p>
    <w:p w14:paraId="0F23553D" w14:textId="77777777" w:rsidR="00965651" w:rsidRPr="005C5BFE" w:rsidRDefault="006651C8" w:rsidP="00E03B13">
      <w:pPr>
        <w:ind w:firstLineChars="400" w:firstLine="720"/>
        <w:rPr>
          <w:sz w:val="18"/>
          <w:szCs w:val="21"/>
        </w:rPr>
      </w:pPr>
      <w:r w:rsidRPr="005C5BFE">
        <w:rPr>
          <w:sz w:val="18"/>
          <w:szCs w:val="21"/>
        </w:rPr>
        <w:t>注：若接种低稀释度样液的平板无菌落生长，但接种高稀释度样液的平板有菌落生长，按无菌落生长计数。</w:t>
      </w:r>
    </w:p>
    <w:p w14:paraId="5989BD35" w14:textId="77777777" w:rsidR="009D05B6" w:rsidRPr="005C5BFE" w:rsidRDefault="006651C8" w:rsidP="006C01C1">
      <w:pPr>
        <w:numPr>
          <w:ilvl w:val="0"/>
          <w:numId w:val="27"/>
        </w:numPr>
      </w:pPr>
      <w:r w:rsidRPr="005C5BFE">
        <w:t>以</w:t>
      </w:r>
      <w:r w:rsidRPr="005C5BFE">
        <w:t>PBS</w:t>
      </w:r>
      <w:r w:rsidRPr="005C5BFE">
        <w:t>代替试验样品，同时按以上步骤操作，作为对照样品。</w:t>
      </w:r>
    </w:p>
    <w:p w14:paraId="142C6F00" w14:textId="77777777" w:rsidR="009D05B6" w:rsidRPr="005C5BFE" w:rsidRDefault="006651C8" w:rsidP="006C01C1">
      <w:pPr>
        <w:numPr>
          <w:ilvl w:val="0"/>
          <w:numId w:val="27"/>
        </w:numPr>
      </w:pPr>
      <w:r w:rsidRPr="005C5BFE">
        <w:t>实验重复</w:t>
      </w:r>
      <w:r w:rsidRPr="005C5BFE">
        <w:t>3</w:t>
      </w:r>
      <w:r w:rsidRPr="005C5BFE">
        <w:t>次，求其平均值。</w:t>
      </w:r>
    </w:p>
    <w:p w14:paraId="07AB1730" w14:textId="77777777" w:rsidR="009D05B6" w:rsidRPr="005C5BFE" w:rsidRDefault="006651C8" w:rsidP="006A3113">
      <w:pPr>
        <w:pStyle w:val="af2"/>
        <w:rPr>
          <w:rFonts w:ascii="Times New Roman"/>
        </w:rPr>
      </w:pPr>
      <w:r w:rsidRPr="005C5BFE">
        <w:rPr>
          <w:rFonts w:ascii="Times New Roman"/>
        </w:rPr>
        <w:t>计算公式。</w:t>
      </w:r>
    </w:p>
    <w:p w14:paraId="49A54B27" w14:textId="77777777" w:rsidR="00CA4055" w:rsidRPr="005C5BFE" w:rsidRDefault="006651C8" w:rsidP="00CA4055">
      <w:pPr>
        <w:pStyle w:val="aff7"/>
        <w:ind w:firstLine="420"/>
        <w:rPr>
          <w:rFonts w:ascii="Times New Roman"/>
        </w:rPr>
      </w:pPr>
      <w:r w:rsidRPr="005C5BFE">
        <w:rPr>
          <w:rFonts w:ascii="Times New Roman"/>
        </w:rPr>
        <w:t>抑菌率按式（</w:t>
      </w:r>
      <w:r w:rsidRPr="005C5BFE">
        <w:rPr>
          <w:rFonts w:ascii="Times New Roman"/>
        </w:rPr>
        <w:t>8</w:t>
      </w:r>
      <w:r w:rsidRPr="005C5BFE">
        <w:rPr>
          <w:rFonts w:ascii="Times New Roman"/>
        </w:rPr>
        <w:t>）计算。</w:t>
      </w:r>
    </w:p>
    <w:p w14:paraId="6540F247" w14:textId="77777777" w:rsidR="00CA4055" w:rsidRPr="005C5BFE" w:rsidRDefault="00CA4055" w:rsidP="00CA4055">
      <w:pPr>
        <w:pStyle w:val="aff7"/>
        <w:ind w:firstLine="420"/>
        <w:rPr>
          <w:rFonts w:ascii="Times New Roman"/>
        </w:rPr>
      </w:pPr>
    </w:p>
    <w:p w14:paraId="079B8934" w14:textId="77777777" w:rsidR="0081367C" w:rsidRPr="005C5BFE" w:rsidRDefault="0081367C" w:rsidP="0081367C">
      <w:pPr>
        <w:ind w:leftChars="200" w:left="420" w:firstLineChars="800" w:firstLine="1680"/>
      </w:pPr>
      <w:r w:rsidRPr="005C5BFE">
        <w:t>抑菌率（％）</w:t>
      </w:r>
      <w:r w:rsidRPr="005C5BFE">
        <w:rPr>
          <w:position w:val="-24"/>
        </w:rPr>
        <w:object w:dxaOrig="1340" w:dyaOrig="620" w14:anchorId="732FCF7A">
          <v:shape id="_x0000_i1028" type="#_x0000_t75" style="width:66.5pt;height:26.1pt" o:ole="">
            <v:imagedata r:id="rId15" o:title=""/>
          </v:shape>
          <o:OLEObject Type="Embed" ProgID="Equation.3" ShapeID="_x0000_i1028" DrawAspect="Content" ObjectID="_1669041667" r:id="rId21"/>
        </w:object>
      </w:r>
      <w:r w:rsidRPr="005C5BFE">
        <w:t>…………………………………</w:t>
      </w:r>
      <w:r w:rsidRPr="005C5BFE">
        <w:t>（</w:t>
      </w:r>
      <w:r w:rsidRPr="005C5BFE">
        <w:t>8</w:t>
      </w:r>
      <w:r w:rsidRPr="005C5BFE">
        <w:t>）</w:t>
      </w:r>
    </w:p>
    <w:p w14:paraId="74EB4995" w14:textId="77777777" w:rsidR="009D05B6" w:rsidRPr="005C5BFE" w:rsidRDefault="00693E5D">
      <w:pPr>
        <w:ind w:firstLineChars="200" w:firstLine="420"/>
      </w:pPr>
      <w:r w:rsidRPr="005C5BFE">
        <w:t>式中：</w:t>
      </w:r>
    </w:p>
    <w:p w14:paraId="0172D417" w14:textId="77777777" w:rsidR="009D05B6" w:rsidRPr="005C5BFE" w:rsidRDefault="009D05B6">
      <w:pPr>
        <w:ind w:firstLineChars="200" w:firstLine="420"/>
      </w:pPr>
      <w:r w:rsidRPr="005C5BFE">
        <w:rPr>
          <w:position w:val="-4"/>
        </w:rPr>
        <w:object w:dxaOrig="200" w:dyaOrig="260" w14:anchorId="0C377B60">
          <v:shape id="_x0000_i1029" type="#_x0000_t75" style="width:9.2pt;height:12.5pt" o:ole="">
            <v:imagedata r:id="rId17" o:title=""/>
          </v:shape>
          <o:OLEObject Type="Embed" ProgID="Equations" ShapeID="_x0000_i1029" DrawAspect="Content" ObjectID="_1669041668" r:id="rId22"/>
        </w:object>
      </w:r>
      <w:r w:rsidR="00693E5D" w:rsidRPr="005C5BFE">
        <w:t>——</w:t>
      </w:r>
      <w:r w:rsidR="00693E5D" w:rsidRPr="005C5BFE">
        <w:t>对照样品平均菌落数；</w:t>
      </w:r>
    </w:p>
    <w:p w14:paraId="2D3F2CAE" w14:textId="77777777" w:rsidR="009D05B6" w:rsidRPr="005C5BFE" w:rsidRDefault="009D05B6">
      <w:pPr>
        <w:ind w:firstLineChars="200" w:firstLine="420"/>
      </w:pPr>
      <w:r w:rsidRPr="005C5BFE">
        <w:rPr>
          <w:position w:val="-4"/>
        </w:rPr>
        <w:object w:dxaOrig="260" w:dyaOrig="260" w14:anchorId="4784D5AF">
          <v:shape id="_x0000_i1030" type="#_x0000_t75" style="width:12.5pt;height:12.5pt" o:ole="">
            <v:imagedata r:id="rId19" o:title=""/>
          </v:shape>
          <o:OLEObject Type="Embed" ProgID="Equations" ShapeID="_x0000_i1030" DrawAspect="Content" ObjectID="_1669041669" r:id="rId23"/>
        </w:object>
      </w:r>
      <w:r w:rsidR="00693E5D" w:rsidRPr="005C5BFE">
        <w:t>——</w:t>
      </w:r>
      <w:r w:rsidR="00693E5D" w:rsidRPr="005C5BFE">
        <w:t>试验样品平均菌落数。</w:t>
      </w:r>
    </w:p>
    <w:p w14:paraId="6BA1DD23" w14:textId="77777777" w:rsidR="009D05B6" w:rsidRPr="005C5BFE" w:rsidRDefault="006651C8" w:rsidP="006A3113">
      <w:pPr>
        <w:pStyle w:val="af2"/>
        <w:rPr>
          <w:rFonts w:ascii="Times New Roman"/>
        </w:rPr>
      </w:pPr>
      <w:r w:rsidRPr="005C5BFE">
        <w:rPr>
          <w:rFonts w:ascii="Times New Roman"/>
        </w:rPr>
        <w:t>误差评价</w:t>
      </w:r>
    </w:p>
    <w:p w14:paraId="3BAD6976" w14:textId="77777777" w:rsidR="009D05B6" w:rsidRPr="005C5BFE" w:rsidRDefault="006651C8">
      <w:pPr>
        <w:pStyle w:val="aff7"/>
        <w:ind w:firstLine="420"/>
        <w:rPr>
          <w:rFonts w:ascii="Times New Roman"/>
        </w:rPr>
      </w:pPr>
      <w:r w:rsidRPr="005C5BFE">
        <w:rPr>
          <w:rFonts w:ascii="Times New Roman"/>
        </w:rPr>
        <w:t>同</w:t>
      </w:r>
      <w:r w:rsidRPr="005C5BFE">
        <w:rPr>
          <w:rFonts w:ascii="Times New Roman"/>
        </w:rPr>
        <w:t>7.2.6</w:t>
      </w:r>
    </w:p>
    <w:p w14:paraId="06B398BB" w14:textId="77777777" w:rsidR="009D05B6" w:rsidRPr="005C5BFE" w:rsidRDefault="006651C8" w:rsidP="006A3113">
      <w:pPr>
        <w:pStyle w:val="af2"/>
        <w:rPr>
          <w:rFonts w:ascii="Times New Roman"/>
        </w:rPr>
      </w:pPr>
      <w:r w:rsidRPr="005C5BFE">
        <w:rPr>
          <w:rFonts w:ascii="Times New Roman"/>
        </w:rPr>
        <w:t>产品抑菌效果评价</w:t>
      </w:r>
    </w:p>
    <w:p w14:paraId="32F6EEA3" w14:textId="77777777" w:rsidR="00471184" w:rsidRPr="005C5BFE" w:rsidRDefault="006651C8" w:rsidP="00D323C9">
      <w:pPr>
        <w:pStyle w:val="aff7"/>
        <w:spacing w:beforeLines="50" w:before="156"/>
        <w:ind w:firstLine="420"/>
        <w:rPr>
          <w:rFonts w:ascii="Times New Roman"/>
        </w:rPr>
      </w:pPr>
      <w:r w:rsidRPr="005C5BFE">
        <w:rPr>
          <w:rFonts w:ascii="Times New Roman"/>
        </w:rPr>
        <w:t>将测试结果填入表</w:t>
      </w:r>
      <w:r w:rsidRPr="005C5BFE">
        <w:rPr>
          <w:rFonts w:ascii="Times New Roman"/>
        </w:rPr>
        <w:t>7</w:t>
      </w:r>
      <w:r w:rsidRPr="005C5BFE">
        <w:rPr>
          <w:rFonts w:ascii="Times New Roman"/>
        </w:rPr>
        <w:t>，评价产品的抑菌效果。当抑菌率</w:t>
      </w:r>
      <w:r w:rsidR="001D49F3">
        <w:rPr>
          <w:rFonts w:ascii="Times New Roman"/>
        </w:rPr>
        <w:t>≥</w:t>
      </w:r>
      <w:r w:rsidR="00D10B72" w:rsidRPr="005C5BFE">
        <w:rPr>
          <w:rFonts w:ascii="Times New Roman"/>
        </w:rPr>
        <w:t>90</w:t>
      </w:r>
      <w:r w:rsidRPr="005C5BFE">
        <w:rPr>
          <w:rFonts w:ascii="Times New Roman"/>
        </w:rPr>
        <w:t>％，</w:t>
      </w:r>
      <w:bookmarkStart w:id="2" w:name="_Hlk51008126"/>
      <w:r w:rsidRPr="005C5BFE">
        <w:rPr>
          <w:rFonts w:ascii="Times New Roman"/>
        </w:rPr>
        <w:t>表明此条件下产品有较强抑菌效果</w:t>
      </w:r>
      <w:bookmarkEnd w:id="2"/>
      <w:r w:rsidRPr="005C5BFE">
        <w:rPr>
          <w:rFonts w:ascii="Times New Roman"/>
        </w:rPr>
        <w:t>；当抑菌率</w:t>
      </w:r>
      <w:r w:rsidR="001D49F3">
        <w:rPr>
          <w:rFonts w:ascii="Times New Roman"/>
        </w:rPr>
        <w:t>≥</w:t>
      </w:r>
      <w:r w:rsidRPr="005C5BFE">
        <w:rPr>
          <w:rFonts w:ascii="Times New Roman"/>
        </w:rPr>
        <w:t>50</w:t>
      </w:r>
      <w:r w:rsidRPr="005C5BFE">
        <w:rPr>
          <w:rFonts w:ascii="Times New Roman"/>
        </w:rPr>
        <w:t>％且不足</w:t>
      </w:r>
      <w:r w:rsidRPr="005C5BFE">
        <w:rPr>
          <w:rFonts w:ascii="Times New Roman"/>
        </w:rPr>
        <w:t>90</w:t>
      </w:r>
      <w:r w:rsidRPr="005C5BFE">
        <w:rPr>
          <w:rFonts w:ascii="Times New Roman"/>
        </w:rPr>
        <w:t>％时，表明此条件下产品有抑菌效果。</w:t>
      </w:r>
    </w:p>
    <w:p w14:paraId="462DBF9A" w14:textId="77777777" w:rsidR="009D05B6" w:rsidRPr="005C5BFE" w:rsidRDefault="006651C8" w:rsidP="00363B96">
      <w:pPr>
        <w:pStyle w:val="aff7"/>
        <w:spacing w:line="480" w:lineRule="auto"/>
        <w:ind w:firstLineChars="0" w:firstLine="0"/>
        <w:jc w:val="center"/>
        <w:rPr>
          <w:rFonts w:ascii="Times New Roman" w:eastAsia="黑体"/>
        </w:rPr>
      </w:pPr>
      <w:r w:rsidRPr="005C5BFE">
        <w:rPr>
          <w:rFonts w:ascii="Times New Roman" w:eastAsia="黑体"/>
        </w:rPr>
        <w:t>表</w:t>
      </w:r>
      <w:r w:rsidRPr="005C5BFE">
        <w:rPr>
          <w:rFonts w:ascii="Times New Roman" w:eastAsia="黑体"/>
        </w:rPr>
        <w:t xml:space="preserve">7  </w:t>
      </w:r>
      <w:r w:rsidRPr="005C5BFE">
        <w:rPr>
          <w:rFonts w:ascii="Times New Roman" w:eastAsia="黑体"/>
        </w:rPr>
        <w:t>抑菌效果评价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3"/>
        <w:gridCol w:w="1337"/>
        <w:gridCol w:w="1403"/>
        <w:gridCol w:w="2566"/>
      </w:tblGrid>
      <w:tr w:rsidR="00F16D95" w:rsidRPr="005C5BFE" w14:paraId="17A325CA" w14:textId="77777777" w:rsidTr="00F16D95">
        <w:trPr>
          <w:cantSplit/>
          <w:trHeight w:val="634"/>
          <w:jc w:val="center"/>
        </w:trPr>
        <w:tc>
          <w:tcPr>
            <w:tcW w:w="1493" w:type="dxa"/>
            <w:vAlign w:val="center"/>
          </w:tcPr>
          <w:p w14:paraId="641C4F5C" w14:textId="77777777" w:rsidR="00F16D95" w:rsidRPr="005C5BFE" w:rsidRDefault="006651C8">
            <w:pPr>
              <w:pStyle w:val="aff7"/>
              <w:widowControl w:val="0"/>
              <w:ind w:firstLineChars="0" w:firstLine="0"/>
              <w:jc w:val="center"/>
              <w:rPr>
                <w:rFonts w:ascii="Times New Roman"/>
                <w:sz w:val="18"/>
              </w:rPr>
            </w:pPr>
            <w:r w:rsidRPr="005C5BFE">
              <w:rPr>
                <w:rFonts w:ascii="Times New Roman"/>
                <w:sz w:val="18"/>
              </w:rPr>
              <w:t>试验菌种</w:t>
            </w:r>
            <w:r w:rsidRPr="005C5BFE">
              <w:rPr>
                <w:rFonts w:ascii="Times New Roman"/>
                <w:sz w:val="18"/>
                <w:vertAlign w:val="superscript"/>
              </w:rPr>
              <w:t>a)</w:t>
            </w:r>
          </w:p>
        </w:tc>
        <w:tc>
          <w:tcPr>
            <w:tcW w:w="1337" w:type="dxa"/>
            <w:vAlign w:val="center"/>
          </w:tcPr>
          <w:p w14:paraId="2D1D6326" w14:textId="77777777" w:rsidR="00F16D95" w:rsidRPr="005C5BFE" w:rsidRDefault="006651C8" w:rsidP="00F16D95">
            <w:pPr>
              <w:pStyle w:val="aff7"/>
              <w:widowControl w:val="0"/>
              <w:ind w:firstLineChars="0" w:firstLine="0"/>
              <w:jc w:val="center"/>
              <w:rPr>
                <w:rFonts w:ascii="Times New Roman"/>
                <w:sz w:val="18"/>
              </w:rPr>
            </w:pPr>
            <w:r w:rsidRPr="005C5BFE">
              <w:rPr>
                <w:rFonts w:ascii="Times New Roman"/>
                <w:sz w:val="18"/>
              </w:rPr>
              <w:t>作用时间（</w:t>
            </w:r>
            <w:r w:rsidRPr="005C5BFE">
              <w:rPr>
                <w:rFonts w:ascii="Times New Roman"/>
                <w:sz w:val="18"/>
              </w:rPr>
              <w:t>min</w:t>
            </w:r>
            <w:r w:rsidRPr="005C5BFE">
              <w:rPr>
                <w:rFonts w:ascii="Times New Roman"/>
                <w:sz w:val="18"/>
              </w:rPr>
              <w:t>）</w:t>
            </w:r>
          </w:p>
        </w:tc>
        <w:tc>
          <w:tcPr>
            <w:tcW w:w="1403" w:type="dxa"/>
            <w:vAlign w:val="center"/>
          </w:tcPr>
          <w:p w14:paraId="5B7183C4" w14:textId="77777777" w:rsidR="00F16D95" w:rsidRPr="005C5BFE" w:rsidRDefault="006651C8">
            <w:pPr>
              <w:pStyle w:val="aff7"/>
              <w:widowControl w:val="0"/>
              <w:ind w:firstLineChars="0" w:firstLine="0"/>
              <w:jc w:val="center"/>
              <w:rPr>
                <w:rFonts w:ascii="Times New Roman"/>
                <w:sz w:val="18"/>
              </w:rPr>
            </w:pPr>
            <w:r w:rsidRPr="005C5BFE">
              <w:rPr>
                <w:rFonts w:ascii="Times New Roman"/>
                <w:sz w:val="18"/>
              </w:rPr>
              <w:t>作用浓度</w:t>
            </w:r>
          </w:p>
        </w:tc>
        <w:tc>
          <w:tcPr>
            <w:tcW w:w="2566" w:type="dxa"/>
            <w:vAlign w:val="center"/>
          </w:tcPr>
          <w:p w14:paraId="2CD8E3AD" w14:textId="77777777" w:rsidR="00F16D95" w:rsidRPr="005C5BFE" w:rsidRDefault="006651C8" w:rsidP="00F16D95">
            <w:pPr>
              <w:pStyle w:val="aff7"/>
              <w:widowControl w:val="0"/>
              <w:ind w:firstLineChars="0" w:firstLine="0"/>
              <w:jc w:val="center"/>
              <w:rPr>
                <w:rFonts w:ascii="Times New Roman"/>
                <w:sz w:val="18"/>
              </w:rPr>
            </w:pPr>
            <w:r w:rsidRPr="005C5BFE">
              <w:rPr>
                <w:rFonts w:ascii="Times New Roman"/>
                <w:sz w:val="18"/>
              </w:rPr>
              <w:t>效果评价</w:t>
            </w:r>
          </w:p>
        </w:tc>
      </w:tr>
      <w:tr w:rsidR="00F16D95" w:rsidRPr="005C5BFE" w14:paraId="06FED1A9" w14:textId="77777777" w:rsidTr="00F16D95">
        <w:trPr>
          <w:jc w:val="center"/>
        </w:trPr>
        <w:tc>
          <w:tcPr>
            <w:tcW w:w="1493" w:type="dxa"/>
          </w:tcPr>
          <w:p w14:paraId="68ED63DD" w14:textId="77777777" w:rsidR="00F16D95" w:rsidRPr="005C5BFE" w:rsidRDefault="00F16D95">
            <w:pPr>
              <w:pStyle w:val="aff7"/>
              <w:widowControl w:val="0"/>
              <w:ind w:firstLineChars="0" w:firstLine="0"/>
              <w:rPr>
                <w:rFonts w:ascii="Times New Roman"/>
                <w:sz w:val="18"/>
              </w:rPr>
            </w:pPr>
          </w:p>
        </w:tc>
        <w:tc>
          <w:tcPr>
            <w:tcW w:w="1337" w:type="dxa"/>
          </w:tcPr>
          <w:p w14:paraId="761CF8F0" w14:textId="77777777" w:rsidR="00F16D95" w:rsidRPr="005C5BFE" w:rsidRDefault="00F16D95">
            <w:pPr>
              <w:pStyle w:val="aff7"/>
              <w:widowControl w:val="0"/>
              <w:ind w:firstLineChars="0" w:firstLine="0"/>
              <w:rPr>
                <w:rFonts w:ascii="Times New Roman"/>
                <w:sz w:val="18"/>
              </w:rPr>
            </w:pPr>
          </w:p>
        </w:tc>
        <w:tc>
          <w:tcPr>
            <w:tcW w:w="1403" w:type="dxa"/>
          </w:tcPr>
          <w:p w14:paraId="5086FF5B" w14:textId="77777777" w:rsidR="00F16D95" w:rsidRPr="005C5BFE" w:rsidRDefault="00F16D95">
            <w:pPr>
              <w:pStyle w:val="aff7"/>
              <w:widowControl w:val="0"/>
              <w:ind w:firstLineChars="0" w:firstLine="0"/>
              <w:rPr>
                <w:rFonts w:ascii="Times New Roman"/>
                <w:sz w:val="18"/>
              </w:rPr>
            </w:pPr>
          </w:p>
        </w:tc>
        <w:tc>
          <w:tcPr>
            <w:tcW w:w="2566" w:type="dxa"/>
            <w:vAlign w:val="center"/>
          </w:tcPr>
          <w:p w14:paraId="65FF1CC0" w14:textId="77777777" w:rsidR="00F16D95" w:rsidRPr="005C5BFE" w:rsidRDefault="00F16D95" w:rsidP="008B7849">
            <w:pPr>
              <w:pStyle w:val="aff7"/>
              <w:widowControl w:val="0"/>
              <w:ind w:firstLineChars="0" w:firstLine="0"/>
              <w:jc w:val="center"/>
              <w:rPr>
                <w:rFonts w:ascii="Times New Roman"/>
                <w:sz w:val="18"/>
              </w:rPr>
            </w:pPr>
          </w:p>
        </w:tc>
      </w:tr>
      <w:tr w:rsidR="00F16D95" w:rsidRPr="005C5BFE" w14:paraId="714B5326" w14:textId="77777777" w:rsidTr="00F16D95">
        <w:trPr>
          <w:jc w:val="center"/>
        </w:trPr>
        <w:tc>
          <w:tcPr>
            <w:tcW w:w="1493" w:type="dxa"/>
          </w:tcPr>
          <w:p w14:paraId="78BE070C" w14:textId="77777777" w:rsidR="00F16D95" w:rsidRPr="005C5BFE" w:rsidRDefault="00F16D95">
            <w:pPr>
              <w:pStyle w:val="aff7"/>
              <w:widowControl w:val="0"/>
              <w:ind w:firstLineChars="0" w:firstLine="0"/>
              <w:rPr>
                <w:rFonts w:ascii="Times New Roman"/>
                <w:sz w:val="18"/>
              </w:rPr>
            </w:pPr>
          </w:p>
        </w:tc>
        <w:tc>
          <w:tcPr>
            <w:tcW w:w="1337" w:type="dxa"/>
          </w:tcPr>
          <w:p w14:paraId="2D216294" w14:textId="77777777" w:rsidR="00F16D95" w:rsidRPr="005C5BFE" w:rsidRDefault="00F16D95">
            <w:pPr>
              <w:pStyle w:val="aff7"/>
              <w:widowControl w:val="0"/>
              <w:ind w:firstLineChars="0" w:firstLine="0"/>
              <w:rPr>
                <w:rFonts w:ascii="Times New Roman"/>
                <w:sz w:val="18"/>
              </w:rPr>
            </w:pPr>
          </w:p>
        </w:tc>
        <w:tc>
          <w:tcPr>
            <w:tcW w:w="1403" w:type="dxa"/>
          </w:tcPr>
          <w:p w14:paraId="74CF8E1F" w14:textId="77777777" w:rsidR="00F16D95" w:rsidRPr="005C5BFE" w:rsidRDefault="00F16D95">
            <w:pPr>
              <w:pStyle w:val="aff7"/>
              <w:widowControl w:val="0"/>
              <w:ind w:firstLineChars="0" w:firstLine="0"/>
              <w:rPr>
                <w:rFonts w:ascii="Times New Roman"/>
                <w:sz w:val="18"/>
              </w:rPr>
            </w:pPr>
          </w:p>
        </w:tc>
        <w:tc>
          <w:tcPr>
            <w:tcW w:w="2566" w:type="dxa"/>
          </w:tcPr>
          <w:p w14:paraId="598C2A9B" w14:textId="77777777" w:rsidR="00F16D95" w:rsidRPr="005C5BFE" w:rsidRDefault="00F16D95">
            <w:pPr>
              <w:pStyle w:val="aff7"/>
              <w:widowControl w:val="0"/>
              <w:ind w:firstLineChars="0" w:firstLine="0"/>
              <w:rPr>
                <w:rFonts w:ascii="Times New Roman"/>
                <w:sz w:val="18"/>
              </w:rPr>
            </w:pPr>
          </w:p>
        </w:tc>
      </w:tr>
      <w:tr w:rsidR="005C5BFE" w:rsidRPr="005C5BFE" w14:paraId="31EEB33C" w14:textId="77777777" w:rsidTr="00E22634">
        <w:trPr>
          <w:jc w:val="center"/>
        </w:trPr>
        <w:tc>
          <w:tcPr>
            <w:tcW w:w="6799" w:type="dxa"/>
            <w:gridSpan w:val="4"/>
          </w:tcPr>
          <w:p w14:paraId="71C1C6A6" w14:textId="77777777" w:rsidR="005C5BFE" w:rsidRPr="005C5BFE" w:rsidRDefault="005C5BFE">
            <w:pPr>
              <w:pStyle w:val="aff7"/>
              <w:widowControl w:val="0"/>
              <w:ind w:firstLineChars="0" w:firstLine="0"/>
              <w:rPr>
                <w:rFonts w:ascii="Times New Roman"/>
                <w:sz w:val="18"/>
              </w:rPr>
            </w:pPr>
            <w:r w:rsidRPr="005C5BFE">
              <w:rPr>
                <w:rFonts w:ascii="Times New Roman"/>
                <w:sz w:val="18"/>
                <w:vertAlign w:val="superscript"/>
              </w:rPr>
              <w:t>a)</w:t>
            </w:r>
            <w:r w:rsidRPr="005C5BFE">
              <w:rPr>
                <w:rFonts w:ascii="Times New Roman"/>
                <w:sz w:val="18"/>
              </w:rPr>
              <w:t>试验菌一栏填入具体的测试菌种，对于多个菌种的测定结果，分别进行效果评价。</w:t>
            </w:r>
          </w:p>
        </w:tc>
      </w:tr>
    </w:tbl>
    <w:p w14:paraId="2D5ED20D" w14:textId="77777777" w:rsidR="009D05B6" w:rsidRPr="005C5BFE" w:rsidRDefault="006651C8" w:rsidP="00B25FDD">
      <w:pPr>
        <w:pStyle w:val="af1"/>
        <w:ind w:leftChars="-1" w:left="-2"/>
        <w:rPr>
          <w:rFonts w:ascii="Times New Roman"/>
        </w:rPr>
      </w:pPr>
      <w:r w:rsidRPr="005C5BFE">
        <w:rPr>
          <w:rFonts w:ascii="Times New Roman"/>
        </w:rPr>
        <w:t>织物类洗涤剂抗菌或抑菌效果检验方法（模拟法）</w:t>
      </w:r>
    </w:p>
    <w:p w14:paraId="29ACFA9D" w14:textId="77777777" w:rsidR="009D05B6" w:rsidRPr="005C5BFE" w:rsidRDefault="006651C8" w:rsidP="006A3113">
      <w:pPr>
        <w:pStyle w:val="af2"/>
        <w:rPr>
          <w:rFonts w:ascii="Times New Roman"/>
        </w:rPr>
      </w:pPr>
      <w:r w:rsidRPr="005C5BFE">
        <w:rPr>
          <w:rFonts w:ascii="Times New Roman"/>
        </w:rPr>
        <w:t>原理</w:t>
      </w:r>
    </w:p>
    <w:p w14:paraId="6C173438" w14:textId="77777777" w:rsidR="009D05B6" w:rsidRPr="005C5BFE" w:rsidRDefault="006651C8">
      <w:pPr>
        <w:ind w:firstLine="420"/>
      </w:pPr>
      <w:r w:rsidRPr="005C5BFE">
        <w:t>本方法通过模拟洗衣机的洗衣过程，检测洗衣粉（剂）等织物类洗涤产品的抗菌或抑菌效果。</w:t>
      </w:r>
    </w:p>
    <w:p w14:paraId="513B4AB8" w14:textId="77777777" w:rsidR="009D05B6" w:rsidRPr="005C5BFE" w:rsidRDefault="006651C8" w:rsidP="006A3113">
      <w:pPr>
        <w:pStyle w:val="af2"/>
        <w:rPr>
          <w:rFonts w:ascii="Times New Roman"/>
        </w:rPr>
      </w:pPr>
      <w:r w:rsidRPr="005C5BFE">
        <w:rPr>
          <w:rFonts w:ascii="Times New Roman"/>
        </w:rPr>
        <w:t>设备</w:t>
      </w:r>
    </w:p>
    <w:p w14:paraId="6AAE50C7" w14:textId="77777777" w:rsidR="009D05B6" w:rsidRPr="005C5BFE" w:rsidRDefault="00693E5D" w:rsidP="006C01C1">
      <w:pPr>
        <w:numPr>
          <w:ilvl w:val="0"/>
          <w:numId w:val="28"/>
        </w:numPr>
      </w:pPr>
      <w:r w:rsidRPr="005C5BFE">
        <w:t>不锈钢转轴（由一条直径</w:t>
      </w:r>
      <w:r w:rsidRPr="005C5BFE">
        <w:t>0.16cm</w:t>
      </w:r>
      <w:r w:rsidRPr="005C5BFE">
        <w:t>不锈钢丝制成，如图</w:t>
      </w:r>
      <w:r w:rsidRPr="005C5BFE">
        <w:t>1</w:t>
      </w:r>
      <w:r w:rsidRPr="005C5BFE">
        <w:t>）</w:t>
      </w:r>
    </w:p>
    <w:p w14:paraId="3C5DDDA0" w14:textId="77777777" w:rsidR="009D05B6" w:rsidRPr="005C5BFE" w:rsidRDefault="009D05B6">
      <w:pPr>
        <w:jc w:val="center"/>
      </w:pPr>
      <w:r w:rsidRPr="005C5BFE">
        <w:object w:dxaOrig="7021" w:dyaOrig="4814" w14:anchorId="4E06832C">
          <v:shape id="_x0000_i1031" type="#_x0000_t75" style="width:176.35pt;height:118.3pt" o:ole="">
            <v:imagedata r:id="rId24" o:title=""/>
          </v:shape>
          <o:OLEObject Type="Embed" ProgID="PBrush" ShapeID="_x0000_i1031" DrawAspect="Content" ObjectID="_1669041670" r:id="rId25"/>
        </w:object>
      </w:r>
    </w:p>
    <w:p w14:paraId="780C1C36" w14:textId="77777777" w:rsidR="009D05B6" w:rsidRPr="005C5BFE" w:rsidRDefault="00693E5D">
      <w:r w:rsidRPr="005C5BFE">
        <w:t xml:space="preserve">                           </w:t>
      </w:r>
      <w:r w:rsidRPr="005C5BFE">
        <w:t>俯视图</w:t>
      </w:r>
      <w:r w:rsidRPr="005C5BFE">
        <w:t xml:space="preserve">                </w:t>
      </w:r>
      <w:r w:rsidRPr="005C5BFE">
        <w:t>侧面图</w:t>
      </w:r>
    </w:p>
    <w:p w14:paraId="03A342B3" w14:textId="77777777" w:rsidR="009D05B6" w:rsidRPr="005C5BFE" w:rsidRDefault="009D05B6"/>
    <w:p w14:paraId="294282E7" w14:textId="77777777" w:rsidR="009D05B6" w:rsidRPr="005C5BFE" w:rsidRDefault="00693E5D">
      <w:pPr>
        <w:jc w:val="center"/>
      </w:pPr>
      <w:r w:rsidRPr="005C5BFE">
        <w:t>图</w:t>
      </w:r>
      <w:r w:rsidRPr="005C5BFE">
        <w:t xml:space="preserve">1   </w:t>
      </w:r>
      <w:r w:rsidRPr="005C5BFE">
        <w:t>缠绕测试布条的不锈钢转轴</w:t>
      </w:r>
    </w:p>
    <w:p w14:paraId="77A4A265" w14:textId="77777777" w:rsidR="009D05B6" w:rsidRPr="005C5BFE" w:rsidRDefault="009D05B6">
      <w:pPr>
        <w:jc w:val="center"/>
      </w:pPr>
    </w:p>
    <w:p w14:paraId="01F6EBAA" w14:textId="77777777" w:rsidR="009D05B6" w:rsidRPr="005C5BFE" w:rsidRDefault="00693E5D" w:rsidP="006C01C1">
      <w:pPr>
        <w:numPr>
          <w:ilvl w:val="0"/>
          <w:numId w:val="28"/>
        </w:numPr>
      </w:pPr>
      <w:r w:rsidRPr="005C5BFE">
        <w:t>有金属螺盖的玻璃罐（容积为</w:t>
      </w:r>
      <w:r w:rsidRPr="005C5BFE">
        <w:t>470mL</w:t>
      </w:r>
      <w:r w:rsidRPr="005C5BFE">
        <w:t>，可高压灭菌，并可放入转轴的广口罐），将罐口覆</w:t>
      </w:r>
    </w:p>
    <w:p w14:paraId="78BB8CAE" w14:textId="77777777" w:rsidR="009D05B6" w:rsidRPr="005C5BFE" w:rsidRDefault="00693E5D" w:rsidP="00E03B13">
      <w:pPr>
        <w:adjustRightInd w:val="0"/>
        <w:snapToGrid w:val="0"/>
        <w:spacing w:line="310" w:lineRule="atLeast"/>
      </w:pPr>
      <w:r w:rsidRPr="005C5BFE">
        <w:t>盖牛皮纸，加盖，于</w:t>
      </w:r>
      <w:r w:rsidRPr="005C5BFE">
        <w:t>121℃</w:t>
      </w:r>
      <w:r w:rsidRPr="005C5BFE">
        <w:t>灭菌</w:t>
      </w:r>
      <w:r w:rsidRPr="005C5BFE">
        <w:t>25min</w:t>
      </w:r>
      <w:r w:rsidR="0081367C" w:rsidRPr="005C5BFE">
        <w:t>备用。</w:t>
      </w:r>
    </w:p>
    <w:p w14:paraId="4E10EAB2" w14:textId="77777777" w:rsidR="009D05B6" w:rsidRPr="005C5BFE" w:rsidRDefault="006651C8" w:rsidP="006C01C1">
      <w:pPr>
        <w:numPr>
          <w:ilvl w:val="0"/>
          <w:numId w:val="28"/>
        </w:numPr>
      </w:pPr>
      <w:r w:rsidRPr="005C5BFE">
        <w:t>转动速度为</w:t>
      </w:r>
      <w:r w:rsidRPr="005C5BFE">
        <w:t>45r/min</w:t>
      </w:r>
      <w:r w:rsidRPr="005C5BFE">
        <w:t>～</w:t>
      </w:r>
      <w:r w:rsidRPr="005C5BFE">
        <w:t>60r/min</w:t>
      </w:r>
      <w:r w:rsidRPr="005C5BFE">
        <w:t>的滚动摇床</w:t>
      </w:r>
    </w:p>
    <w:p w14:paraId="7A088667" w14:textId="77777777" w:rsidR="009D05B6" w:rsidRPr="005C5BFE" w:rsidRDefault="00693E5D" w:rsidP="006C01C1">
      <w:pPr>
        <w:numPr>
          <w:ilvl w:val="0"/>
          <w:numId w:val="28"/>
        </w:numPr>
      </w:pPr>
      <w:r w:rsidRPr="005C5BFE">
        <w:t>可调恒温水浴箱</w:t>
      </w:r>
    </w:p>
    <w:p w14:paraId="34191228" w14:textId="77777777" w:rsidR="009D05B6" w:rsidRPr="005C5BFE" w:rsidRDefault="00693E5D" w:rsidP="006C01C1">
      <w:pPr>
        <w:numPr>
          <w:ilvl w:val="0"/>
          <w:numId w:val="28"/>
        </w:numPr>
      </w:pPr>
      <w:r w:rsidRPr="005C5BFE">
        <w:t>吸管（</w:t>
      </w:r>
      <w:r w:rsidRPr="005C5BFE">
        <w:t>1mL</w:t>
      </w:r>
      <w:r w:rsidRPr="005C5BFE">
        <w:t>、</w:t>
      </w:r>
      <w:r w:rsidRPr="005C5BFE">
        <w:t>5mL</w:t>
      </w:r>
      <w:r w:rsidR="001D49F3">
        <w:t>、</w:t>
      </w:r>
      <w:r w:rsidRPr="005C5BFE">
        <w:t>10mL</w:t>
      </w:r>
      <w:r w:rsidRPr="005C5BFE">
        <w:t>）</w:t>
      </w:r>
    </w:p>
    <w:p w14:paraId="40DA625F" w14:textId="77777777" w:rsidR="009D05B6" w:rsidRPr="005C5BFE" w:rsidRDefault="00693E5D" w:rsidP="006C01C1">
      <w:pPr>
        <w:numPr>
          <w:ilvl w:val="0"/>
          <w:numId w:val="28"/>
        </w:numPr>
      </w:pPr>
      <w:r w:rsidRPr="005C5BFE">
        <w:t>培养皿</w:t>
      </w:r>
    </w:p>
    <w:p w14:paraId="14FCA830" w14:textId="77777777" w:rsidR="009D05B6" w:rsidRPr="005C5BFE" w:rsidRDefault="00693E5D" w:rsidP="006C01C1">
      <w:pPr>
        <w:numPr>
          <w:ilvl w:val="0"/>
          <w:numId w:val="28"/>
        </w:numPr>
      </w:pPr>
      <w:r w:rsidRPr="005C5BFE">
        <w:t>铺有滤纸的玻璃培养皿</w:t>
      </w:r>
    </w:p>
    <w:p w14:paraId="3BCCEC77" w14:textId="77777777" w:rsidR="009D05B6" w:rsidRPr="005C5BFE" w:rsidRDefault="00693E5D" w:rsidP="006C01C1">
      <w:pPr>
        <w:numPr>
          <w:ilvl w:val="0"/>
          <w:numId w:val="28"/>
        </w:numPr>
      </w:pPr>
      <w:r w:rsidRPr="005C5BFE">
        <w:t>细菌保存管</w:t>
      </w:r>
    </w:p>
    <w:p w14:paraId="3F985F75" w14:textId="77777777" w:rsidR="009D05B6" w:rsidRPr="005C5BFE" w:rsidRDefault="00693E5D" w:rsidP="006C01C1">
      <w:pPr>
        <w:numPr>
          <w:ilvl w:val="0"/>
          <w:numId w:val="28"/>
        </w:numPr>
      </w:pPr>
      <w:r w:rsidRPr="005C5BFE">
        <w:t>细菌培养箱</w:t>
      </w:r>
    </w:p>
    <w:p w14:paraId="5392D741" w14:textId="77777777" w:rsidR="009D05B6" w:rsidRPr="005C5BFE" w:rsidRDefault="00693E5D" w:rsidP="006C01C1">
      <w:pPr>
        <w:numPr>
          <w:ilvl w:val="0"/>
          <w:numId w:val="28"/>
        </w:numPr>
      </w:pPr>
      <w:r w:rsidRPr="005C5BFE">
        <w:t>涡流振荡器</w:t>
      </w:r>
    </w:p>
    <w:p w14:paraId="4358CAF4" w14:textId="77777777" w:rsidR="009D05B6" w:rsidRPr="005C5BFE" w:rsidRDefault="00693E5D" w:rsidP="006C01C1">
      <w:pPr>
        <w:numPr>
          <w:ilvl w:val="0"/>
          <w:numId w:val="28"/>
        </w:numPr>
      </w:pPr>
      <w:r w:rsidRPr="005C5BFE">
        <w:t>棉布（</w:t>
      </w:r>
      <w:r w:rsidRPr="005C5BFE">
        <w:t>32</w:t>
      </w:r>
      <w:r w:rsidRPr="005C5BFE">
        <w:t>支纱</w:t>
      </w:r>
      <w:r w:rsidRPr="005C5BFE">
        <w:t>/cm</w:t>
      </w:r>
      <w:r w:rsidRPr="005C5BFE">
        <w:t>荡器玻支纱</w:t>
      </w:r>
      <w:r w:rsidRPr="005C5BFE">
        <w:t>/cm</w:t>
      </w:r>
      <w:r w:rsidRPr="005C5BFE">
        <w:t>平织棉布）</w:t>
      </w:r>
    </w:p>
    <w:p w14:paraId="406ED386" w14:textId="77777777" w:rsidR="00E03B13" w:rsidRPr="005C5BFE" w:rsidRDefault="00693E5D" w:rsidP="006C01C1">
      <w:pPr>
        <w:numPr>
          <w:ilvl w:val="0"/>
          <w:numId w:val="28"/>
        </w:numPr>
      </w:pPr>
      <w:r w:rsidRPr="005C5BFE">
        <w:t>别针、镊子、无菌手套、</w:t>
      </w:r>
      <w:r w:rsidRPr="005C5BFE">
        <w:t>3mm</w:t>
      </w:r>
      <w:r w:rsidRPr="005C5BFE">
        <w:t>～</w:t>
      </w:r>
      <w:r w:rsidRPr="005C5BFE">
        <w:t>5mm</w:t>
      </w:r>
      <w:r w:rsidRPr="005C5BFE">
        <w:t>玻璃珠、秒表、载体布片</w:t>
      </w:r>
      <w:r w:rsidRPr="005C5BFE">
        <w:t>2.5cm</w:t>
      </w:r>
      <w:r w:rsidRPr="005C5BFE">
        <w:t>～</w:t>
      </w:r>
      <w:r w:rsidRPr="005C5BFE">
        <w:t>3.8cm</w:t>
      </w:r>
      <w:r w:rsidRPr="005C5BFE">
        <w:t>（见测试棉布</w:t>
      </w:r>
    </w:p>
    <w:p w14:paraId="76B59032" w14:textId="77777777" w:rsidR="009D05B6" w:rsidRPr="005C5BFE" w:rsidRDefault="00693E5D" w:rsidP="00E03B13">
      <w:pPr>
        <w:ind w:firstLineChars="400" w:firstLine="840"/>
      </w:pPr>
      <w:r w:rsidRPr="005C5BFE">
        <w:t>制备）</w:t>
      </w:r>
      <w:r w:rsidR="0081367C" w:rsidRPr="005C5BFE">
        <w:t>。</w:t>
      </w:r>
    </w:p>
    <w:p w14:paraId="2E69CA2C" w14:textId="77777777" w:rsidR="009D05B6" w:rsidRPr="005C5BFE" w:rsidRDefault="006651C8" w:rsidP="006A3113">
      <w:pPr>
        <w:pStyle w:val="af2"/>
        <w:adjustRightInd w:val="0"/>
        <w:snapToGrid w:val="0"/>
        <w:spacing w:line="310" w:lineRule="atLeast"/>
        <w:rPr>
          <w:rFonts w:ascii="Times New Roman"/>
        </w:rPr>
      </w:pPr>
      <w:r w:rsidRPr="005C5BFE">
        <w:rPr>
          <w:rFonts w:ascii="Times New Roman"/>
        </w:rPr>
        <w:t>试剂</w:t>
      </w:r>
    </w:p>
    <w:p w14:paraId="2B7DC524" w14:textId="77777777" w:rsidR="009D05B6" w:rsidRPr="005C5BFE" w:rsidRDefault="009946D9" w:rsidP="006C01C1">
      <w:pPr>
        <w:numPr>
          <w:ilvl w:val="1"/>
          <w:numId w:val="32"/>
        </w:numPr>
        <w:adjustRightInd w:val="0"/>
        <w:snapToGrid w:val="0"/>
        <w:spacing w:line="310" w:lineRule="atLeast"/>
      </w:pPr>
      <w:r>
        <w:rPr>
          <w:rFonts w:hint="eastAsia"/>
        </w:rPr>
        <w:t>培养基（商品化的合格市售培养基）：</w:t>
      </w:r>
      <w:r w:rsidR="00693E5D" w:rsidRPr="005C5BFE">
        <w:t>营养琼脂</w:t>
      </w:r>
      <w:r>
        <w:t>、</w:t>
      </w:r>
      <w:r w:rsidR="00693E5D" w:rsidRPr="005C5BFE">
        <w:t>营养琼脂</w:t>
      </w:r>
      <w:r w:rsidR="00693E5D" w:rsidRPr="005C5BFE">
        <w:t>A</w:t>
      </w:r>
      <w:r w:rsidR="00D10B72" w:rsidRPr="005C5BFE">
        <w:t>（在营养琼脂中另加入</w:t>
      </w:r>
      <w:r w:rsidR="00D10B72" w:rsidRPr="005C5BFE">
        <w:t>1.5</w:t>
      </w:r>
      <w:r w:rsidR="00D10B72" w:rsidRPr="005C5BFE">
        <w:t>％的琼脂）</w:t>
      </w:r>
      <w:r>
        <w:t>、</w:t>
      </w:r>
      <w:r w:rsidR="00E03B13" w:rsidRPr="005C5BFE">
        <w:t>胰蛋白胨大豆琼脂培养基（</w:t>
      </w:r>
      <w:r w:rsidR="00E03B13" w:rsidRPr="005C5BFE">
        <w:t>TSA</w:t>
      </w:r>
      <w:r w:rsidR="00E03B13" w:rsidRPr="005C5BFE">
        <w:t>）</w:t>
      </w:r>
      <w:r>
        <w:t>、</w:t>
      </w:r>
      <w:r w:rsidR="00693E5D" w:rsidRPr="005C5BFE">
        <w:t>胰蛋白胨大豆肉汤培养基（</w:t>
      </w:r>
      <w:r w:rsidR="00693E5D" w:rsidRPr="005C5BFE">
        <w:t>TSB</w:t>
      </w:r>
      <w:r w:rsidR="00693E5D" w:rsidRPr="005C5BFE">
        <w:t>）</w:t>
      </w:r>
      <w:r w:rsidR="00D10B72" w:rsidRPr="005C5BFE">
        <w:t>。</w:t>
      </w:r>
    </w:p>
    <w:p w14:paraId="1300B0AD" w14:textId="77777777" w:rsidR="009D05B6" w:rsidRPr="005C5BFE" w:rsidRDefault="00693E5D" w:rsidP="006C01C1">
      <w:pPr>
        <w:numPr>
          <w:ilvl w:val="1"/>
          <w:numId w:val="32"/>
        </w:numPr>
        <w:adjustRightInd w:val="0"/>
        <w:snapToGrid w:val="0"/>
        <w:spacing w:line="310" w:lineRule="atLeast"/>
      </w:pPr>
      <w:r w:rsidRPr="005C5BFE">
        <w:t>牛血清白蛋白溶液（</w:t>
      </w:r>
      <w:r w:rsidRPr="005C5BFE">
        <w:t>3</w:t>
      </w:r>
      <w:r w:rsidRPr="005C5BFE">
        <w:t>％）</w:t>
      </w:r>
      <w:r w:rsidR="00D10B72" w:rsidRPr="005C5BFE">
        <w:t>：</w:t>
      </w:r>
      <w:r w:rsidRPr="005C5BFE">
        <w:t>称取牛血清白蛋白</w:t>
      </w:r>
      <w:r w:rsidRPr="005C5BFE">
        <w:t>3.0g</w:t>
      </w:r>
      <w:r w:rsidRPr="005C5BFE">
        <w:t>，加蒸馏水</w:t>
      </w:r>
      <w:r w:rsidRPr="005C5BFE">
        <w:t>100mL</w:t>
      </w:r>
      <w:r w:rsidRPr="005C5BFE">
        <w:t>，溶解后用微孔滤膜（孔径为</w:t>
      </w:r>
      <w:r w:rsidRPr="005C5BFE">
        <w:t>0.45</w:t>
      </w:r>
      <w:r w:rsidR="009946D9" w:rsidRPr="005C5BFE">
        <w:t>μ</w:t>
      </w:r>
      <w:r w:rsidR="009946D9">
        <w:rPr>
          <w:rFonts w:hint="eastAsia"/>
        </w:rPr>
        <w:t>m</w:t>
      </w:r>
      <w:r w:rsidRPr="005C5BFE">
        <w:t>）过滤除菌，冰箱保存备用。</w:t>
      </w:r>
    </w:p>
    <w:p w14:paraId="1C8691F9" w14:textId="77777777" w:rsidR="00D10B72" w:rsidRPr="005C5BFE" w:rsidRDefault="00693E5D" w:rsidP="006C01C1">
      <w:pPr>
        <w:numPr>
          <w:ilvl w:val="1"/>
          <w:numId w:val="32"/>
        </w:numPr>
        <w:adjustRightInd w:val="0"/>
        <w:snapToGrid w:val="0"/>
        <w:spacing w:line="310" w:lineRule="atLeast"/>
      </w:pPr>
      <w:r w:rsidRPr="005C5BFE">
        <w:t>标准硬水</w:t>
      </w:r>
      <w:r w:rsidR="009946D9" w:rsidRPr="005C5BFE">
        <w:t>（</w:t>
      </w:r>
      <w:r w:rsidR="009946D9" w:rsidRPr="005C5BFE">
        <w:t>7.2.2.</w:t>
      </w:r>
      <w:r w:rsidR="009946D9">
        <w:rPr>
          <w:rFonts w:hint="eastAsia"/>
        </w:rPr>
        <w:t>c</w:t>
      </w:r>
      <w:r w:rsidR="009946D9" w:rsidRPr="005C5BFE">
        <w:t>）</w:t>
      </w:r>
    </w:p>
    <w:p w14:paraId="719ACEFA" w14:textId="77777777" w:rsidR="009D05B6" w:rsidRPr="005C5BFE" w:rsidRDefault="00693E5D" w:rsidP="006C01C1">
      <w:pPr>
        <w:numPr>
          <w:ilvl w:val="1"/>
          <w:numId w:val="32"/>
        </w:numPr>
        <w:adjustRightInd w:val="0"/>
        <w:snapToGrid w:val="0"/>
        <w:spacing w:line="310" w:lineRule="atLeast"/>
      </w:pPr>
      <w:r w:rsidRPr="005C5BFE">
        <w:t>非离子浸湿剂</w:t>
      </w:r>
      <w:r w:rsidR="00D10B72" w:rsidRPr="005C5BFE">
        <w:t>：</w:t>
      </w:r>
      <w:r w:rsidRPr="005C5BFE">
        <w:t>称取</w:t>
      </w:r>
      <w:r w:rsidRPr="005C5BFE">
        <w:t>5.0g</w:t>
      </w:r>
      <w:r w:rsidRPr="005C5BFE">
        <w:t>烷基酚聚氧乙烯醚，</w:t>
      </w:r>
      <w:r w:rsidRPr="005C5BFE">
        <w:t>5.0g</w:t>
      </w:r>
      <w:r w:rsidRPr="005C5BFE">
        <w:t>碳酸钠，加蒸馏水</w:t>
      </w:r>
      <w:r w:rsidRPr="005C5BFE">
        <w:t>1000mL</w:t>
      </w:r>
      <w:r w:rsidRPr="005C5BFE">
        <w:t>溶解。</w:t>
      </w:r>
    </w:p>
    <w:p w14:paraId="5B033EA3" w14:textId="77777777" w:rsidR="009D05B6" w:rsidRPr="005C5BFE" w:rsidRDefault="00693E5D" w:rsidP="006C01C1">
      <w:pPr>
        <w:numPr>
          <w:ilvl w:val="1"/>
          <w:numId w:val="32"/>
        </w:numPr>
        <w:adjustRightInd w:val="0"/>
        <w:snapToGrid w:val="0"/>
        <w:spacing w:line="310" w:lineRule="atLeast"/>
      </w:pPr>
      <w:r w:rsidRPr="005C5BFE">
        <w:t>洗涤液</w:t>
      </w:r>
      <w:r w:rsidR="00D10B72" w:rsidRPr="005C5BFE">
        <w:t>：</w:t>
      </w:r>
      <w:r w:rsidRPr="005C5BFE">
        <w:t>移取</w:t>
      </w:r>
      <w:r w:rsidRPr="005C5BFE">
        <w:t>1.5g</w:t>
      </w:r>
      <w:r w:rsidRPr="005C5BFE">
        <w:t>非离子浸润剂（</w:t>
      </w:r>
      <w:r w:rsidRPr="005C5BFE">
        <w:t>7.4.3.</w:t>
      </w:r>
      <w:r w:rsidR="00D10B72" w:rsidRPr="005C5BFE">
        <w:t>d</w:t>
      </w:r>
      <w:r w:rsidR="009D05B6" w:rsidRPr="005C5BFE">
        <w:t>）</w:t>
      </w:r>
      <w:r w:rsidRPr="005C5BFE">
        <w:t>，</w:t>
      </w:r>
      <w:r w:rsidRPr="005C5BFE">
        <w:t>1.5g</w:t>
      </w:r>
      <w:r w:rsidRPr="005C5BFE">
        <w:t>碳酸钠，加蒸馏水</w:t>
      </w:r>
      <w:r w:rsidRPr="005C5BFE">
        <w:t>3000mL</w:t>
      </w:r>
      <w:r w:rsidRPr="005C5BFE">
        <w:t>溶解。</w:t>
      </w:r>
    </w:p>
    <w:p w14:paraId="2686C9C2" w14:textId="77777777" w:rsidR="009D05B6" w:rsidRPr="005C5BFE" w:rsidRDefault="00693E5D" w:rsidP="006C01C1">
      <w:pPr>
        <w:numPr>
          <w:ilvl w:val="1"/>
          <w:numId w:val="32"/>
        </w:numPr>
        <w:adjustRightInd w:val="0"/>
        <w:snapToGrid w:val="0"/>
        <w:spacing w:line="310" w:lineRule="atLeast"/>
      </w:pPr>
      <w:r w:rsidRPr="005C5BFE">
        <w:t>中和剂（经中和剂鉴定试验合格，同</w:t>
      </w:r>
      <w:r w:rsidRPr="005C5BFE">
        <w:t>7.2.3</w:t>
      </w:r>
      <w:r w:rsidRPr="005C5BFE">
        <w:t>）</w:t>
      </w:r>
    </w:p>
    <w:p w14:paraId="1BF6E973" w14:textId="77777777" w:rsidR="009D05B6" w:rsidRPr="005C5BFE" w:rsidRDefault="00693E5D" w:rsidP="006C01C1">
      <w:pPr>
        <w:numPr>
          <w:ilvl w:val="1"/>
          <w:numId w:val="32"/>
        </w:numPr>
        <w:adjustRightInd w:val="0"/>
        <w:snapToGrid w:val="0"/>
        <w:spacing w:line="310" w:lineRule="atLeast"/>
      </w:pPr>
      <w:r w:rsidRPr="005C5BFE">
        <w:t>吐温</w:t>
      </w:r>
      <w:r w:rsidRPr="005C5BFE">
        <w:t>80</w:t>
      </w:r>
      <w:r w:rsidRPr="005C5BFE">
        <w:t>（过滤除菌）</w:t>
      </w:r>
    </w:p>
    <w:p w14:paraId="6A66AFAD" w14:textId="77777777" w:rsidR="009D05B6" w:rsidRPr="005C5BFE" w:rsidRDefault="006651C8" w:rsidP="006A3113">
      <w:pPr>
        <w:pStyle w:val="af2"/>
        <w:adjustRightInd w:val="0"/>
        <w:snapToGrid w:val="0"/>
        <w:spacing w:line="310" w:lineRule="atLeast"/>
        <w:rPr>
          <w:rFonts w:ascii="Times New Roman"/>
        </w:rPr>
      </w:pPr>
      <w:r w:rsidRPr="005C5BFE">
        <w:rPr>
          <w:rFonts w:ascii="Times New Roman"/>
        </w:rPr>
        <w:t>试验准备</w:t>
      </w:r>
    </w:p>
    <w:p w14:paraId="006E63F5" w14:textId="77777777" w:rsidR="009D05B6" w:rsidRPr="005C5BFE" w:rsidRDefault="00693E5D" w:rsidP="006C01C1">
      <w:pPr>
        <w:numPr>
          <w:ilvl w:val="0"/>
          <w:numId w:val="49"/>
        </w:numPr>
        <w:tabs>
          <w:tab w:val="clear" w:pos="846"/>
          <w:tab w:val="num" w:pos="709"/>
        </w:tabs>
        <w:adjustRightInd w:val="0"/>
        <w:snapToGrid w:val="0"/>
        <w:spacing w:line="310" w:lineRule="atLeast"/>
      </w:pPr>
      <w:r w:rsidRPr="005C5BFE">
        <w:t>测试棉布的制备</w:t>
      </w:r>
    </w:p>
    <w:p w14:paraId="25FD54E5" w14:textId="77777777" w:rsidR="009D05B6" w:rsidRPr="005C5BFE" w:rsidRDefault="006651C8" w:rsidP="00E03B13">
      <w:pPr>
        <w:adjustRightInd w:val="0"/>
        <w:snapToGrid w:val="0"/>
        <w:spacing w:line="310" w:lineRule="atLeast"/>
        <w:ind w:leftChars="400" w:left="840"/>
      </w:pPr>
      <w:r w:rsidRPr="005C5BFE">
        <w:t>将大约</w:t>
      </w:r>
      <w:r w:rsidRPr="005C5BFE">
        <w:t>300g</w:t>
      </w:r>
      <w:r w:rsidRPr="005C5BFE">
        <w:t>测试棉布加入</w:t>
      </w:r>
      <w:r w:rsidRPr="005C5BFE">
        <w:t>3L</w:t>
      </w:r>
      <w:r w:rsidRPr="005C5BFE">
        <w:t>洗涤液（</w:t>
      </w:r>
      <w:r w:rsidRPr="005C5BFE">
        <w:t>7.4.3.</w:t>
      </w:r>
      <w:r w:rsidR="00D10B72" w:rsidRPr="005C5BFE">
        <w:t>e</w:t>
      </w:r>
      <w:r w:rsidRPr="005C5BFE">
        <w:t>）</w:t>
      </w:r>
      <w:r w:rsidRPr="005C5BFE">
        <w:t>,</w:t>
      </w:r>
      <w:r w:rsidRPr="005C5BFE">
        <w:t>加热煮沸</w:t>
      </w:r>
      <w:r w:rsidRPr="005C5BFE">
        <w:t>1h</w:t>
      </w:r>
      <w:r w:rsidRPr="005C5BFE">
        <w:t>。取出棉布，在煮沸的去离子水中清洗</w:t>
      </w:r>
      <w:r w:rsidRPr="005C5BFE">
        <w:t>5min</w:t>
      </w:r>
      <w:r w:rsidRPr="005C5BFE">
        <w:t>。然后放入凉的去离子水中</w:t>
      </w:r>
      <w:r w:rsidRPr="005C5BFE">
        <w:t>5min</w:t>
      </w:r>
      <w:r w:rsidRPr="005C5BFE">
        <w:t>，以去除残留的洗涤液，最后将棉布晾干。</w:t>
      </w:r>
    </w:p>
    <w:p w14:paraId="02AE9316" w14:textId="77777777" w:rsidR="009D05B6" w:rsidRPr="005C5BFE" w:rsidRDefault="006651C8" w:rsidP="006C01C1">
      <w:pPr>
        <w:numPr>
          <w:ilvl w:val="0"/>
          <w:numId w:val="49"/>
        </w:numPr>
        <w:adjustRightInd w:val="0"/>
        <w:snapToGrid w:val="0"/>
        <w:spacing w:line="310" w:lineRule="atLeast"/>
      </w:pPr>
      <w:r w:rsidRPr="005C5BFE">
        <w:t>测试棉布和转动支架的准备</w:t>
      </w:r>
    </w:p>
    <w:p w14:paraId="7E4D7351" w14:textId="77777777" w:rsidR="009D05B6" w:rsidRPr="005C5BFE" w:rsidRDefault="006651C8" w:rsidP="00E70353">
      <w:pPr>
        <w:adjustRightInd w:val="0"/>
        <w:snapToGrid w:val="0"/>
        <w:spacing w:line="310" w:lineRule="atLeast"/>
        <w:ind w:leftChars="400" w:left="840"/>
      </w:pPr>
      <w:r w:rsidRPr="005C5BFE">
        <w:t>取处理过的棉布，剪成</w:t>
      </w:r>
      <w:r w:rsidRPr="005C5BFE">
        <w:t>5cm</w:t>
      </w:r>
      <w:r w:rsidRPr="005C5BFE">
        <w:t>宽，重量为</w:t>
      </w:r>
      <w:r w:rsidRPr="005C5BFE">
        <w:t>15g</w:t>
      </w:r>
      <w:r w:rsidRPr="005C5BFE">
        <w:t>量为棉的布条，将其一端插入固定在测试转动支架的水平方向的外边，然后在</w:t>
      </w:r>
      <w:r w:rsidRPr="005C5BFE">
        <w:t>3</w:t>
      </w:r>
      <w:r w:rsidRPr="005C5BFE">
        <w:t>条水平支架间以足够的张力缠绕</w:t>
      </w:r>
      <w:r w:rsidRPr="005C5BFE">
        <w:t>12</w:t>
      </w:r>
      <w:r w:rsidRPr="005C5BFE">
        <w:t>个整圈，将布条的另一端用不锈钢别针固定在前一圈布条上。最后以</w:t>
      </w:r>
      <w:r w:rsidR="00D31289" w:rsidRPr="00D31289">
        <w:t>121℃</w:t>
      </w:r>
      <w:r w:rsidRPr="005C5BFE">
        <w:t>压力蒸汽灭菌</w:t>
      </w:r>
      <w:r w:rsidRPr="005C5BFE">
        <w:t>15min</w:t>
      </w:r>
      <w:r w:rsidRPr="005C5BFE">
        <w:t>，备用。</w:t>
      </w:r>
    </w:p>
    <w:p w14:paraId="7C4DD516" w14:textId="77777777" w:rsidR="009D05B6" w:rsidRPr="005C5BFE" w:rsidRDefault="00E03B13" w:rsidP="006C01C1">
      <w:pPr>
        <w:numPr>
          <w:ilvl w:val="0"/>
          <w:numId w:val="49"/>
        </w:numPr>
        <w:adjustRightInd w:val="0"/>
        <w:snapToGrid w:val="0"/>
        <w:spacing w:line="310" w:lineRule="atLeast"/>
      </w:pPr>
      <w:r w:rsidRPr="005C5BFE">
        <w:t>细菌悬液的制备</w:t>
      </w:r>
    </w:p>
    <w:p w14:paraId="50F4A075" w14:textId="77777777" w:rsidR="009D05B6" w:rsidRPr="005C5BFE" w:rsidRDefault="006651C8" w:rsidP="00E70353">
      <w:pPr>
        <w:adjustRightInd w:val="0"/>
        <w:snapToGrid w:val="0"/>
        <w:spacing w:line="310" w:lineRule="atLeast"/>
        <w:ind w:leftChars="400" w:left="840"/>
      </w:pPr>
      <w:r w:rsidRPr="005C5BFE">
        <w:lastRenderedPageBreak/>
        <w:t>用</w:t>
      </w:r>
      <w:r w:rsidRPr="005C5BFE">
        <w:t>PBS</w:t>
      </w:r>
      <w:r w:rsidRPr="005C5BFE">
        <w:t>液将试验菌悬液（</w:t>
      </w:r>
      <w:r w:rsidRPr="005C5BFE">
        <w:t>7.2.2.</w:t>
      </w:r>
      <w:r w:rsidR="00D10B72" w:rsidRPr="005C5BFE">
        <w:t>e</w:t>
      </w:r>
      <w:r w:rsidRPr="005C5BFE">
        <w:t>）稀释，要求浓度为</w:t>
      </w:r>
      <w:r w:rsidRPr="005C5BFE">
        <w:t>1×10</w:t>
      </w:r>
      <w:r w:rsidRPr="005C5BFE">
        <w:rPr>
          <w:vertAlign w:val="superscript"/>
        </w:rPr>
        <w:t>8</w:t>
      </w:r>
      <w:r w:rsidR="005C5BFE" w:rsidRPr="005C5BFE">
        <w:t>CFU</w:t>
      </w:r>
      <w:r w:rsidRPr="005C5BFE">
        <w:t>/mL</w:t>
      </w:r>
      <w:r w:rsidRPr="005C5BFE">
        <w:t>～</w:t>
      </w:r>
      <w:r w:rsidRPr="005C5BFE">
        <w:t>5×</w:t>
      </w:r>
      <w:r w:rsidR="00CA505D" w:rsidRPr="005C5BFE">
        <w:t>10</w:t>
      </w:r>
      <w:r w:rsidRPr="005C5BFE">
        <w:rPr>
          <w:vertAlign w:val="superscript"/>
        </w:rPr>
        <w:t>8</w:t>
      </w:r>
      <w:r w:rsidR="005C5BFE" w:rsidRPr="005C5BFE">
        <w:t>CFU</w:t>
      </w:r>
      <w:r w:rsidRPr="005C5BFE">
        <w:t>/mL</w:t>
      </w:r>
      <w:r w:rsidRPr="005C5BFE">
        <w:t>，然后加入等体积的牛血清白蛋白溶液（</w:t>
      </w:r>
      <w:r w:rsidRPr="005C5BFE">
        <w:t>3</w:t>
      </w:r>
      <w:r w:rsidRPr="005C5BFE">
        <w:t>％）。</w:t>
      </w:r>
    </w:p>
    <w:p w14:paraId="53BC7EE5" w14:textId="77777777" w:rsidR="009D05B6" w:rsidRPr="005C5BFE" w:rsidRDefault="006651C8" w:rsidP="006C01C1">
      <w:pPr>
        <w:numPr>
          <w:ilvl w:val="0"/>
          <w:numId w:val="49"/>
        </w:numPr>
        <w:adjustRightInd w:val="0"/>
        <w:snapToGrid w:val="0"/>
        <w:spacing w:line="310" w:lineRule="atLeast"/>
      </w:pPr>
      <w:r w:rsidRPr="005C5BFE">
        <w:t>染菌载体的制备</w:t>
      </w:r>
    </w:p>
    <w:p w14:paraId="015D0198" w14:textId="77777777" w:rsidR="009D05B6" w:rsidRPr="005C5BFE" w:rsidRDefault="006651C8" w:rsidP="00D10B72">
      <w:pPr>
        <w:adjustRightInd w:val="0"/>
        <w:snapToGrid w:val="0"/>
        <w:spacing w:line="310" w:lineRule="atLeast"/>
        <w:ind w:leftChars="400" w:left="840"/>
      </w:pPr>
      <w:r w:rsidRPr="005C5BFE">
        <w:t>每片载体布片（</w:t>
      </w:r>
      <w:r w:rsidRPr="005C5BFE">
        <w:t>7.4.2.l</w:t>
      </w:r>
      <w:r w:rsidRPr="005C5BFE">
        <w:t>）接种</w:t>
      </w:r>
      <w:r w:rsidRPr="005C5BFE">
        <w:t>20μ</w:t>
      </w:r>
      <w:r w:rsidR="00D10B72" w:rsidRPr="005C5BFE">
        <w:t>L</w:t>
      </w:r>
      <w:r w:rsidRPr="005C5BFE">
        <w:t>菌悬液，放回培养皿中，加盖，于</w:t>
      </w:r>
      <w:r w:rsidRPr="005C5BFE">
        <w:t>36℃±1℃</w:t>
      </w:r>
      <w:r w:rsidRPr="005C5BFE">
        <w:t>培养箱中干燥</w:t>
      </w:r>
      <w:r w:rsidRPr="005C5BFE">
        <w:t>20min</w:t>
      </w:r>
      <w:r w:rsidRPr="005C5BFE">
        <w:t>。</w:t>
      </w:r>
    </w:p>
    <w:p w14:paraId="6812D4FF" w14:textId="77777777" w:rsidR="009D05B6" w:rsidRPr="005C5BFE" w:rsidRDefault="00E03B13" w:rsidP="006C01C1">
      <w:pPr>
        <w:numPr>
          <w:ilvl w:val="0"/>
          <w:numId w:val="49"/>
        </w:numPr>
        <w:adjustRightInd w:val="0"/>
        <w:snapToGrid w:val="0"/>
        <w:spacing w:line="310" w:lineRule="atLeast"/>
      </w:pPr>
      <w:r w:rsidRPr="005C5BFE">
        <w:t>测试样品的制备</w:t>
      </w:r>
    </w:p>
    <w:p w14:paraId="35821DFE" w14:textId="77777777" w:rsidR="009D05B6" w:rsidRPr="005C5BFE" w:rsidRDefault="006651C8" w:rsidP="00D10B72">
      <w:pPr>
        <w:adjustRightInd w:val="0"/>
        <w:snapToGrid w:val="0"/>
        <w:spacing w:line="310" w:lineRule="atLeast"/>
        <w:ind w:leftChars="407" w:left="855"/>
      </w:pPr>
      <w:r w:rsidRPr="005C5BFE">
        <w:t>试验开始前</w:t>
      </w:r>
      <w:r w:rsidRPr="005C5BFE">
        <w:t>20min</w:t>
      </w:r>
      <w:r w:rsidRPr="005C5BFE">
        <w:t>，将盛有</w:t>
      </w:r>
      <w:r w:rsidRPr="005C5BFE">
        <w:t>265mL</w:t>
      </w:r>
      <w:r w:rsidRPr="005C5BFE">
        <w:t>硬水的玻璃罐放入水浴中恒温至测试温度</w:t>
      </w:r>
      <w:r w:rsidRPr="005C5BFE">
        <w:t>25</w:t>
      </w:r>
      <w:r w:rsidR="00D10B72" w:rsidRPr="005C5BFE">
        <w:t>℃±1℃</w:t>
      </w:r>
      <w:r w:rsidRPr="005C5BFE">
        <w:t>的玻璃罐，然后将被测试样品按规定的浓度（即抗菌、抑菌试验的作用浓度）加入混合溶解，保持该溶液的温度与测试温度一致。</w:t>
      </w:r>
    </w:p>
    <w:p w14:paraId="5BC57908" w14:textId="77777777" w:rsidR="009D05B6" w:rsidRPr="005C5BFE" w:rsidRDefault="006651C8" w:rsidP="006A3113">
      <w:pPr>
        <w:pStyle w:val="af2"/>
        <w:adjustRightInd w:val="0"/>
        <w:snapToGrid w:val="0"/>
        <w:spacing w:line="310" w:lineRule="atLeast"/>
        <w:rPr>
          <w:rFonts w:ascii="Times New Roman"/>
        </w:rPr>
      </w:pPr>
      <w:r w:rsidRPr="005C5BFE">
        <w:rPr>
          <w:rFonts w:ascii="Times New Roman"/>
        </w:rPr>
        <w:t>杀菌或抑菌试验操作步骤</w:t>
      </w:r>
    </w:p>
    <w:p w14:paraId="41C106FE" w14:textId="77777777" w:rsidR="009D05B6" w:rsidRPr="005C5BFE" w:rsidRDefault="006651C8" w:rsidP="006C01C1">
      <w:pPr>
        <w:numPr>
          <w:ilvl w:val="1"/>
          <w:numId w:val="33"/>
        </w:numPr>
        <w:adjustRightInd w:val="0"/>
        <w:snapToGrid w:val="0"/>
        <w:spacing w:line="310" w:lineRule="atLeast"/>
      </w:pPr>
      <w:r w:rsidRPr="005C5BFE">
        <w:t>将两片染菌载体（</w:t>
      </w:r>
      <w:r w:rsidRPr="005C5BFE">
        <w:t>7.4.4.4</w:t>
      </w:r>
      <w:r w:rsidRPr="005C5BFE">
        <w:t>）放入转动支架的第</w:t>
      </w:r>
      <w:r w:rsidRPr="005C5BFE">
        <w:t>6</w:t>
      </w:r>
      <w:r w:rsidRPr="005C5BFE">
        <w:t>和</w:t>
      </w:r>
      <w:r w:rsidRPr="005C5BFE">
        <w:t>7</w:t>
      </w:r>
      <w:r w:rsidRPr="005C5BFE">
        <w:t>层布条之间，将第</w:t>
      </w:r>
      <w:r w:rsidRPr="005C5BFE">
        <w:t>3</w:t>
      </w:r>
      <w:r w:rsidRPr="005C5BFE">
        <w:t>片放入第</w:t>
      </w:r>
      <w:r w:rsidRPr="005C5BFE">
        <w:t>7</w:t>
      </w:r>
      <w:r w:rsidRPr="005C5BFE">
        <w:t>和</w:t>
      </w:r>
      <w:r w:rsidRPr="005C5BFE">
        <w:t>8</w:t>
      </w:r>
      <w:r w:rsidRPr="005C5BFE">
        <w:t>层布条之间。</w:t>
      </w:r>
    </w:p>
    <w:p w14:paraId="25360502" w14:textId="77777777" w:rsidR="009D05B6" w:rsidRPr="005C5BFE" w:rsidRDefault="006651C8" w:rsidP="006C01C1">
      <w:pPr>
        <w:numPr>
          <w:ilvl w:val="1"/>
          <w:numId w:val="33"/>
        </w:numPr>
        <w:adjustRightInd w:val="0"/>
        <w:snapToGrid w:val="0"/>
        <w:spacing w:line="310" w:lineRule="atLeast"/>
      </w:pPr>
      <w:r w:rsidRPr="005C5BFE">
        <w:t>以无菌操作方式将转动单元（支架、布条和染菌载体）放入含有测试样品的玻璃罐中，加盖。</w:t>
      </w:r>
    </w:p>
    <w:p w14:paraId="246AE330" w14:textId="77777777" w:rsidR="009D05B6" w:rsidRPr="005C5BFE" w:rsidRDefault="006651C8" w:rsidP="006C01C1">
      <w:pPr>
        <w:numPr>
          <w:ilvl w:val="1"/>
          <w:numId w:val="33"/>
        </w:numPr>
        <w:adjustRightInd w:val="0"/>
        <w:snapToGrid w:val="0"/>
        <w:spacing w:line="310" w:lineRule="atLeast"/>
      </w:pPr>
      <w:r w:rsidRPr="005C5BFE">
        <w:t>玻璃罐固定在摇床上，滚动旋转洗涤至设定时间（即抗菌、抑菌试验的作用时间），取下玻璃罐。</w:t>
      </w:r>
    </w:p>
    <w:p w14:paraId="339A6A86" w14:textId="77777777" w:rsidR="009D05B6" w:rsidRPr="005C5BFE" w:rsidRDefault="006651C8" w:rsidP="006C01C1">
      <w:pPr>
        <w:numPr>
          <w:ilvl w:val="1"/>
          <w:numId w:val="33"/>
        </w:numPr>
        <w:adjustRightInd w:val="0"/>
        <w:snapToGrid w:val="0"/>
        <w:spacing w:line="310" w:lineRule="atLeast"/>
      </w:pPr>
      <w:r w:rsidRPr="005C5BFE">
        <w:t>以无菌操作方式，取出转动单元，取下</w:t>
      </w:r>
      <w:r w:rsidRPr="005C5BFE">
        <w:t>3</w:t>
      </w:r>
      <w:r w:rsidRPr="005C5BFE">
        <w:t>片染菌载体，放入到含有</w:t>
      </w:r>
      <w:r w:rsidRPr="005C5BFE">
        <w:t>30mL</w:t>
      </w:r>
      <w:r w:rsidRPr="005C5BFE">
        <w:t>中和剂（在测试抑菌产品的抑菌作用时，以含</w:t>
      </w:r>
      <w:r w:rsidRPr="005C5BFE">
        <w:t>0.5</w:t>
      </w:r>
      <w:r w:rsidRPr="005C5BFE">
        <w:t>％吐温</w:t>
      </w:r>
      <w:r w:rsidRPr="005C5BFE">
        <w:t>80</w:t>
      </w:r>
      <w:r w:rsidRPr="005C5BFE">
        <w:t>的</w:t>
      </w:r>
      <w:r w:rsidRPr="005C5BFE">
        <w:t>PBS</w:t>
      </w:r>
      <w:r w:rsidR="00E03B13" w:rsidRPr="005C5BFE">
        <w:t xml:space="preserve"> </w:t>
      </w:r>
      <w:r w:rsidRPr="005C5BFE">
        <w:t>30mL</w:t>
      </w:r>
      <w:r w:rsidRPr="005C5BFE">
        <w:t>代替中和剂，其它操作步骤均与测试抗菌产品试验相同。）的试管中，在振荡器中混合</w:t>
      </w:r>
      <w:r w:rsidRPr="005C5BFE">
        <w:t>10s</w:t>
      </w:r>
      <w:r w:rsidRPr="005C5BFE">
        <w:t>。然后</w:t>
      </w:r>
      <w:r w:rsidR="00B07D99">
        <w:t>振</w:t>
      </w:r>
      <w:r w:rsidRPr="005C5BFE">
        <w:t>打</w:t>
      </w:r>
      <w:r w:rsidRPr="005C5BFE">
        <w:t>200</w:t>
      </w:r>
      <w:r w:rsidRPr="005C5BFE">
        <w:t>次，用</w:t>
      </w:r>
      <w:r w:rsidRPr="005C5BFE">
        <w:t>PBS</w:t>
      </w:r>
      <w:r w:rsidRPr="005C5BFE">
        <w:t>做</w:t>
      </w:r>
      <w:r w:rsidRPr="005C5BFE">
        <w:t>10</w:t>
      </w:r>
      <w:r w:rsidRPr="005C5BFE">
        <w:t>倍系列稀释，并选择适宜稀释度样液接种</w:t>
      </w:r>
      <w:r w:rsidRPr="005C5BFE">
        <w:t>TSB</w:t>
      </w:r>
      <w:r w:rsidRPr="005C5BFE">
        <w:t>平板</w:t>
      </w:r>
      <w:r w:rsidR="00D31289">
        <w:t>，</w:t>
      </w:r>
      <w:r w:rsidRPr="005C5BFE">
        <w:t>每个稀释度接种两个平板。</w:t>
      </w:r>
    </w:p>
    <w:p w14:paraId="45F57876" w14:textId="77777777" w:rsidR="009D05B6" w:rsidRPr="005C5BFE" w:rsidRDefault="006651C8" w:rsidP="006C01C1">
      <w:pPr>
        <w:numPr>
          <w:ilvl w:val="1"/>
          <w:numId w:val="33"/>
        </w:numPr>
        <w:adjustRightInd w:val="0"/>
        <w:snapToGrid w:val="0"/>
        <w:spacing w:line="310" w:lineRule="atLeast"/>
      </w:pPr>
      <w:r w:rsidRPr="005C5BFE">
        <w:t>以含</w:t>
      </w:r>
      <w:r w:rsidRPr="005C5BFE">
        <w:t>0.5</w:t>
      </w:r>
      <w:r w:rsidRPr="005C5BFE">
        <w:t>％吐温</w:t>
      </w:r>
      <w:r w:rsidRPr="005C5BFE">
        <w:t>80</w:t>
      </w:r>
      <w:r w:rsidRPr="005C5BFE">
        <w:t>的</w:t>
      </w:r>
      <w:r w:rsidRPr="005C5BFE">
        <w:t>PBS</w:t>
      </w:r>
      <w:r w:rsidRPr="005C5BFE">
        <w:t>代替试验样品，同时按以上步骤操作，作为对照样品组。</w:t>
      </w:r>
    </w:p>
    <w:p w14:paraId="751B2247" w14:textId="77777777" w:rsidR="00A05635" w:rsidRPr="005C5BFE" w:rsidRDefault="00A05635" w:rsidP="006C01C1">
      <w:pPr>
        <w:pStyle w:val="affff9"/>
        <w:numPr>
          <w:ilvl w:val="1"/>
          <w:numId w:val="33"/>
        </w:numPr>
      </w:pPr>
      <w:r w:rsidRPr="005C5BFE">
        <w:t>菌数对照组：将</w:t>
      </w:r>
      <w:r w:rsidR="00693E5D" w:rsidRPr="005C5BFE">
        <w:t>3</w:t>
      </w:r>
      <w:r w:rsidR="00693E5D" w:rsidRPr="005C5BFE">
        <w:t>片染菌载体加入含有</w:t>
      </w:r>
      <w:r w:rsidR="00693E5D" w:rsidRPr="005C5BFE">
        <w:t>30</w:t>
      </w:r>
      <w:r w:rsidR="006651C8" w:rsidRPr="005C5BFE">
        <w:t xml:space="preserve">mL </w:t>
      </w:r>
      <w:r w:rsidRPr="005C5BFE">
        <w:t>0.5%</w:t>
      </w:r>
      <w:r w:rsidR="00693E5D" w:rsidRPr="005C5BFE">
        <w:t>吐温</w:t>
      </w:r>
      <w:r w:rsidR="00693E5D" w:rsidRPr="005C5BFE">
        <w:t>80</w:t>
      </w:r>
      <w:r w:rsidR="00693E5D" w:rsidRPr="005C5BFE">
        <w:t>的</w:t>
      </w:r>
      <w:r w:rsidR="00693E5D" w:rsidRPr="005C5BFE">
        <w:t>PBS</w:t>
      </w:r>
      <w:r w:rsidR="00693E5D" w:rsidRPr="005C5BFE">
        <w:t>试管中，在振荡器</w:t>
      </w:r>
      <w:r w:rsidR="00B07D99">
        <w:t>振</w:t>
      </w:r>
      <w:r w:rsidR="00693E5D" w:rsidRPr="005C5BFE">
        <w:t>荡</w:t>
      </w:r>
      <w:r w:rsidR="00693E5D" w:rsidRPr="005C5BFE">
        <w:t>10s</w:t>
      </w:r>
      <w:r w:rsidR="00693E5D" w:rsidRPr="005C5BFE">
        <w:t>，然后</w:t>
      </w:r>
      <w:r w:rsidR="00B07D99">
        <w:t>振</w:t>
      </w:r>
      <w:r w:rsidR="00693E5D" w:rsidRPr="005C5BFE">
        <w:t>打</w:t>
      </w:r>
      <w:r w:rsidR="00693E5D" w:rsidRPr="005C5BFE">
        <w:t>200</w:t>
      </w:r>
      <w:r w:rsidR="00693E5D" w:rsidRPr="005C5BFE">
        <w:t>次，用</w:t>
      </w:r>
      <w:r w:rsidR="00693E5D" w:rsidRPr="005C5BFE">
        <w:t>PBS</w:t>
      </w:r>
      <w:r w:rsidR="00693E5D" w:rsidRPr="005C5BFE">
        <w:t>做</w:t>
      </w:r>
      <w:r w:rsidR="00693E5D" w:rsidRPr="005C5BFE">
        <w:t>10</w:t>
      </w:r>
      <w:r w:rsidR="00693E5D" w:rsidRPr="005C5BFE">
        <w:t>倍系列稀释，并取适宜稀释度样液</w:t>
      </w:r>
      <w:r w:rsidR="00693E5D" w:rsidRPr="005C5BFE">
        <w:t>1.0</w:t>
      </w:r>
      <w:r w:rsidR="006651C8" w:rsidRPr="005C5BFE">
        <w:t>mL</w:t>
      </w:r>
      <w:r w:rsidR="006651C8" w:rsidRPr="005C5BFE">
        <w:t>，以倾泻法接种</w:t>
      </w:r>
      <w:r w:rsidR="006651C8" w:rsidRPr="005C5BFE">
        <w:t>TSA</w:t>
      </w:r>
      <w:r w:rsidR="006651C8" w:rsidRPr="005C5BFE">
        <w:t>平板，每个稀释度接种</w:t>
      </w:r>
      <w:r w:rsidR="006651C8" w:rsidRPr="005C5BFE">
        <w:t>2</w:t>
      </w:r>
      <w:r w:rsidR="006651C8" w:rsidRPr="005C5BFE">
        <w:t>个平板。</w:t>
      </w:r>
    </w:p>
    <w:p w14:paraId="2CFEEEB6" w14:textId="77777777" w:rsidR="009D05B6" w:rsidRPr="005C5BFE" w:rsidRDefault="00693E5D" w:rsidP="006C01C1">
      <w:pPr>
        <w:pStyle w:val="affff9"/>
        <w:numPr>
          <w:ilvl w:val="1"/>
          <w:numId w:val="33"/>
        </w:numPr>
      </w:pPr>
      <w:r w:rsidRPr="005C5BFE">
        <w:t>将试验组、对照组及菌数对照组平板倒置于</w:t>
      </w:r>
      <w:r w:rsidRPr="005C5BFE">
        <w:t>36℃±1℃</w:t>
      </w:r>
      <w:r w:rsidRPr="005C5BFE">
        <w:t>培养箱中，培养</w:t>
      </w:r>
      <w:r w:rsidRPr="005C5BFE">
        <w:t>48h</w:t>
      </w:r>
      <w:r w:rsidR="00E03B13" w:rsidRPr="005C5BFE">
        <w:t>±</w:t>
      </w:r>
      <w:r w:rsidRPr="005C5BFE">
        <w:t>2h</w:t>
      </w:r>
      <w:r w:rsidR="00D31289">
        <w:t>，</w:t>
      </w:r>
      <w:r w:rsidRPr="005C5BFE">
        <w:t>计数菌落数。</w:t>
      </w:r>
    </w:p>
    <w:p w14:paraId="4B188BC4" w14:textId="77777777" w:rsidR="009D05B6" w:rsidRPr="005C5BFE" w:rsidRDefault="006651C8" w:rsidP="006C01C1">
      <w:pPr>
        <w:numPr>
          <w:ilvl w:val="1"/>
          <w:numId w:val="33"/>
        </w:numPr>
        <w:adjustRightInd w:val="0"/>
        <w:snapToGrid w:val="0"/>
        <w:spacing w:line="310" w:lineRule="atLeast"/>
      </w:pPr>
      <w:r w:rsidRPr="005C5BFE">
        <w:t>试验重复三次，求其平均值。</w:t>
      </w:r>
    </w:p>
    <w:p w14:paraId="07B6BB45" w14:textId="77777777" w:rsidR="009D05B6" w:rsidRPr="005C5BFE" w:rsidRDefault="006651C8" w:rsidP="006A3113">
      <w:pPr>
        <w:pStyle w:val="af2"/>
        <w:adjustRightInd w:val="0"/>
        <w:snapToGrid w:val="0"/>
        <w:spacing w:line="310" w:lineRule="atLeast"/>
        <w:rPr>
          <w:rFonts w:ascii="Times New Roman"/>
        </w:rPr>
      </w:pPr>
      <w:r w:rsidRPr="005C5BFE">
        <w:rPr>
          <w:rFonts w:ascii="Times New Roman"/>
        </w:rPr>
        <w:t>计算公式</w:t>
      </w:r>
    </w:p>
    <w:p w14:paraId="083AEA1C" w14:textId="77777777" w:rsidR="00CA4055" w:rsidRPr="005C5BFE" w:rsidRDefault="006651C8" w:rsidP="00CA4055">
      <w:pPr>
        <w:pStyle w:val="aff7"/>
        <w:ind w:firstLine="420"/>
        <w:rPr>
          <w:rFonts w:ascii="Times New Roman"/>
        </w:rPr>
      </w:pPr>
      <w:r w:rsidRPr="005C5BFE">
        <w:rPr>
          <w:rFonts w:ascii="Times New Roman"/>
        </w:rPr>
        <w:t>杀菌率或抑菌率按式（</w:t>
      </w:r>
      <w:r w:rsidRPr="005C5BFE">
        <w:rPr>
          <w:rFonts w:ascii="Times New Roman"/>
        </w:rPr>
        <w:t>9</w:t>
      </w:r>
      <w:r w:rsidRPr="005C5BFE">
        <w:rPr>
          <w:rFonts w:ascii="Times New Roman"/>
        </w:rPr>
        <w:t>）计算。</w:t>
      </w:r>
    </w:p>
    <w:p w14:paraId="5733F5CF" w14:textId="77777777" w:rsidR="00CA4055" w:rsidRPr="005C5BFE" w:rsidRDefault="00CA4055" w:rsidP="00CA4055">
      <w:pPr>
        <w:pStyle w:val="aff7"/>
        <w:ind w:firstLine="420"/>
        <w:rPr>
          <w:rFonts w:ascii="Times New Roman"/>
        </w:rPr>
      </w:pPr>
    </w:p>
    <w:p w14:paraId="7F69E488" w14:textId="77777777" w:rsidR="009D05B6" w:rsidRPr="005C5BFE" w:rsidRDefault="00693E5D" w:rsidP="00E03B13">
      <w:pPr>
        <w:adjustRightInd w:val="0"/>
        <w:snapToGrid w:val="0"/>
        <w:spacing w:line="310" w:lineRule="atLeast"/>
        <w:ind w:leftChars="200" w:left="420" w:firstLineChars="1100" w:firstLine="2310"/>
      </w:pPr>
      <w:r w:rsidRPr="005C5BFE">
        <w:rPr>
          <w:rFonts w:eastAsiaTheme="minorEastAsia"/>
          <w:szCs w:val="21"/>
        </w:rPr>
        <w:t>杀菌率或抑菌率（％）</w:t>
      </w:r>
      <w:r w:rsidR="009D05B6" w:rsidRPr="005C5BFE">
        <w:rPr>
          <w:rFonts w:eastAsiaTheme="minorEastAsia"/>
          <w:position w:val="-24"/>
          <w:szCs w:val="21"/>
        </w:rPr>
        <w:object w:dxaOrig="1340" w:dyaOrig="620" w14:anchorId="6AE31EB3">
          <v:shape id="_x0000_i1032" type="#_x0000_t75" style="width:52.9pt;height:23.5pt" o:ole="">
            <v:imagedata r:id="rId15" o:title=""/>
          </v:shape>
          <o:OLEObject Type="Embed" ProgID="Equation.3" ShapeID="_x0000_i1032" DrawAspect="Content" ObjectID="_1669041671" r:id="rId26"/>
        </w:object>
      </w:r>
      <w:r w:rsidR="009D05B6" w:rsidRPr="005C5BFE">
        <w:t>………………………</w:t>
      </w:r>
      <w:r w:rsidRPr="005C5BFE">
        <w:t>（</w:t>
      </w:r>
      <w:r w:rsidRPr="005C5BFE">
        <w:t>9</w:t>
      </w:r>
      <w:r w:rsidRPr="005C5BFE">
        <w:t>）</w:t>
      </w:r>
    </w:p>
    <w:p w14:paraId="1C71298C" w14:textId="77777777" w:rsidR="009D05B6" w:rsidRPr="005C5BFE" w:rsidRDefault="00693E5D">
      <w:pPr>
        <w:adjustRightInd w:val="0"/>
        <w:snapToGrid w:val="0"/>
        <w:spacing w:line="310" w:lineRule="atLeast"/>
        <w:ind w:firstLineChars="200" w:firstLine="420"/>
      </w:pPr>
      <w:r w:rsidRPr="005C5BFE">
        <w:t>式中：</w:t>
      </w:r>
    </w:p>
    <w:p w14:paraId="3C53A851" w14:textId="77777777" w:rsidR="009D05B6" w:rsidRPr="005C5BFE" w:rsidRDefault="009D05B6">
      <w:pPr>
        <w:adjustRightInd w:val="0"/>
        <w:snapToGrid w:val="0"/>
        <w:spacing w:line="310" w:lineRule="atLeast"/>
        <w:ind w:firstLineChars="200" w:firstLine="420"/>
      </w:pPr>
      <w:r w:rsidRPr="005C5BFE">
        <w:rPr>
          <w:position w:val="-4"/>
        </w:rPr>
        <w:object w:dxaOrig="200" w:dyaOrig="260" w14:anchorId="261DB290">
          <v:shape id="_x0000_i1033" type="#_x0000_t75" style="width:9.2pt;height:12.5pt" o:ole="">
            <v:imagedata r:id="rId17" o:title=""/>
          </v:shape>
          <o:OLEObject Type="Embed" ProgID="Equations" ShapeID="_x0000_i1033" DrawAspect="Content" ObjectID="_1669041672" r:id="rId27"/>
        </w:object>
      </w:r>
      <w:r w:rsidR="00693E5D" w:rsidRPr="005C5BFE">
        <w:t>——</w:t>
      </w:r>
      <w:r w:rsidR="00693E5D" w:rsidRPr="005C5BFE">
        <w:t>对照样品平均菌落数；</w:t>
      </w:r>
    </w:p>
    <w:p w14:paraId="706CF7B3" w14:textId="77777777" w:rsidR="009D05B6" w:rsidRPr="005C5BFE" w:rsidRDefault="009D05B6">
      <w:pPr>
        <w:adjustRightInd w:val="0"/>
        <w:snapToGrid w:val="0"/>
        <w:spacing w:line="310" w:lineRule="atLeast"/>
        <w:ind w:firstLineChars="200" w:firstLine="420"/>
      </w:pPr>
      <w:r w:rsidRPr="005C5BFE">
        <w:rPr>
          <w:position w:val="-4"/>
        </w:rPr>
        <w:object w:dxaOrig="260" w:dyaOrig="260" w14:anchorId="5C5809C4">
          <v:shape id="_x0000_i1034" type="#_x0000_t75" style="width:12.5pt;height:12.5pt" o:ole="">
            <v:imagedata r:id="rId19" o:title=""/>
          </v:shape>
          <o:OLEObject Type="Embed" ProgID="Equations" ShapeID="_x0000_i1034" DrawAspect="Content" ObjectID="_1669041673" r:id="rId28"/>
        </w:object>
      </w:r>
      <w:r w:rsidR="00693E5D" w:rsidRPr="005C5BFE">
        <w:t>——</w:t>
      </w:r>
      <w:r w:rsidR="00693E5D" w:rsidRPr="005C5BFE">
        <w:t>试验样品平均菌落数。</w:t>
      </w:r>
    </w:p>
    <w:p w14:paraId="1F678AC9" w14:textId="77777777" w:rsidR="009D05B6" w:rsidRPr="005C5BFE" w:rsidRDefault="006651C8" w:rsidP="006A3113">
      <w:pPr>
        <w:pStyle w:val="af2"/>
        <w:adjustRightInd w:val="0"/>
        <w:snapToGrid w:val="0"/>
        <w:spacing w:line="310" w:lineRule="atLeast"/>
        <w:rPr>
          <w:rFonts w:ascii="Times New Roman"/>
        </w:rPr>
      </w:pPr>
      <w:r w:rsidRPr="005C5BFE">
        <w:rPr>
          <w:rFonts w:ascii="Times New Roman"/>
        </w:rPr>
        <w:t>产品抗菌或抑菌效果评价</w:t>
      </w:r>
    </w:p>
    <w:p w14:paraId="62440521" w14:textId="77777777" w:rsidR="009D05B6" w:rsidRPr="005C5BFE" w:rsidRDefault="006651C8">
      <w:pPr>
        <w:pStyle w:val="aff7"/>
        <w:adjustRightInd w:val="0"/>
        <w:snapToGrid w:val="0"/>
        <w:spacing w:line="310" w:lineRule="atLeast"/>
        <w:ind w:firstLine="420"/>
        <w:rPr>
          <w:rFonts w:ascii="Times New Roman"/>
          <w:szCs w:val="21"/>
        </w:rPr>
      </w:pPr>
      <w:r w:rsidRPr="005C5BFE">
        <w:rPr>
          <w:rFonts w:ascii="Times New Roman"/>
          <w:szCs w:val="21"/>
        </w:rPr>
        <w:t>抗菌效果评价见</w:t>
      </w:r>
      <w:r w:rsidRPr="005C5BFE">
        <w:rPr>
          <w:rFonts w:ascii="Times New Roman"/>
          <w:szCs w:val="21"/>
        </w:rPr>
        <w:t>7.2.7</w:t>
      </w:r>
      <w:r w:rsidRPr="005C5BFE">
        <w:rPr>
          <w:rFonts w:ascii="Times New Roman"/>
          <w:szCs w:val="21"/>
        </w:rPr>
        <w:t>，抑菌效果评价见</w:t>
      </w:r>
      <w:r w:rsidRPr="005C5BFE">
        <w:rPr>
          <w:rFonts w:ascii="Times New Roman"/>
          <w:szCs w:val="21"/>
        </w:rPr>
        <w:t>7.3.6</w:t>
      </w:r>
    </w:p>
    <w:p w14:paraId="6685A119" w14:textId="77777777" w:rsidR="009D05B6" w:rsidRPr="005C5BFE" w:rsidRDefault="006651C8" w:rsidP="00F618B5">
      <w:pPr>
        <w:pStyle w:val="af1"/>
        <w:ind w:left="0"/>
        <w:rPr>
          <w:rFonts w:ascii="Times New Roman"/>
        </w:rPr>
      </w:pPr>
      <w:r w:rsidRPr="005C5BFE">
        <w:rPr>
          <w:rFonts w:ascii="Times New Roman"/>
        </w:rPr>
        <w:t>日化产品的抑菌效果检验方法（抑菌环法）</w:t>
      </w:r>
    </w:p>
    <w:p w14:paraId="2F821B51" w14:textId="77777777" w:rsidR="009D05B6" w:rsidRPr="005C5BFE" w:rsidRDefault="006651C8" w:rsidP="00B25FDD">
      <w:pPr>
        <w:pStyle w:val="af2"/>
        <w:adjustRightInd w:val="0"/>
        <w:snapToGrid w:val="0"/>
        <w:spacing w:line="310" w:lineRule="atLeast"/>
        <w:rPr>
          <w:rFonts w:ascii="Times New Roman"/>
        </w:rPr>
      </w:pPr>
      <w:r w:rsidRPr="005C5BFE">
        <w:rPr>
          <w:rFonts w:ascii="Times New Roman"/>
        </w:rPr>
        <w:t>原理</w:t>
      </w:r>
    </w:p>
    <w:p w14:paraId="2D5EC719" w14:textId="77777777" w:rsidR="009D05B6" w:rsidRPr="005C5BFE" w:rsidRDefault="006651C8">
      <w:pPr>
        <w:pStyle w:val="aff7"/>
        <w:adjustRightInd w:val="0"/>
        <w:snapToGrid w:val="0"/>
        <w:spacing w:line="310" w:lineRule="atLeast"/>
        <w:ind w:firstLine="420"/>
        <w:rPr>
          <w:rFonts w:ascii="Times New Roman"/>
        </w:rPr>
      </w:pPr>
      <w:r w:rsidRPr="005C5BFE">
        <w:rPr>
          <w:rFonts w:ascii="Times New Roman"/>
        </w:rPr>
        <w:t>利用抑菌剂不断溶解经琼脂扩散形成不同浓度梯度，以显示其抑菌作用。试验通过抑菌环大小以判断其是否具有抑菌能力。</w:t>
      </w:r>
    </w:p>
    <w:p w14:paraId="2808C74D" w14:textId="77777777" w:rsidR="009D05B6" w:rsidRPr="005C5BFE" w:rsidRDefault="006651C8" w:rsidP="00B25FDD">
      <w:pPr>
        <w:pStyle w:val="af2"/>
        <w:adjustRightInd w:val="0"/>
        <w:snapToGrid w:val="0"/>
        <w:spacing w:line="310" w:lineRule="atLeast"/>
        <w:rPr>
          <w:rFonts w:ascii="Times New Roman"/>
        </w:rPr>
      </w:pPr>
      <w:r w:rsidRPr="005C5BFE">
        <w:rPr>
          <w:rFonts w:ascii="Times New Roman"/>
        </w:rPr>
        <w:t>设备</w:t>
      </w:r>
    </w:p>
    <w:p w14:paraId="73D297CE" w14:textId="77777777" w:rsidR="009D05B6" w:rsidRPr="005C5BFE" w:rsidRDefault="006651C8" w:rsidP="006C01C1">
      <w:pPr>
        <w:numPr>
          <w:ilvl w:val="0"/>
          <w:numId w:val="62"/>
        </w:numPr>
        <w:adjustRightInd w:val="0"/>
        <w:snapToGrid w:val="0"/>
        <w:spacing w:line="310" w:lineRule="atLeast"/>
      </w:pPr>
      <w:r w:rsidRPr="005C5BFE">
        <w:t>刻度吸管（</w:t>
      </w:r>
      <w:r w:rsidRPr="005C5BFE">
        <w:t>1.0mL</w:t>
      </w:r>
      <w:r w:rsidRPr="005C5BFE">
        <w:t>，</w:t>
      </w:r>
      <w:r w:rsidRPr="005C5BFE">
        <w:t>5.0mL</w:t>
      </w:r>
      <w:r w:rsidR="007B199D" w:rsidRPr="005C5BFE">
        <w:t>）</w:t>
      </w:r>
    </w:p>
    <w:p w14:paraId="7116BAEF" w14:textId="77777777" w:rsidR="009D05B6" w:rsidRPr="005C5BFE" w:rsidRDefault="006651C8" w:rsidP="006C01C1">
      <w:pPr>
        <w:numPr>
          <w:ilvl w:val="0"/>
          <w:numId w:val="62"/>
        </w:numPr>
        <w:adjustRightInd w:val="0"/>
        <w:snapToGrid w:val="0"/>
        <w:spacing w:line="310" w:lineRule="atLeast"/>
      </w:pPr>
      <w:r w:rsidRPr="005C5BFE">
        <w:t>抑菌剂载体（</w:t>
      </w:r>
      <w:r w:rsidRPr="005C5BFE">
        <w:t>5mm</w:t>
      </w:r>
      <w:r w:rsidRPr="005C5BFE">
        <w:t>直径园形新华一号定性滤纸片，经压力蒸汽灭菌处理后，置</w:t>
      </w:r>
      <w:r w:rsidRPr="005C5BFE">
        <w:t>120℃</w:t>
      </w:r>
      <w:r w:rsidRPr="005C5BFE">
        <w:t>烤干</w:t>
      </w:r>
      <w:r w:rsidRPr="005C5BFE">
        <w:t>2h</w:t>
      </w:r>
      <w:r w:rsidR="007B199D" w:rsidRPr="005C5BFE">
        <w:t>，保存备用。）</w:t>
      </w:r>
    </w:p>
    <w:p w14:paraId="100E61D5" w14:textId="77777777" w:rsidR="009D05B6" w:rsidRPr="005C5BFE" w:rsidRDefault="007B199D" w:rsidP="006C01C1">
      <w:pPr>
        <w:numPr>
          <w:ilvl w:val="0"/>
          <w:numId w:val="62"/>
        </w:numPr>
        <w:adjustRightInd w:val="0"/>
        <w:snapToGrid w:val="0"/>
        <w:spacing w:line="310" w:lineRule="atLeast"/>
      </w:pPr>
      <w:r w:rsidRPr="005C5BFE">
        <w:t>电动混合器</w:t>
      </w:r>
    </w:p>
    <w:p w14:paraId="12CBD75D" w14:textId="77777777" w:rsidR="009D05B6" w:rsidRPr="005C5BFE" w:rsidRDefault="006651C8" w:rsidP="006C01C1">
      <w:pPr>
        <w:numPr>
          <w:ilvl w:val="0"/>
          <w:numId w:val="62"/>
        </w:numPr>
        <w:adjustRightInd w:val="0"/>
        <w:snapToGrid w:val="0"/>
        <w:spacing w:line="310" w:lineRule="atLeast"/>
      </w:pPr>
      <w:r w:rsidRPr="005C5BFE">
        <w:lastRenderedPageBreak/>
        <w:t>微量移液器（</w:t>
      </w:r>
      <w:r w:rsidRPr="005C5BFE">
        <w:t>5</w:t>
      </w:r>
      <w:r w:rsidR="00634C57" w:rsidRPr="005C5BFE">
        <w:t>μ</w:t>
      </w:r>
      <w:r w:rsidR="00D10B72" w:rsidRPr="005C5BFE">
        <w:t>L</w:t>
      </w:r>
      <w:r w:rsidRPr="005C5BFE">
        <w:t>-50μ</w:t>
      </w:r>
      <w:r w:rsidR="00D10B72" w:rsidRPr="005C5BFE">
        <w:t>L</w:t>
      </w:r>
      <w:r w:rsidR="007B199D" w:rsidRPr="005C5BFE">
        <w:t>，可调式）</w:t>
      </w:r>
    </w:p>
    <w:p w14:paraId="3111B9FE" w14:textId="77777777" w:rsidR="009D05B6" w:rsidRPr="005C5BFE" w:rsidRDefault="007B199D" w:rsidP="006C01C1">
      <w:pPr>
        <w:numPr>
          <w:ilvl w:val="0"/>
          <w:numId w:val="62"/>
        </w:numPr>
        <w:adjustRightInd w:val="0"/>
        <w:snapToGrid w:val="0"/>
        <w:spacing w:line="310" w:lineRule="atLeast"/>
      </w:pPr>
      <w:r w:rsidRPr="005C5BFE">
        <w:t>游标卡尺</w:t>
      </w:r>
    </w:p>
    <w:p w14:paraId="10190963" w14:textId="77777777" w:rsidR="009D05B6" w:rsidRPr="005C5BFE" w:rsidRDefault="006651C8" w:rsidP="00B25FDD">
      <w:pPr>
        <w:pStyle w:val="af2"/>
        <w:adjustRightInd w:val="0"/>
        <w:snapToGrid w:val="0"/>
        <w:spacing w:line="310" w:lineRule="atLeast"/>
        <w:rPr>
          <w:rFonts w:ascii="Times New Roman"/>
        </w:rPr>
      </w:pPr>
      <w:r w:rsidRPr="005C5BFE">
        <w:rPr>
          <w:rFonts w:ascii="Times New Roman"/>
        </w:rPr>
        <w:t>试剂</w:t>
      </w:r>
    </w:p>
    <w:p w14:paraId="2B89D2B7" w14:textId="77777777" w:rsidR="00D10B72" w:rsidRPr="005C5BFE" w:rsidRDefault="006651C8" w:rsidP="006C01C1">
      <w:pPr>
        <w:numPr>
          <w:ilvl w:val="0"/>
          <w:numId w:val="63"/>
        </w:numPr>
        <w:adjustRightInd w:val="0"/>
        <w:snapToGrid w:val="0"/>
        <w:spacing w:line="310" w:lineRule="atLeast"/>
      </w:pPr>
      <w:r w:rsidRPr="005C5BFE">
        <w:t>营养琼脂</w:t>
      </w:r>
      <w:r w:rsidR="00634C57">
        <w:t>（</w:t>
      </w:r>
      <w:r w:rsidR="00634C57" w:rsidRPr="00634C57">
        <w:t>7.2.2.</w:t>
      </w:r>
      <w:r w:rsidR="00634C57">
        <w:rPr>
          <w:rFonts w:hint="eastAsia"/>
        </w:rPr>
        <w:t>a</w:t>
      </w:r>
      <w:r w:rsidR="00634C57">
        <w:t>）</w:t>
      </w:r>
    </w:p>
    <w:p w14:paraId="61656F59" w14:textId="77777777" w:rsidR="009D05B6" w:rsidRPr="005C5BFE" w:rsidRDefault="00634C57" w:rsidP="006C01C1">
      <w:pPr>
        <w:numPr>
          <w:ilvl w:val="0"/>
          <w:numId w:val="63"/>
        </w:numPr>
        <w:adjustRightInd w:val="0"/>
        <w:snapToGrid w:val="0"/>
        <w:spacing w:line="310" w:lineRule="atLeast"/>
      </w:pPr>
      <w:r>
        <w:t>菌悬液（</w:t>
      </w:r>
      <w:r w:rsidR="006651C8" w:rsidRPr="005C5BFE">
        <w:t>7.2.2.</w:t>
      </w:r>
      <w:r w:rsidR="00D10B72" w:rsidRPr="005C5BFE">
        <w:t>e</w:t>
      </w:r>
      <w:r w:rsidR="006651C8" w:rsidRPr="005C5BFE">
        <w:t>）</w:t>
      </w:r>
    </w:p>
    <w:p w14:paraId="0B6DA45E" w14:textId="77777777" w:rsidR="009D05B6" w:rsidRPr="005C5BFE" w:rsidRDefault="006651C8" w:rsidP="00B25FDD">
      <w:pPr>
        <w:pStyle w:val="af2"/>
        <w:adjustRightInd w:val="0"/>
        <w:snapToGrid w:val="0"/>
        <w:spacing w:line="310" w:lineRule="atLeast"/>
        <w:rPr>
          <w:rFonts w:ascii="Times New Roman"/>
        </w:rPr>
      </w:pPr>
      <w:r w:rsidRPr="005C5BFE">
        <w:rPr>
          <w:rFonts w:ascii="Times New Roman"/>
        </w:rPr>
        <w:t>抑菌试验操作步骤</w:t>
      </w:r>
    </w:p>
    <w:p w14:paraId="0847675E" w14:textId="77777777" w:rsidR="009D05B6" w:rsidRPr="005C5BFE" w:rsidRDefault="006651C8" w:rsidP="006C01C1">
      <w:pPr>
        <w:pStyle w:val="aff7"/>
        <w:numPr>
          <w:ilvl w:val="0"/>
          <w:numId w:val="34"/>
        </w:numPr>
        <w:adjustRightInd w:val="0"/>
        <w:snapToGrid w:val="0"/>
        <w:spacing w:line="310" w:lineRule="atLeast"/>
        <w:ind w:firstLineChars="0"/>
        <w:rPr>
          <w:rFonts w:ascii="Times New Roman"/>
        </w:rPr>
      </w:pPr>
      <w:r w:rsidRPr="005C5BFE">
        <w:rPr>
          <w:rFonts w:ascii="Times New Roman"/>
        </w:rPr>
        <w:t>抑菌片的制备</w:t>
      </w:r>
    </w:p>
    <w:p w14:paraId="365543FC" w14:textId="77777777" w:rsidR="009D05B6" w:rsidRPr="005C5BFE" w:rsidRDefault="006651C8" w:rsidP="00214342">
      <w:pPr>
        <w:pStyle w:val="aff7"/>
        <w:adjustRightInd w:val="0"/>
        <w:snapToGrid w:val="0"/>
        <w:spacing w:line="310" w:lineRule="atLeast"/>
        <w:ind w:leftChars="400" w:left="840" w:firstLineChars="0" w:firstLine="0"/>
        <w:rPr>
          <w:rFonts w:ascii="Times New Roman"/>
        </w:rPr>
      </w:pPr>
      <w:r w:rsidRPr="005C5BFE">
        <w:rPr>
          <w:rFonts w:ascii="Times New Roman"/>
        </w:rPr>
        <w:t>对液体抑菌试验样品，取无菌干燥滤纸片，每片滴加实际使用浓度的抑菌试验样品溶液</w:t>
      </w:r>
      <w:r w:rsidRPr="005C5BFE">
        <w:rPr>
          <w:rFonts w:ascii="Times New Roman"/>
        </w:rPr>
        <w:t>20</w:t>
      </w:r>
      <w:r w:rsidR="00350B9C" w:rsidRPr="005C5BFE">
        <w:rPr>
          <w:rFonts w:ascii="Times New Roman"/>
        </w:rPr>
        <w:t>μL</w:t>
      </w:r>
      <w:r w:rsidRPr="005C5BFE">
        <w:rPr>
          <w:rFonts w:ascii="Times New Roman"/>
        </w:rPr>
        <w:t>，然后将滤纸片平放于清洁的无菌平皿内，开盖置恒温箱（</w:t>
      </w:r>
      <w:r w:rsidRPr="005C5BFE">
        <w:rPr>
          <w:rFonts w:ascii="Times New Roman"/>
        </w:rPr>
        <w:t>3</w:t>
      </w:r>
      <w:r w:rsidR="00D31289">
        <w:rPr>
          <w:rFonts w:ascii="Times New Roman"/>
        </w:rPr>
        <w:t>6</w:t>
      </w:r>
      <w:r w:rsidRPr="005C5BFE">
        <w:rPr>
          <w:rFonts w:ascii="Times New Roman"/>
        </w:rPr>
        <w:t>℃</w:t>
      </w:r>
      <w:r w:rsidR="00D31289">
        <w:rPr>
          <w:rFonts w:ascii="Times New Roman" w:hint="eastAsia"/>
        </w:rPr>
        <w:t>±</w:t>
      </w:r>
      <w:r w:rsidR="00D31289">
        <w:rPr>
          <w:rFonts w:ascii="Times New Roman" w:hint="eastAsia"/>
        </w:rPr>
        <w:t>1</w:t>
      </w:r>
      <w:r w:rsidR="00D31289" w:rsidRPr="005C5BFE">
        <w:rPr>
          <w:rFonts w:ascii="Times New Roman"/>
        </w:rPr>
        <w:t>℃</w:t>
      </w:r>
      <w:r w:rsidRPr="005C5BFE">
        <w:rPr>
          <w:rFonts w:ascii="Times New Roman"/>
        </w:rPr>
        <w:t>）中烘干，或置室温下自然干燥后备用。</w:t>
      </w:r>
    </w:p>
    <w:p w14:paraId="001DF54A" w14:textId="77777777" w:rsidR="009D05B6" w:rsidRPr="005C5BFE" w:rsidRDefault="006651C8" w:rsidP="006C01C1">
      <w:pPr>
        <w:pStyle w:val="aff7"/>
        <w:numPr>
          <w:ilvl w:val="0"/>
          <w:numId w:val="34"/>
        </w:numPr>
        <w:adjustRightInd w:val="0"/>
        <w:snapToGrid w:val="0"/>
        <w:spacing w:line="310" w:lineRule="atLeast"/>
        <w:ind w:firstLineChars="0"/>
        <w:rPr>
          <w:rFonts w:ascii="Times New Roman"/>
        </w:rPr>
      </w:pPr>
      <w:r w:rsidRPr="005C5BFE">
        <w:rPr>
          <w:rFonts w:ascii="Times New Roman"/>
        </w:rPr>
        <w:t>对照样的制备</w:t>
      </w:r>
    </w:p>
    <w:p w14:paraId="1857CA16" w14:textId="77777777" w:rsidR="009D05B6" w:rsidRPr="005C5BFE" w:rsidRDefault="006651C8" w:rsidP="00214342">
      <w:pPr>
        <w:pStyle w:val="aff7"/>
        <w:adjustRightInd w:val="0"/>
        <w:snapToGrid w:val="0"/>
        <w:spacing w:line="310" w:lineRule="atLeast"/>
        <w:ind w:leftChars="200" w:left="420" w:firstLine="420"/>
        <w:rPr>
          <w:rFonts w:ascii="Times New Roman"/>
        </w:rPr>
      </w:pPr>
      <w:r w:rsidRPr="005C5BFE">
        <w:rPr>
          <w:rFonts w:ascii="Times New Roman"/>
        </w:rPr>
        <w:t>取无菌干燥滤纸片，每片滴加无菌蒸馏水</w:t>
      </w:r>
      <w:r w:rsidRPr="005C5BFE">
        <w:rPr>
          <w:rFonts w:ascii="Times New Roman"/>
        </w:rPr>
        <w:t>20</w:t>
      </w:r>
      <w:r w:rsidR="00350B9C" w:rsidRPr="005C5BFE">
        <w:rPr>
          <w:rFonts w:ascii="Times New Roman"/>
        </w:rPr>
        <w:t>μL</w:t>
      </w:r>
      <w:r w:rsidRPr="005C5BFE">
        <w:rPr>
          <w:rFonts w:ascii="Times New Roman"/>
        </w:rPr>
        <w:t>，干燥后备用。</w:t>
      </w:r>
    </w:p>
    <w:p w14:paraId="7AF07C4A" w14:textId="77777777" w:rsidR="009D05B6" w:rsidRPr="005C5BFE" w:rsidRDefault="006651C8" w:rsidP="006C01C1">
      <w:pPr>
        <w:pStyle w:val="aff7"/>
        <w:numPr>
          <w:ilvl w:val="0"/>
          <w:numId w:val="34"/>
        </w:numPr>
        <w:adjustRightInd w:val="0"/>
        <w:snapToGrid w:val="0"/>
        <w:spacing w:line="310" w:lineRule="atLeast"/>
        <w:ind w:firstLineChars="0"/>
        <w:rPr>
          <w:rFonts w:ascii="Times New Roman"/>
        </w:rPr>
      </w:pPr>
      <w:r w:rsidRPr="005C5BFE">
        <w:rPr>
          <w:rFonts w:ascii="Times New Roman"/>
        </w:rPr>
        <w:t>试验菌的接种</w:t>
      </w:r>
    </w:p>
    <w:p w14:paraId="76DD2A55" w14:textId="77777777" w:rsidR="009D05B6" w:rsidRPr="005C5BFE" w:rsidRDefault="006651C8" w:rsidP="00214342">
      <w:pPr>
        <w:pStyle w:val="aff7"/>
        <w:adjustRightInd w:val="0"/>
        <w:snapToGrid w:val="0"/>
        <w:spacing w:line="310" w:lineRule="atLeast"/>
        <w:ind w:leftChars="400" w:left="840" w:firstLineChars="0" w:firstLine="0"/>
        <w:rPr>
          <w:rFonts w:ascii="Times New Roman"/>
        </w:rPr>
      </w:pPr>
      <w:r w:rsidRPr="005C5BFE">
        <w:rPr>
          <w:rFonts w:ascii="Times New Roman"/>
        </w:rPr>
        <w:t>用无菌棉拭子蘸取浓度为</w:t>
      </w:r>
      <w:r w:rsidR="00C722FF">
        <w:rPr>
          <w:rFonts w:ascii="Times New Roman"/>
        </w:rPr>
        <w:t>1</w:t>
      </w:r>
      <w:r w:rsidRPr="005C5BFE">
        <w:rPr>
          <w:rFonts w:ascii="Times New Roman"/>
        </w:rPr>
        <w:t>×10</w:t>
      </w:r>
      <w:r w:rsidR="00CA505D" w:rsidRPr="005C5BFE">
        <w:rPr>
          <w:rFonts w:ascii="Times New Roman"/>
          <w:vertAlign w:val="superscript"/>
        </w:rPr>
        <w:t>5</w:t>
      </w:r>
      <w:r w:rsidR="005C5BFE" w:rsidRPr="005C5BFE">
        <w:rPr>
          <w:rFonts w:ascii="Times New Roman"/>
        </w:rPr>
        <w:t>CFU</w:t>
      </w:r>
      <w:r w:rsidRPr="005C5BFE">
        <w:rPr>
          <w:rFonts w:ascii="Times New Roman"/>
        </w:rPr>
        <w:t>/mL</w:t>
      </w:r>
      <w:r w:rsidRPr="005C5BFE">
        <w:rPr>
          <w:rFonts w:ascii="Times New Roman"/>
        </w:rPr>
        <w:t>～</w:t>
      </w:r>
      <w:r w:rsidR="00CA505D" w:rsidRPr="005C5BFE">
        <w:rPr>
          <w:rFonts w:ascii="Times New Roman"/>
        </w:rPr>
        <w:t>9</w:t>
      </w:r>
      <w:r w:rsidRPr="005C5BFE">
        <w:rPr>
          <w:rFonts w:ascii="Times New Roman"/>
        </w:rPr>
        <w:t>×</w:t>
      </w:r>
      <w:r w:rsidR="00CA505D" w:rsidRPr="005C5BFE">
        <w:rPr>
          <w:rFonts w:ascii="Times New Roman"/>
        </w:rPr>
        <w:t>10</w:t>
      </w:r>
      <w:r w:rsidR="00CA505D" w:rsidRPr="005C5BFE">
        <w:rPr>
          <w:rFonts w:ascii="Times New Roman"/>
          <w:vertAlign w:val="superscript"/>
        </w:rPr>
        <w:t>5</w:t>
      </w:r>
      <w:r w:rsidR="005C5BFE" w:rsidRPr="005C5BFE">
        <w:rPr>
          <w:rFonts w:ascii="Times New Roman"/>
        </w:rPr>
        <w:t>CFU</w:t>
      </w:r>
      <w:r w:rsidRPr="005C5BFE">
        <w:rPr>
          <w:rFonts w:ascii="Times New Roman"/>
        </w:rPr>
        <w:t>/mL</w:t>
      </w:r>
      <w:r w:rsidRPr="005C5BFE">
        <w:rPr>
          <w:rFonts w:ascii="Times New Roman"/>
        </w:rPr>
        <w:t>试验菌悬液，在营养琼脂培养基平板表面均匀涂沫</w:t>
      </w:r>
      <w:r w:rsidRPr="005C5BFE">
        <w:rPr>
          <w:rFonts w:ascii="Times New Roman"/>
        </w:rPr>
        <w:t>3</w:t>
      </w:r>
      <w:r w:rsidRPr="005C5BFE">
        <w:rPr>
          <w:rFonts w:ascii="Times New Roman"/>
        </w:rPr>
        <w:t>次。每涂抹</w:t>
      </w:r>
      <w:r w:rsidRPr="005C5BFE">
        <w:rPr>
          <w:rFonts w:ascii="Times New Roman"/>
        </w:rPr>
        <w:t>1</w:t>
      </w:r>
      <w:r w:rsidRPr="005C5BFE">
        <w:rPr>
          <w:rFonts w:ascii="Times New Roman"/>
        </w:rPr>
        <w:t>次，平板应转动</w:t>
      </w:r>
      <w:r w:rsidRPr="005C5BFE">
        <w:rPr>
          <w:rFonts w:ascii="Times New Roman"/>
        </w:rPr>
        <w:t>60</w:t>
      </w:r>
      <w:r w:rsidR="005C5BFE" w:rsidRPr="005C5BFE">
        <w:rPr>
          <w:rFonts w:ascii="Times New Roman"/>
        </w:rPr>
        <w:t>°</w:t>
      </w:r>
      <w:r w:rsidRPr="005C5BFE">
        <w:rPr>
          <w:rFonts w:ascii="Times New Roman"/>
        </w:rPr>
        <w:t>，最后用棉拭子绕平板边缘涂抹一周。盖好平皿，置室温干燥</w:t>
      </w:r>
      <w:r w:rsidRPr="005C5BFE">
        <w:rPr>
          <w:rFonts w:ascii="Times New Roman"/>
        </w:rPr>
        <w:t>5min</w:t>
      </w:r>
      <w:r w:rsidRPr="005C5BFE">
        <w:rPr>
          <w:rFonts w:ascii="Times New Roman"/>
        </w:rPr>
        <w:t>。</w:t>
      </w:r>
    </w:p>
    <w:p w14:paraId="1DADF03F" w14:textId="77777777" w:rsidR="009D05B6" w:rsidRPr="005C5BFE" w:rsidRDefault="006651C8" w:rsidP="006C01C1">
      <w:pPr>
        <w:pStyle w:val="aff7"/>
        <w:numPr>
          <w:ilvl w:val="0"/>
          <w:numId w:val="34"/>
        </w:numPr>
        <w:adjustRightInd w:val="0"/>
        <w:snapToGrid w:val="0"/>
        <w:spacing w:line="310" w:lineRule="atLeast"/>
        <w:ind w:firstLineChars="0"/>
        <w:rPr>
          <w:rFonts w:ascii="Times New Roman"/>
        </w:rPr>
      </w:pPr>
      <w:r w:rsidRPr="005C5BFE">
        <w:rPr>
          <w:rFonts w:ascii="Times New Roman"/>
        </w:rPr>
        <w:t>抑菌试验样片贴放</w:t>
      </w:r>
    </w:p>
    <w:p w14:paraId="34E673FC" w14:textId="77777777" w:rsidR="009D05B6" w:rsidRPr="005C5BFE" w:rsidRDefault="006651C8" w:rsidP="00D31289">
      <w:pPr>
        <w:pStyle w:val="aff7"/>
        <w:adjustRightInd w:val="0"/>
        <w:snapToGrid w:val="0"/>
        <w:spacing w:line="310" w:lineRule="atLeast"/>
        <w:ind w:leftChars="400" w:left="840" w:firstLineChars="0" w:firstLine="0"/>
        <w:rPr>
          <w:rFonts w:ascii="Times New Roman"/>
        </w:rPr>
      </w:pPr>
      <w:r w:rsidRPr="005C5BFE">
        <w:rPr>
          <w:rFonts w:ascii="Times New Roman"/>
        </w:rPr>
        <w:t>每次试验贴放</w:t>
      </w:r>
      <w:r w:rsidRPr="005C5BFE">
        <w:rPr>
          <w:rFonts w:ascii="Times New Roman"/>
        </w:rPr>
        <w:t>1</w:t>
      </w:r>
      <w:r w:rsidRPr="005C5BFE">
        <w:rPr>
          <w:rFonts w:ascii="Times New Roman"/>
        </w:rPr>
        <w:t>个染菌平板，每个平板贴放</w:t>
      </w:r>
      <w:r w:rsidRPr="005C5BFE">
        <w:rPr>
          <w:rFonts w:ascii="Times New Roman"/>
        </w:rPr>
        <w:t>4</w:t>
      </w:r>
      <w:r w:rsidRPr="005C5BFE">
        <w:rPr>
          <w:rFonts w:ascii="Times New Roman"/>
        </w:rPr>
        <w:t>片试验样片，</w:t>
      </w:r>
      <w:r w:rsidRPr="005C5BFE">
        <w:rPr>
          <w:rFonts w:ascii="Times New Roman"/>
        </w:rPr>
        <w:t>1</w:t>
      </w:r>
      <w:r w:rsidRPr="005C5BFE">
        <w:rPr>
          <w:rFonts w:ascii="Times New Roman"/>
        </w:rPr>
        <w:t>片对照样片，共计</w:t>
      </w:r>
      <w:r w:rsidRPr="005C5BFE">
        <w:rPr>
          <w:rFonts w:ascii="Times New Roman"/>
        </w:rPr>
        <w:t>5</w:t>
      </w:r>
      <w:r w:rsidRPr="005C5BFE">
        <w:rPr>
          <w:rFonts w:ascii="Times New Roman"/>
        </w:rPr>
        <w:t>片。用无菌镊子取样片贴放于平板表面，各样片中心之间相距</w:t>
      </w:r>
      <w:r w:rsidRPr="005C5BFE">
        <w:rPr>
          <w:rFonts w:ascii="Times New Roman"/>
        </w:rPr>
        <w:t>25mm</w:t>
      </w:r>
      <w:r w:rsidRPr="005C5BFE">
        <w:rPr>
          <w:rFonts w:ascii="Times New Roman"/>
        </w:rPr>
        <w:t>以上，与平板的周缘相距</w:t>
      </w:r>
      <w:r w:rsidRPr="005C5BFE">
        <w:rPr>
          <w:rFonts w:ascii="Times New Roman"/>
        </w:rPr>
        <w:t>15mm</w:t>
      </w:r>
      <w:r w:rsidRPr="005C5BFE">
        <w:rPr>
          <w:rFonts w:ascii="Times New Roman"/>
        </w:rPr>
        <w:t>以上。贴放好后，用无菌镊子轻压样片，使其紧贴于平板表面。盖好平皿，置</w:t>
      </w:r>
      <w:r w:rsidR="00D31289" w:rsidRPr="005C5BFE">
        <w:rPr>
          <w:rFonts w:ascii="Times New Roman"/>
        </w:rPr>
        <w:t>3</w:t>
      </w:r>
      <w:r w:rsidR="00D31289">
        <w:rPr>
          <w:rFonts w:ascii="Times New Roman"/>
        </w:rPr>
        <w:t>6</w:t>
      </w:r>
      <w:r w:rsidR="00D31289" w:rsidRPr="005C5BFE">
        <w:rPr>
          <w:rFonts w:ascii="Times New Roman"/>
        </w:rPr>
        <w:t>℃</w:t>
      </w:r>
      <w:r w:rsidR="00D31289">
        <w:rPr>
          <w:rFonts w:ascii="Times New Roman" w:hint="eastAsia"/>
        </w:rPr>
        <w:t>±</w:t>
      </w:r>
      <w:r w:rsidR="00D31289">
        <w:rPr>
          <w:rFonts w:ascii="Times New Roman" w:hint="eastAsia"/>
        </w:rPr>
        <w:t>1</w:t>
      </w:r>
      <w:r w:rsidR="00D31289" w:rsidRPr="005C5BFE">
        <w:rPr>
          <w:rFonts w:ascii="Times New Roman"/>
        </w:rPr>
        <w:t>℃</w:t>
      </w:r>
      <w:r w:rsidRPr="005C5BFE">
        <w:rPr>
          <w:rFonts w:ascii="Times New Roman"/>
        </w:rPr>
        <w:t>恒温箱，培养</w:t>
      </w:r>
      <w:r w:rsidRPr="005C5BFE">
        <w:rPr>
          <w:rFonts w:ascii="Times New Roman"/>
        </w:rPr>
        <w:t>16h</w:t>
      </w:r>
      <w:r w:rsidRPr="005C5BFE">
        <w:rPr>
          <w:rFonts w:ascii="Times New Roman"/>
        </w:rPr>
        <w:t>～</w:t>
      </w:r>
      <w:r w:rsidRPr="005C5BFE">
        <w:rPr>
          <w:rFonts w:ascii="Times New Roman"/>
        </w:rPr>
        <w:t>18h</w:t>
      </w:r>
      <w:r w:rsidRPr="005C5BFE">
        <w:rPr>
          <w:rFonts w:ascii="Times New Roman"/>
        </w:rPr>
        <w:t>后观察结果。用游标卡尺测量抑菌环的直径（包括贴片）并记录。试验重复</w:t>
      </w:r>
      <w:r w:rsidRPr="005C5BFE">
        <w:rPr>
          <w:rFonts w:ascii="Times New Roman"/>
        </w:rPr>
        <w:t>3</w:t>
      </w:r>
      <w:r w:rsidRPr="005C5BFE">
        <w:rPr>
          <w:rFonts w:ascii="Times New Roman"/>
        </w:rPr>
        <w:t>次。测量抑菌环时，应选均匀而完全无菌生长的抑菌环进行。测量其直径应以抑菌环外沿为界。</w:t>
      </w:r>
    </w:p>
    <w:p w14:paraId="07FC4EE3" w14:textId="77777777" w:rsidR="009D05B6" w:rsidRPr="005C5BFE" w:rsidRDefault="006651C8" w:rsidP="00B25FDD">
      <w:pPr>
        <w:pStyle w:val="af2"/>
        <w:adjustRightInd w:val="0"/>
        <w:snapToGrid w:val="0"/>
        <w:spacing w:line="310" w:lineRule="atLeast"/>
        <w:rPr>
          <w:rFonts w:ascii="Times New Roman"/>
        </w:rPr>
      </w:pPr>
      <w:r w:rsidRPr="005C5BFE">
        <w:rPr>
          <w:rFonts w:ascii="Times New Roman"/>
        </w:rPr>
        <w:t>产品抑菌效果评价</w:t>
      </w:r>
    </w:p>
    <w:p w14:paraId="756B00C0" w14:textId="77777777" w:rsidR="009D05B6" w:rsidRPr="005C5BFE" w:rsidRDefault="006651C8">
      <w:pPr>
        <w:pStyle w:val="aff7"/>
        <w:adjustRightInd w:val="0"/>
        <w:snapToGrid w:val="0"/>
        <w:spacing w:line="310" w:lineRule="atLeast"/>
        <w:ind w:firstLine="420"/>
        <w:rPr>
          <w:rFonts w:ascii="Times New Roman"/>
        </w:rPr>
      </w:pPr>
      <w:r w:rsidRPr="005C5BFE">
        <w:rPr>
          <w:rFonts w:ascii="Times New Roman"/>
        </w:rPr>
        <w:t>抑菌环直径大于</w:t>
      </w:r>
      <w:r w:rsidRPr="005C5BFE">
        <w:rPr>
          <w:rFonts w:ascii="Times New Roman"/>
        </w:rPr>
        <w:t>7mm</w:t>
      </w:r>
      <w:r w:rsidRPr="005C5BFE">
        <w:rPr>
          <w:rFonts w:ascii="Times New Roman"/>
        </w:rPr>
        <w:t>者，产品有抑菌作用。抑菌环直径小于或等于</w:t>
      </w:r>
      <w:r w:rsidRPr="005C5BFE">
        <w:rPr>
          <w:rFonts w:ascii="Times New Roman"/>
        </w:rPr>
        <w:t>7mm</w:t>
      </w:r>
      <w:r w:rsidRPr="005C5BFE">
        <w:rPr>
          <w:rFonts w:ascii="Times New Roman"/>
        </w:rPr>
        <w:t>者，产品无抑菌作用。</w:t>
      </w:r>
    </w:p>
    <w:p w14:paraId="2508BEFC" w14:textId="77777777" w:rsidR="009D05B6" w:rsidRPr="005C5BFE" w:rsidRDefault="006651C8" w:rsidP="006A3113">
      <w:pPr>
        <w:pStyle w:val="af2"/>
        <w:adjustRightInd w:val="0"/>
        <w:snapToGrid w:val="0"/>
        <w:spacing w:line="310" w:lineRule="atLeast"/>
        <w:rPr>
          <w:rFonts w:ascii="Times New Roman"/>
        </w:rPr>
      </w:pPr>
      <w:r w:rsidRPr="005C5BFE">
        <w:rPr>
          <w:rFonts w:ascii="Times New Roman"/>
        </w:rPr>
        <w:t>注意事项</w:t>
      </w:r>
    </w:p>
    <w:p w14:paraId="5B939F7D" w14:textId="77777777" w:rsidR="009D05B6" w:rsidRPr="005C5BFE" w:rsidRDefault="006651C8" w:rsidP="006C01C1">
      <w:pPr>
        <w:pStyle w:val="aff7"/>
        <w:numPr>
          <w:ilvl w:val="0"/>
          <w:numId w:val="37"/>
        </w:numPr>
        <w:adjustRightInd w:val="0"/>
        <w:snapToGrid w:val="0"/>
        <w:spacing w:line="310" w:lineRule="atLeast"/>
        <w:ind w:firstLineChars="0"/>
        <w:rPr>
          <w:rFonts w:ascii="Times New Roman"/>
        </w:rPr>
      </w:pPr>
      <w:r w:rsidRPr="005C5BFE">
        <w:rPr>
          <w:rFonts w:ascii="Times New Roman"/>
        </w:rPr>
        <w:t>每次试验均应设置对照组，不可省略。在报告中亦必须将对照组的结果列出。</w:t>
      </w:r>
    </w:p>
    <w:p w14:paraId="495A655D" w14:textId="77777777" w:rsidR="009D05B6" w:rsidRPr="005C5BFE" w:rsidRDefault="006651C8" w:rsidP="006C01C1">
      <w:pPr>
        <w:pStyle w:val="aff7"/>
        <w:numPr>
          <w:ilvl w:val="0"/>
          <w:numId w:val="37"/>
        </w:numPr>
        <w:adjustRightInd w:val="0"/>
        <w:snapToGrid w:val="0"/>
        <w:spacing w:line="310" w:lineRule="atLeast"/>
        <w:ind w:firstLineChars="0"/>
        <w:rPr>
          <w:rFonts w:ascii="Times New Roman"/>
        </w:rPr>
      </w:pPr>
      <w:r w:rsidRPr="005C5BFE">
        <w:rPr>
          <w:rFonts w:ascii="Times New Roman"/>
        </w:rPr>
        <w:t>接种用细菌悬液的浓度应符合要求。浓度过低，接种菌量少，抑菌环常因之增大；浓度过高，接种量过多，抑菌环则可减小。</w:t>
      </w:r>
    </w:p>
    <w:p w14:paraId="2BEF6A4B" w14:textId="77777777" w:rsidR="009D05B6" w:rsidRPr="005C5BFE" w:rsidRDefault="006651C8" w:rsidP="006C01C1">
      <w:pPr>
        <w:pStyle w:val="aff7"/>
        <w:numPr>
          <w:ilvl w:val="0"/>
          <w:numId w:val="37"/>
        </w:numPr>
        <w:adjustRightInd w:val="0"/>
        <w:snapToGrid w:val="0"/>
        <w:spacing w:line="310" w:lineRule="atLeast"/>
        <w:ind w:firstLineChars="0"/>
        <w:rPr>
          <w:rFonts w:ascii="Times New Roman"/>
        </w:rPr>
      </w:pPr>
      <w:r w:rsidRPr="005C5BFE">
        <w:rPr>
          <w:rFonts w:ascii="Times New Roman"/>
        </w:rPr>
        <w:t>应保持琼脂浓度的准确性，同时培养皿中倾倒琼脂量为</w:t>
      </w:r>
      <w:r w:rsidRPr="005C5BFE">
        <w:rPr>
          <w:rFonts w:ascii="Times New Roman"/>
        </w:rPr>
        <w:t>15mL</w:t>
      </w:r>
      <w:r w:rsidRPr="005C5BFE">
        <w:rPr>
          <w:rFonts w:ascii="Times New Roman"/>
        </w:rPr>
        <w:t>～</w:t>
      </w:r>
      <w:r w:rsidR="00CA505D" w:rsidRPr="005C5BFE">
        <w:rPr>
          <w:rFonts w:ascii="Times New Roman"/>
        </w:rPr>
        <w:t>20</w:t>
      </w:r>
      <w:r w:rsidRPr="005C5BFE">
        <w:rPr>
          <w:rFonts w:ascii="Times New Roman"/>
        </w:rPr>
        <w:t>mL</w:t>
      </w:r>
      <w:r w:rsidRPr="005C5BFE">
        <w:rPr>
          <w:rFonts w:ascii="Times New Roman"/>
        </w:rPr>
        <w:t>，否则可影响抑菌环的大小。</w:t>
      </w:r>
    </w:p>
    <w:p w14:paraId="1ACD79FE" w14:textId="77777777" w:rsidR="009D05B6" w:rsidRPr="005C5BFE" w:rsidRDefault="006651C8" w:rsidP="006C01C1">
      <w:pPr>
        <w:pStyle w:val="aff7"/>
        <w:numPr>
          <w:ilvl w:val="0"/>
          <w:numId w:val="37"/>
        </w:numPr>
        <w:adjustRightInd w:val="0"/>
        <w:snapToGrid w:val="0"/>
        <w:spacing w:line="310" w:lineRule="atLeast"/>
        <w:ind w:firstLineChars="0"/>
        <w:rPr>
          <w:rFonts w:ascii="Times New Roman"/>
        </w:rPr>
      </w:pPr>
      <w:r w:rsidRPr="005C5BFE">
        <w:rPr>
          <w:rFonts w:ascii="Times New Roman"/>
        </w:rPr>
        <w:t>培养时间不得超过</w:t>
      </w:r>
      <w:r w:rsidRPr="005C5BFE">
        <w:rPr>
          <w:rFonts w:ascii="Times New Roman"/>
        </w:rPr>
        <w:t>18h</w:t>
      </w:r>
      <w:r w:rsidRPr="005C5BFE">
        <w:rPr>
          <w:rFonts w:ascii="Times New Roman"/>
        </w:rPr>
        <w:t>。培养过久，部分细菌可恢复生长，抑菌环变小。</w:t>
      </w:r>
    </w:p>
    <w:p w14:paraId="57CDC855" w14:textId="77777777" w:rsidR="009D05B6" w:rsidRPr="005C5BFE" w:rsidRDefault="006651C8" w:rsidP="006C01C1">
      <w:pPr>
        <w:pStyle w:val="aff7"/>
        <w:numPr>
          <w:ilvl w:val="0"/>
          <w:numId w:val="37"/>
        </w:numPr>
        <w:adjustRightInd w:val="0"/>
        <w:snapToGrid w:val="0"/>
        <w:spacing w:line="310" w:lineRule="atLeast"/>
        <w:ind w:firstLineChars="0"/>
        <w:rPr>
          <w:rFonts w:ascii="Times New Roman"/>
        </w:rPr>
      </w:pPr>
      <w:r w:rsidRPr="005C5BFE">
        <w:rPr>
          <w:rFonts w:ascii="Times New Roman"/>
        </w:rPr>
        <w:t>抑菌环直径可受抑菌剂的量、抑菌性能和干湿度影响。故抑菌剂滤纸片应在试验当天制备。</w:t>
      </w:r>
    </w:p>
    <w:p w14:paraId="0C8B5487" w14:textId="77777777" w:rsidR="009D05B6" w:rsidRPr="005C5BFE" w:rsidRDefault="006651C8" w:rsidP="00F618B5">
      <w:pPr>
        <w:pStyle w:val="af1"/>
        <w:ind w:left="0"/>
        <w:rPr>
          <w:rFonts w:ascii="Times New Roman"/>
        </w:rPr>
      </w:pPr>
      <w:r w:rsidRPr="005C5BFE">
        <w:rPr>
          <w:rFonts w:ascii="Times New Roman"/>
        </w:rPr>
        <w:t>人体皮肤清洁类产品抑菌效果检验方法（滞留法）</w:t>
      </w:r>
    </w:p>
    <w:p w14:paraId="583664E1" w14:textId="77777777" w:rsidR="009D05B6" w:rsidRPr="005C5BFE" w:rsidRDefault="006651C8" w:rsidP="006A3113">
      <w:pPr>
        <w:pStyle w:val="af2"/>
        <w:adjustRightInd w:val="0"/>
        <w:snapToGrid w:val="0"/>
        <w:spacing w:line="310" w:lineRule="atLeast"/>
        <w:rPr>
          <w:rFonts w:ascii="Times New Roman"/>
        </w:rPr>
      </w:pPr>
      <w:r w:rsidRPr="005C5BFE">
        <w:rPr>
          <w:rFonts w:ascii="Times New Roman"/>
        </w:rPr>
        <w:t>原理</w:t>
      </w:r>
    </w:p>
    <w:p w14:paraId="39C90187" w14:textId="77777777" w:rsidR="009D05B6" w:rsidRPr="005C5BFE" w:rsidRDefault="00693E5D">
      <w:pPr>
        <w:adjustRightInd w:val="0"/>
        <w:snapToGrid w:val="0"/>
        <w:spacing w:line="310" w:lineRule="atLeast"/>
        <w:ind w:firstLine="435"/>
      </w:pPr>
      <w:r w:rsidRPr="005C5BFE">
        <w:t>本试验通过模拟适合细菌生长、繁殖和可能产生感染的皮肤条件下，使用随机性、双盲的、配对比较的方法检测人体皮肤清洁类产品在一定时间内作用于人体皮肤上的滞留抑菌效果。</w:t>
      </w:r>
    </w:p>
    <w:p w14:paraId="6F4C6032" w14:textId="77777777" w:rsidR="009D05B6" w:rsidRPr="005C5BFE" w:rsidRDefault="006651C8" w:rsidP="006A3113">
      <w:pPr>
        <w:pStyle w:val="af2"/>
        <w:adjustRightInd w:val="0"/>
        <w:snapToGrid w:val="0"/>
        <w:spacing w:line="310" w:lineRule="atLeast"/>
        <w:rPr>
          <w:rFonts w:ascii="Times New Roman"/>
        </w:rPr>
      </w:pPr>
      <w:r w:rsidRPr="005C5BFE">
        <w:rPr>
          <w:rFonts w:ascii="Times New Roman"/>
        </w:rPr>
        <w:t>设备</w:t>
      </w:r>
    </w:p>
    <w:p w14:paraId="60135B4B" w14:textId="77777777" w:rsidR="009D05B6" w:rsidRPr="005C5BFE" w:rsidRDefault="007B199D" w:rsidP="006C01C1">
      <w:pPr>
        <w:pStyle w:val="aff7"/>
        <w:numPr>
          <w:ilvl w:val="0"/>
          <w:numId w:val="38"/>
        </w:numPr>
        <w:adjustRightInd w:val="0"/>
        <w:snapToGrid w:val="0"/>
        <w:spacing w:line="310" w:lineRule="atLeast"/>
        <w:ind w:firstLineChars="0"/>
        <w:rPr>
          <w:rFonts w:ascii="Times New Roman"/>
        </w:rPr>
      </w:pPr>
      <w:r w:rsidRPr="005C5BFE">
        <w:rPr>
          <w:rFonts w:ascii="Times New Roman"/>
        </w:rPr>
        <w:t>恒温箱</w:t>
      </w:r>
    </w:p>
    <w:p w14:paraId="61A23345" w14:textId="77777777" w:rsidR="009D05B6" w:rsidRPr="005C5BFE" w:rsidRDefault="006651C8" w:rsidP="006C01C1">
      <w:pPr>
        <w:pStyle w:val="aff7"/>
        <w:numPr>
          <w:ilvl w:val="0"/>
          <w:numId w:val="38"/>
        </w:numPr>
        <w:adjustRightInd w:val="0"/>
        <w:snapToGrid w:val="0"/>
        <w:spacing w:line="310" w:lineRule="atLeast"/>
        <w:ind w:firstLineChars="0"/>
        <w:rPr>
          <w:rFonts w:ascii="Times New Roman"/>
        </w:rPr>
      </w:pPr>
      <w:r w:rsidRPr="005C5BFE">
        <w:rPr>
          <w:rFonts w:ascii="Times New Roman"/>
        </w:rPr>
        <w:t>金属筒（直径</w:t>
      </w:r>
      <w:r w:rsidRPr="005C5BFE">
        <w:rPr>
          <w:rFonts w:ascii="Times New Roman"/>
        </w:rPr>
        <w:t>2.2cm</w:t>
      </w:r>
      <w:r w:rsidRPr="005C5BFE">
        <w:rPr>
          <w:rFonts w:ascii="Times New Roman"/>
        </w:rPr>
        <w:t>、高度</w:t>
      </w:r>
      <w:r w:rsidRPr="005C5BFE">
        <w:rPr>
          <w:rFonts w:ascii="Times New Roman"/>
        </w:rPr>
        <w:t>3cm</w:t>
      </w:r>
      <w:r w:rsidR="007B199D" w:rsidRPr="005C5BFE">
        <w:rPr>
          <w:rFonts w:ascii="Times New Roman"/>
        </w:rPr>
        <w:t>）</w:t>
      </w:r>
    </w:p>
    <w:p w14:paraId="2695D4E8" w14:textId="77777777" w:rsidR="009D05B6" w:rsidRPr="005C5BFE" w:rsidRDefault="006651C8" w:rsidP="006C01C1">
      <w:pPr>
        <w:pStyle w:val="aff7"/>
        <w:numPr>
          <w:ilvl w:val="0"/>
          <w:numId w:val="38"/>
        </w:numPr>
        <w:adjustRightInd w:val="0"/>
        <w:snapToGrid w:val="0"/>
        <w:spacing w:line="310" w:lineRule="atLeast"/>
        <w:ind w:firstLineChars="0"/>
        <w:rPr>
          <w:rFonts w:ascii="Times New Roman"/>
        </w:rPr>
      </w:pPr>
      <w:r w:rsidRPr="005C5BFE">
        <w:rPr>
          <w:rFonts w:ascii="Times New Roman"/>
        </w:rPr>
        <w:t>一次性接种环（直径</w:t>
      </w:r>
      <w:r w:rsidRPr="005C5BFE">
        <w:rPr>
          <w:rFonts w:ascii="Times New Roman"/>
        </w:rPr>
        <w:t>4mm</w:t>
      </w:r>
      <w:r w:rsidR="007B199D" w:rsidRPr="005C5BFE">
        <w:rPr>
          <w:rFonts w:ascii="Times New Roman"/>
        </w:rPr>
        <w:t>）</w:t>
      </w:r>
    </w:p>
    <w:p w14:paraId="5D157EE7" w14:textId="77777777" w:rsidR="009D05B6" w:rsidRPr="005C5BFE" w:rsidRDefault="006651C8" w:rsidP="006C01C1">
      <w:pPr>
        <w:pStyle w:val="aff7"/>
        <w:numPr>
          <w:ilvl w:val="0"/>
          <w:numId w:val="38"/>
        </w:numPr>
        <w:adjustRightInd w:val="0"/>
        <w:snapToGrid w:val="0"/>
        <w:spacing w:line="310" w:lineRule="atLeast"/>
        <w:ind w:firstLineChars="0"/>
        <w:rPr>
          <w:rFonts w:ascii="Times New Roman"/>
        </w:rPr>
      </w:pPr>
      <w:r w:rsidRPr="005C5BFE">
        <w:rPr>
          <w:rFonts w:ascii="Times New Roman"/>
        </w:rPr>
        <w:t>小塑料碗（直径</w:t>
      </w:r>
      <w:r w:rsidRPr="005C5BFE">
        <w:rPr>
          <w:rFonts w:ascii="Times New Roman"/>
        </w:rPr>
        <w:t>2.2cm</w:t>
      </w:r>
      <w:r w:rsidRPr="005C5BFE">
        <w:rPr>
          <w:rFonts w:ascii="Times New Roman"/>
        </w:rPr>
        <w:t>，高</w:t>
      </w:r>
      <w:r w:rsidRPr="005C5BFE">
        <w:rPr>
          <w:rFonts w:ascii="Times New Roman"/>
        </w:rPr>
        <w:t>2.5mm</w:t>
      </w:r>
      <w:r w:rsidR="007B199D" w:rsidRPr="005C5BFE">
        <w:rPr>
          <w:rFonts w:ascii="Times New Roman"/>
        </w:rPr>
        <w:t>）</w:t>
      </w:r>
    </w:p>
    <w:p w14:paraId="1CB24DB8" w14:textId="77777777" w:rsidR="009D05B6" w:rsidRPr="005C5BFE" w:rsidRDefault="007B199D" w:rsidP="006C01C1">
      <w:pPr>
        <w:pStyle w:val="aff7"/>
        <w:numPr>
          <w:ilvl w:val="0"/>
          <w:numId w:val="38"/>
        </w:numPr>
        <w:adjustRightInd w:val="0"/>
        <w:snapToGrid w:val="0"/>
        <w:spacing w:line="310" w:lineRule="atLeast"/>
        <w:ind w:firstLineChars="0"/>
        <w:rPr>
          <w:rFonts w:ascii="Times New Roman"/>
        </w:rPr>
      </w:pPr>
      <w:r w:rsidRPr="005C5BFE">
        <w:rPr>
          <w:rFonts w:ascii="Times New Roman"/>
        </w:rPr>
        <w:t>胶带</w:t>
      </w:r>
    </w:p>
    <w:p w14:paraId="7F5C5199" w14:textId="77777777" w:rsidR="009D05B6" w:rsidRPr="005C5BFE" w:rsidRDefault="007B199D" w:rsidP="006C01C1">
      <w:pPr>
        <w:pStyle w:val="aff7"/>
        <w:numPr>
          <w:ilvl w:val="0"/>
          <w:numId w:val="38"/>
        </w:numPr>
        <w:adjustRightInd w:val="0"/>
        <w:snapToGrid w:val="0"/>
        <w:spacing w:line="310" w:lineRule="atLeast"/>
        <w:ind w:firstLineChars="0"/>
        <w:rPr>
          <w:rFonts w:ascii="Times New Roman"/>
        </w:rPr>
      </w:pPr>
      <w:r w:rsidRPr="005C5BFE">
        <w:rPr>
          <w:rFonts w:ascii="Times New Roman"/>
        </w:rPr>
        <w:t>尼龙刮菌棒</w:t>
      </w:r>
    </w:p>
    <w:p w14:paraId="13B35EE9" w14:textId="77777777" w:rsidR="009D05B6" w:rsidRPr="005C5BFE" w:rsidRDefault="007B199D" w:rsidP="006C01C1">
      <w:pPr>
        <w:pStyle w:val="aff7"/>
        <w:numPr>
          <w:ilvl w:val="0"/>
          <w:numId w:val="38"/>
        </w:numPr>
        <w:adjustRightInd w:val="0"/>
        <w:snapToGrid w:val="0"/>
        <w:spacing w:line="310" w:lineRule="atLeast"/>
        <w:ind w:firstLineChars="0"/>
        <w:rPr>
          <w:rFonts w:ascii="Times New Roman"/>
        </w:rPr>
      </w:pPr>
      <w:r w:rsidRPr="005C5BFE">
        <w:rPr>
          <w:rFonts w:ascii="Times New Roman"/>
        </w:rPr>
        <w:t>玻璃弯棒</w:t>
      </w:r>
    </w:p>
    <w:p w14:paraId="634CBBBA" w14:textId="77777777" w:rsidR="009D05B6" w:rsidRPr="005C5BFE" w:rsidRDefault="006651C8" w:rsidP="006A3113">
      <w:pPr>
        <w:pStyle w:val="af2"/>
        <w:adjustRightInd w:val="0"/>
        <w:snapToGrid w:val="0"/>
        <w:spacing w:line="310" w:lineRule="atLeast"/>
        <w:rPr>
          <w:rFonts w:ascii="Times New Roman"/>
        </w:rPr>
      </w:pPr>
      <w:r w:rsidRPr="005C5BFE">
        <w:rPr>
          <w:rFonts w:ascii="Times New Roman"/>
        </w:rPr>
        <w:lastRenderedPageBreak/>
        <w:t>试剂</w:t>
      </w:r>
    </w:p>
    <w:p w14:paraId="11CAB96C" w14:textId="77777777" w:rsidR="009D05B6" w:rsidRPr="005C5BFE" w:rsidRDefault="00CA505D" w:rsidP="006C01C1">
      <w:pPr>
        <w:pStyle w:val="aff7"/>
        <w:numPr>
          <w:ilvl w:val="0"/>
          <w:numId w:val="39"/>
        </w:numPr>
        <w:adjustRightInd w:val="0"/>
        <w:snapToGrid w:val="0"/>
        <w:spacing w:line="310" w:lineRule="atLeast"/>
        <w:ind w:firstLineChars="0"/>
        <w:rPr>
          <w:rFonts w:ascii="Times New Roman"/>
        </w:rPr>
      </w:pPr>
      <w:r w:rsidRPr="005C5BFE">
        <w:rPr>
          <w:rFonts w:ascii="Times New Roman"/>
        </w:rPr>
        <w:t>培养基</w:t>
      </w:r>
      <w:r w:rsidR="00350B9C">
        <w:rPr>
          <w:rFonts w:ascii="Times New Roman"/>
        </w:rPr>
        <w:t>（</w:t>
      </w:r>
      <w:r w:rsidR="00350B9C" w:rsidRPr="00350B9C">
        <w:rPr>
          <w:rFonts w:ascii="Times New Roman" w:hint="eastAsia"/>
        </w:rPr>
        <w:t>商品化的合格市售培养基</w:t>
      </w:r>
      <w:r w:rsidR="00350B9C">
        <w:rPr>
          <w:rFonts w:ascii="Times New Roman"/>
        </w:rPr>
        <w:t>）</w:t>
      </w:r>
      <w:r w:rsidRPr="005C5BFE">
        <w:rPr>
          <w:rFonts w:ascii="Times New Roman"/>
        </w:rPr>
        <w:t>：</w:t>
      </w:r>
      <w:r w:rsidR="006651C8" w:rsidRPr="005C5BFE">
        <w:rPr>
          <w:rFonts w:ascii="Times New Roman"/>
        </w:rPr>
        <w:t>胰蛋白胨大豆肉汤培养基（</w:t>
      </w:r>
      <w:r w:rsidR="006651C8" w:rsidRPr="005C5BFE">
        <w:rPr>
          <w:rFonts w:ascii="Times New Roman"/>
        </w:rPr>
        <w:t>TSB</w:t>
      </w:r>
      <w:r w:rsidR="006651C8" w:rsidRPr="005C5BFE">
        <w:rPr>
          <w:rFonts w:ascii="Times New Roman"/>
        </w:rPr>
        <w:t>）</w:t>
      </w:r>
      <w:r w:rsidR="00350B9C">
        <w:rPr>
          <w:rFonts w:ascii="Times New Roman"/>
        </w:rPr>
        <w:t>、</w:t>
      </w:r>
      <w:r w:rsidR="006651C8" w:rsidRPr="005C5BFE">
        <w:rPr>
          <w:rFonts w:ascii="Times New Roman"/>
        </w:rPr>
        <w:t>胰蛋白胨大豆琼脂培养基（</w:t>
      </w:r>
      <w:r w:rsidR="006651C8" w:rsidRPr="005C5BFE">
        <w:rPr>
          <w:rFonts w:ascii="Times New Roman"/>
        </w:rPr>
        <w:t>TSA</w:t>
      </w:r>
      <w:r w:rsidR="007B199D" w:rsidRPr="005C5BFE">
        <w:rPr>
          <w:rFonts w:ascii="Times New Roman"/>
        </w:rPr>
        <w:t>）。</w:t>
      </w:r>
    </w:p>
    <w:p w14:paraId="29381876" w14:textId="77777777" w:rsidR="009D05B6" w:rsidRPr="005C5BFE" w:rsidRDefault="006651C8" w:rsidP="006C01C1">
      <w:pPr>
        <w:pStyle w:val="aff7"/>
        <w:numPr>
          <w:ilvl w:val="0"/>
          <w:numId w:val="39"/>
        </w:numPr>
        <w:adjustRightInd w:val="0"/>
        <w:snapToGrid w:val="0"/>
        <w:spacing w:line="310" w:lineRule="atLeast"/>
        <w:ind w:firstLineChars="0"/>
        <w:rPr>
          <w:rFonts w:ascii="Times New Roman"/>
        </w:rPr>
      </w:pPr>
      <w:r w:rsidRPr="005C5BFE">
        <w:rPr>
          <w:rFonts w:ascii="Times New Roman"/>
        </w:rPr>
        <w:t>0.03mol/L</w:t>
      </w:r>
      <w:r w:rsidRPr="005C5BFE">
        <w:rPr>
          <w:rFonts w:ascii="Times New Roman"/>
        </w:rPr>
        <w:t>的磷酸盐缓冲液（同</w:t>
      </w:r>
      <w:r w:rsidRPr="005C5BFE">
        <w:rPr>
          <w:rFonts w:ascii="Times New Roman"/>
        </w:rPr>
        <w:t>7.2.2.c</w:t>
      </w:r>
      <w:r w:rsidR="007B199D" w:rsidRPr="005C5BFE">
        <w:rPr>
          <w:rFonts w:ascii="Times New Roman"/>
        </w:rPr>
        <w:t>）</w:t>
      </w:r>
    </w:p>
    <w:p w14:paraId="680F317E" w14:textId="77777777" w:rsidR="009D05B6" w:rsidRPr="005C5BFE" w:rsidRDefault="006651C8" w:rsidP="006C01C1">
      <w:pPr>
        <w:pStyle w:val="aff7"/>
        <w:numPr>
          <w:ilvl w:val="0"/>
          <w:numId w:val="39"/>
        </w:numPr>
        <w:adjustRightInd w:val="0"/>
        <w:snapToGrid w:val="0"/>
        <w:spacing w:line="310" w:lineRule="atLeast"/>
        <w:ind w:firstLineChars="0"/>
        <w:rPr>
          <w:rFonts w:ascii="Times New Roman"/>
        </w:rPr>
      </w:pPr>
      <w:r w:rsidRPr="005C5BFE">
        <w:rPr>
          <w:rFonts w:ascii="Times New Roman"/>
        </w:rPr>
        <w:t>70</w:t>
      </w:r>
      <w:r w:rsidR="007B199D" w:rsidRPr="005C5BFE">
        <w:rPr>
          <w:rFonts w:ascii="Times New Roman"/>
        </w:rPr>
        <w:t>％酒精</w:t>
      </w:r>
    </w:p>
    <w:p w14:paraId="29EAABAE" w14:textId="77777777" w:rsidR="009D05B6" w:rsidRPr="005C5BFE" w:rsidRDefault="007B199D" w:rsidP="006C01C1">
      <w:pPr>
        <w:pStyle w:val="aff7"/>
        <w:numPr>
          <w:ilvl w:val="0"/>
          <w:numId w:val="39"/>
        </w:numPr>
        <w:adjustRightInd w:val="0"/>
        <w:snapToGrid w:val="0"/>
        <w:spacing w:line="310" w:lineRule="atLeast"/>
        <w:ind w:firstLineChars="0"/>
        <w:rPr>
          <w:rFonts w:ascii="Times New Roman"/>
        </w:rPr>
      </w:pPr>
      <w:r w:rsidRPr="005C5BFE">
        <w:rPr>
          <w:rFonts w:ascii="Times New Roman"/>
        </w:rPr>
        <w:t>羊血</w:t>
      </w:r>
    </w:p>
    <w:p w14:paraId="2AC9042F" w14:textId="77777777" w:rsidR="009D05B6" w:rsidRPr="005C5BFE" w:rsidRDefault="006651C8" w:rsidP="006C01C1">
      <w:pPr>
        <w:pStyle w:val="aff7"/>
        <w:numPr>
          <w:ilvl w:val="0"/>
          <w:numId w:val="39"/>
        </w:numPr>
        <w:adjustRightInd w:val="0"/>
        <w:snapToGrid w:val="0"/>
        <w:spacing w:line="310" w:lineRule="atLeast"/>
        <w:ind w:firstLineChars="0"/>
        <w:rPr>
          <w:rFonts w:ascii="Times New Roman"/>
        </w:rPr>
      </w:pPr>
      <w:r w:rsidRPr="005C5BFE">
        <w:rPr>
          <w:rFonts w:ascii="Times New Roman"/>
        </w:rPr>
        <w:t>脂肪醇聚氧乙烯醚（</w:t>
      </w:r>
      <w:r w:rsidRPr="005C5BFE">
        <w:rPr>
          <w:rFonts w:ascii="Times New Roman"/>
        </w:rPr>
        <w:t>AEO</w:t>
      </w:r>
      <w:r w:rsidRPr="005C5BFE">
        <w:rPr>
          <w:rFonts w:ascii="Times New Roman"/>
          <w:vertAlign w:val="subscript"/>
        </w:rPr>
        <w:t>9</w:t>
      </w:r>
      <w:r w:rsidRPr="005C5BFE">
        <w:rPr>
          <w:rFonts w:ascii="Times New Roman"/>
        </w:rPr>
        <w:t>）；</w:t>
      </w:r>
    </w:p>
    <w:p w14:paraId="7CB24DF8" w14:textId="77777777" w:rsidR="009D05B6" w:rsidRPr="005C5BFE" w:rsidRDefault="007B199D" w:rsidP="006C01C1">
      <w:pPr>
        <w:pStyle w:val="aff7"/>
        <w:numPr>
          <w:ilvl w:val="0"/>
          <w:numId w:val="39"/>
        </w:numPr>
        <w:adjustRightInd w:val="0"/>
        <w:snapToGrid w:val="0"/>
        <w:spacing w:line="310" w:lineRule="atLeast"/>
        <w:ind w:firstLineChars="0"/>
        <w:rPr>
          <w:rFonts w:ascii="Times New Roman"/>
        </w:rPr>
      </w:pPr>
      <w:r w:rsidRPr="005C5BFE">
        <w:rPr>
          <w:rFonts w:ascii="Times New Roman"/>
        </w:rPr>
        <w:t>外用抗生素软膏</w:t>
      </w:r>
    </w:p>
    <w:p w14:paraId="5F662D8F" w14:textId="77777777" w:rsidR="009D05B6" w:rsidRPr="005C5BFE" w:rsidRDefault="006651C8" w:rsidP="006A3113">
      <w:pPr>
        <w:pStyle w:val="af2"/>
        <w:adjustRightInd w:val="0"/>
        <w:snapToGrid w:val="0"/>
        <w:spacing w:line="310" w:lineRule="atLeast"/>
        <w:rPr>
          <w:rFonts w:ascii="Times New Roman"/>
        </w:rPr>
      </w:pPr>
      <w:r w:rsidRPr="005C5BFE">
        <w:rPr>
          <w:rFonts w:ascii="Times New Roman"/>
        </w:rPr>
        <w:t>样品</w:t>
      </w:r>
    </w:p>
    <w:p w14:paraId="6DEEBA90" w14:textId="77777777" w:rsidR="009D05B6" w:rsidRPr="005C5BFE" w:rsidRDefault="00693E5D">
      <w:pPr>
        <w:adjustRightInd w:val="0"/>
        <w:snapToGrid w:val="0"/>
        <w:spacing w:line="310" w:lineRule="atLeast"/>
        <w:ind w:firstLine="435"/>
      </w:pPr>
      <w:r w:rsidRPr="005C5BFE">
        <w:t>试验品按顺序编号分为</w:t>
      </w:r>
      <w:r w:rsidRPr="005C5BFE">
        <w:t>25</w:t>
      </w:r>
      <w:r w:rsidRPr="005C5BFE">
        <w:t>组。每组</w:t>
      </w:r>
      <w:r w:rsidRPr="005C5BFE">
        <w:t>2</w:t>
      </w:r>
      <w:r w:rsidRPr="005C5BFE">
        <w:t>个，一个为按规定的作用浓度配制的测试样品，另一个为不含抑菌剂的对照样。</w:t>
      </w:r>
    </w:p>
    <w:p w14:paraId="7A780A90" w14:textId="77777777" w:rsidR="009D05B6" w:rsidRPr="005C5BFE" w:rsidRDefault="006651C8" w:rsidP="006A3113">
      <w:pPr>
        <w:pStyle w:val="af2"/>
        <w:adjustRightInd w:val="0"/>
        <w:snapToGrid w:val="0"/>
        <w:spacing w:line="310" w:lineRule="atLeast"/>
        <w:rPr>
          <w:rFonts w:ascii="Times New Roman"/>
        </w:rPr>
      </w:pPr>
      <w:r w:rsidRPr="005C5BFE">
        <w:rPr>
          <w:rFonts w:ascii="Times New Roman"/>
        </w:rPr>
        <w:t>抑菌试验操作步骤</w:t>
      </w:r>
    </w:p>
    <w:p w14:paraId="6A3A3803" w14:textId="77777777" w:rsidR="009D05B6" w:rsidRPr="005C5BFE" w:rsidRDefault="00693E5D" w:rsidP="006C01C1">
      <w:pPr>
        <w:numPr>
          <w:ilvl w:val="0"/>
          <w:numId w:val="35"/>
        </w:numPr>
        <w:adjustRightInd w:val="0"/>
        <w:snapToGrid w:val="0"/>
        <w:spacing w:line="310" w:lineRule="atLeast"/>
      </w:pPr>
      <w:r w:rsidRPr="005C5BFE">
        <w:t>调整阶段</w:t>
      </w:r>
    </w:p>
    <w:p w14:paraId="5683B51D" w14:textId="77777777" w:rsidR="009D05B6" w:rsidRPr="005C5BFE" w:rsidRDefault="00693E5D" w:rsidP="00ED033F">
      <w:pPr>
        <w:adjustRightInd w:val="0"/>
        <w:snapToGrid w:val="0"/>
        <w:spacing w:line="310" w:lineRule="atLeast"/>
        <w:ind w:leftChars="350" w:left="735"/>
        <w:rPr>
          <w:noProof/>
          <w:kern w:val="0"/>
          <w:szCs w:val="20"/>
        </w:rPr>
      </w:pPr>
      <w:r w:rsidRPr="005C5BFE">
        <w:t>试</w:t>
      </w:r>
      <w:r w:rsidR="006651C8" w:rsidRPr="005C5BFE">
        <w:rPr>
          <w:noProof/>
          <w:kern w:val="0"/>
          <w:szCs w:val="20"/>
        </w:rPr>
        <w:t>验开始前</w:t>
      </w:r>
      <w:r w:rsidR="006651C8" w:rsidRPr="005C5BFE">
        <w:rPr>
          <w:noProof/>
          <w:kern w:val="0"/>
          <w:szCs w:val="20"/>
        </w:rPr>
        <w:t>7d</w:t>
      </w:r>
      <w:r w:rsidR="006651C8" w:rsidRPr="005C5BFE">
        <w:rPr>
          <w:noProof/>
          <w:kern w:val="0"/>
          <w:szCs w:val="20"/>
        </w:rPr>
        <w:t>至</w:t>
      </w:r>
      <w:r w:rsidR="006651C8" w:rsidRPr="005C5BFE">
        <w:rPr>
          <w:noProof/>
          <w:kern w:val="0"/>
          <w:szCs w:val="20"/>
        </w:rPr>
        <w:t>14d</w:t>
      </w:r>
      <w:r w:rsidR="006651C8" w:rsidRPr="005C5BFE">
        <w:rPr>
          <w:noProof/>
          <w:kern w:val="0"/>
          <w:szCs w:val="20"/>
        </w:rPr>
        <w:t>，受试者使用不含抗菌、抑菌成分的日化产品进行日常的肤发的清洁。此阶段持续至少</w:t>
      </w:r>
      <w:r w:rsidR="006651C8" w:rsidRPr="005C5BFE">
        <w:rPr>
          <w:noProof/>
          <w:kern w:val="0"/>
          <w:szCs w:val="20"/>
        </w:rPr>
        <w:t>7d</w:t>
      </w:r>
      <w:r w:rsidR="006651C8" w:rsidRPr="005C5BFE">
        <w:rPr>
          <w:noProof/>
          <w:kern w:val="0"/>
          <w:szCs w:val="20"/>
        </w:rPr>
        <w:t>，但不超过</w:t>
      </w:r>
      <w:r w:rsidR="006651C8" w:rsidRPr="005C5BFE">
        <w:rPr>
          <w:noProof/>
          <w:kern w:val="0"/>
          <w:szCs w:val="20"/>
        </w:rPr>
        <w:t>14d</w:t>
      </w:r>
      <w:r w:rsidR="006651C8" w:rsidRPr="005C5BFE">
        <w:rPr>
          <w:noProof/>
          <w:kern w:val="0"/>
          <w:szCs w:val="20"/>
        </w:rPr>
        <w:t>。</w:t>
      </w:r>
    </w:p>
    <w:p w14:paraId="15C7F434" w14:textId="77777777" w:rsidR="009D05B6" w:rsidRPr="005C5BFE" w:rsidRDefault="00693E5D" w:rsidP="006C01C1">
      <w:pPr>
        <w:numPr>
          <w:ilvl w:val="0"/>
          <w:numId w:val="35"/>
        </w:numPr>
        <w:adjustRightInd w:val="0"/>
        <w:snapToGrid w:val="0"/>
        <w:spacing w:line="310" w:lineRule="atLeast"/>
      </w:pPr>
      <w:r w:rsidRPr="005C5BFE">
        <w:t>清洗阶段</w:t>
      </w:r>
    </w:p>
    <w:p w14:paraId="32F01A20" w14:textId="77777777" w:rsidR="009D05B6" w:rsidRPr="005C5BFE" w:rsidRDefault="00693E5D" w:rsidP="00ED033F">
      <w:pPr>
        <w:adjustRightInd w:val="0"/>
        <w:snapToGrid w:val="0"/>
        <w:spacing w:line="310" w:lineRule="atLeast"/>
        <w:ind w:leftChars="350" w:left="735"/>
      </w:pPr>
      <w:r w:rsidRPr="005C5BFE">
        <w:t>清洗阶段共</w:t>
      </w:r>
      <w:r w:rsidRPr="005C5BFE">
        <w:t>3d</w:t>
      </w:r>
      <w:r w:rsidRPr="005C5BFE">
        <w:t>，受试者每天用抑菌样品清洗一侧前臂，用对照品清洗另一侧前臂，清洗过程如下：</w:t>
      </w:r>
    </w:p>
    <w:p w14:paraId="4027100C" w14:textId="77777777" w:rsidR="009D05B6" w:rsidRPr="005C5BFE" w:rsidRDefault="00693E5D" w:rsidP="006C01C1">
      <w:pPr>
        <w:numPr>
          <w:ilvl w:val="0"/>
          <w:numId w:val="36"/>
        </w:numPr>
        <w:adjustRightInd w:val="0"/>
        <w:snapToGrid w:val="0"/>
        <w:spacing w:line="310" w:lineRule="atLeast"/>
      </w:pPr>
      <w:r w:rsidRPr="005C5BFE">
        <w:t>先清洗左臂，用流动水（水温应保持在</w:t>
      </w:r>
      <w:r w:rsidRPr="005C5BFE">
        <w:t>35℃</w:t>
      </w:r>
      <w:r w:rsidRPr="005C5BFE">
        <w:t>～</w:t>
      </w:r>
      <w:r w:rsidRPr="005C5BFE">
        <w:t>37℃</w:t>
      </w:r>
      <w:r w:rsidR="006651C8" w:rsidRPr="005C5BFE">
        <w:t>）打湿前臂内侧；</w:t>
      </w:r>
    </w:p>
    <w:p w14:paraId="359F6EB5" w14:textId="77777777" w:rsidR="009D05B6" w:rsidRPr="005C5BFE" w:rsidRDefault="006651C8" w:rsidP="006C01C1">
      <w:pPr>
        <w:numPr>
          <w:ilvl w:val="0"/>
          <w:numId w:val="36"/>
        </w:numPr>
        <w:adjustRightInd w:val="0"/>
        <w:snapToGrid w:val="0"/>
        <w:spacing w:line="310" w:lineRule="atLeast"/>
      </w:pPr>
      <w:r w:rsidRPr="005C5BFE">
        <w:t>用样品从手腕至臂肘上下摩擦</w:t>
      </w:r>
      <w:r w:rsidRPr="005C5BFE">
        <w:t>15s</w:t>
      </w:r>
      <w:r w:rsidRPr="005C5BFE">
        <w:t>；</w:t>
      </w:r>
    </w:p>
    <w:p w14:paraId="4066E122" w14:textId="77777777" w:rsidR="009D05B6" w:rsidRPr="005C5BFE" w:rsidRDefault="006651C8" w:rsidP="006C01C1">
      <w:pPr>
        <w:numPr>
          <w:ilvl w:val="0"/>
          <w:numId w:val="36"/>
        </w:numPr>
        <w:adjustRightInd w:val="0"/>
        <w:snapToGrid w:val="0"/>
        <w:spacing w:line="310" w:lineRule="atLeast"/>
      </w:pPr>
      <w:r w:rsidRPr="005C5BFE">
        <w:t>用手在涂有样品的手臂上上下摩擦泡沫</w:t>
      </w:r>
      <w:r w:rsidRPr="005C5BFE">
        <w:t>45s</w:t>
      </w:r>
      <w:r w:rsidRPr="005C5BFE">
        <w:t>；</w:t>
      </w:r>
    </w:p>
    <w:p w14:paraId="45D7A4DA" w14:textId="77777777" w:rsidR="009D05B6" w:rsidRPr="005C5BFE" w:rsidRDefault="006651C8" w:rsidP="006C01C1">
      <w:pPr>
        <w:numPr>
          <w:ilvl w:val="0"/>
          <w:numId w:val="36"/>
        </w:numPr>
        <w:adjustRightInd w:val="0"/>
        <w:snapToGrid w:val="0"/>
        <w:spacing w:line="310" w:lineRule="atLeast"/>
      </w:pPr>
      <w:r w:rsidRPr="005C5BFE">
        <w:t>用流动的清水冲洗前臂</w:t>
      </w:r>
      <w:r w:rsidRPr="005C5BFE">
        <w:t>15s</w:t>
      </w:r>
      <w:r w:rsidRPr="005C5BFE">
        <w:t>，不要搓擦；</w:t>
      </w:r>
    </w:p>
    <w:p w14:paraId="7CDC0E51" w14:textId="77777777" w:rsidR="009D05B6" w:rsidRPr="005C5BFE" w:rsidRDefault="006651C8" w:rsidP="006C01C1">
      <w:pPr>
        <w:numPr>
          <w:ilvl w:val="0"/>
          <w:numId w:val="36"/>
        </w:numPr>
        <w:adjustRightInd w:val="0"/>
        <w:snapToGrid w:val="0"/>
        <w:spacing w:line="310" w:lineRule="atLeast"/>
      </w:pPr>
      <w:r w:rsidRPr="005C5BFE">
        <w:t>用纸巾沾干前臂，不要搓擦；</w:t>
      </w:r>
    </w:p>
    <w:p w14:paraId="211E3270" w14:textId="77777777" w:rsidR="009D05B6" w:rsidRPr="005C5BFE" w:rsidRDefault="006651C8" w:rsidP="006C01C1">
      <w:pPr>
        <w:numPr>
          <w:ilvl w:val="0"/>
          <w:numId w:val="36"/>
        </w:numPr>
        <w:adjustRightInd w:val="0"/>
        <w:snapToGrid w:val="0"/>
        <w:spacing w:line="310" w:lineRule="atLeast"/>
      </w:pPr>
      <w:r w:rsidRPr="005C5BFE">
        <w:t>重复以上步骤清洗右臂；</w:t>
      </w:r>
    </w:p>
    <w:p w14:paraId="1E81B3A7" w14:textId="77777777" w:rsidR="009D05B6" w:rsidRPr="005C5BFE" w:rsidRDefault="006651C8" w:rsidP="006C01C1">
      <w:pPr>
        <w:numPr>
          <w:ilvl w:val="0"/>
          <w:numId w:val="36"/>
        </w:numPr>
        <w:adjustRightInd w:val="0"/>
        <w:snapToGrid w:val="0"/>
        <w:spacing w:line="310" w:lineRule="atLeast"/>
      </w:pPr>
      <w:r w:rsidRPr="005C5BFE">
        <w:t>按上面所描述的试验步骤每日清洗前臂</w:t>
      </w:r>
      <w:r w:rsidRPr="005C5BFE">
        <w:t>3</w:t>
      </w:r>
      <w:r w:rsidRPr="005C5BFE">
        <w:t>次，每次间隔至少一个小时，记录最后一次清洗时间。然后按规定的作用时间间隔要求，进行滞留效果检测。第</w:t>
      </w:r>
      <w:r w:rsidRPr="005C5BFE">
        <w:t>9</w:t>
      </w:r>
      <w:r w:rsidRPr="005C5BFE">
        <w:t>次清洗前臂以后，受试者不能洗澡、沐浴或洗净前臂，直到试验结束。清洗前后每组试样的重量及受试者完成清洗的情况，须记录下来。</w:t>
      </w:r>
    </w:p>
    <w:p w14:paraId="70D5D3A6" w14:textId="77777777" w:rsidR="009D05B6" w:rsidRPr="005C5BFE" w:rsidRDefault="00693E5D" w:rsidP="006C01C1">
      <w:pPr>
        <w:numPr>
          <w:ilvl w:val="0"/>
          <w:numId w:val="35"/>
        </w:numPr>
        <w:adjustRightInd w:val="0"/>
        <w:snapToGrid w:val="0"/>
        <w:spacing w:line="310" w:lineRule="atLeast"/>
      </w:pPr>
      <w:r w:rsidRPr="005C5BFE">
        <w:t>试验阶段</w:t>
      </w:r>
    </w:p>
    <w:p w14:paraId="56257A2B" w14:textId="77777777" w:rsidR="009D05B6" w:rsidRPr="005C5BFE" w:rsidRDefault="00693E5D" w:rsidP="00ED033F">
      <w:pPr>
        <w:adjustRightInd w:val="0"/>
        <w:snapToGrid w:val="0"/>
        <w:spacing w:line="310" w:lineRule="atLeast"/>
        <w:ind w:leftChars="350" w:left="735"/>
      </w:pPr>
      <w:r w:rsidRPr="005C5BFE">
        <w:t>清洗阶段的第四天（最后一次清洗后的</w:t>
      </w:r>
      <w:r w:rsidRPr="005C5BFE">
        <w:t>12</w:t>
      </w:r>
      <w:r w:rsidR="00835D12" w:rsidRPr="005C5BFE">
        <w:t>h~</w:t>
      </w:r>
      <w:r w:rsidRPr="005C5BFE">
        <w:t>24h</w:t>
      </w:r>
      <w:r w:rsidRPr="005C5BFE">
        <w:t>内），在受试者每只前臂上划出一个试验区并进行接种、封包和回收存活细菌，具体步骤如下：</w:t>
      </w:r>
    </w:p>
    <w:p w14:paraId="76CCAEFE" w14:textId="77777777" w:rsidR="009D05B6" w:rsidRPr="005C5BFE" w:rsidRDefault="006651C8" w:rsidP="006C01C1">
      <w:pPr>
        <w:numPr>
          <w:ilvl w:val="0"/>
          <w:numId w:val="40"/>
        </w:numPr>
        <w:adjustRightInd w:val="0"/>
        <w:snapToGrid w:val="0"/>
        <w:spacing w:line="310" w:lineRule="atLeast"/>
      </w:pPr>
      <w:r w:rsidRPr="005C5BFE">
        <w:t>将金黄色葡萄球菌（</w:t>
      </w:r>
      <w:r w:rsidRPr="005C5BFE">
        <w:t>ATCC 27217</w:t>
      </w:r>
      <w:r w:rsidRPr="005C5BFE">
        <w:t>）连续转种</w:t>
      </w:r>
      <w:r w:rsidRPr="005C5BFE">
        <w:t>3</w:t>
      </w:r>
      <w:r w:rsidRPr="005C5BFE">
        <w:t>代，取第</w:t>
      </w:r>
      <w:r w:rsidRPr="005C5BFE">
        <w:t>3</w:t>
      </w:r>
      <w:r w:rsidRPr="005C5BFE">
        <w:t>代培养物接种于胰蛋白胨大豆内汤培养基（</w:t>
      </w:r>
      <w:r w:rsidRPr="005C5BFE">
        <w:t>TSB</w:t>
      </w:r>
      <w:r w:rsidRPr="005C5BFE">
        <w:t>）中，在</w:t>
      </w:r>
      <w:r w:rsidRPr="005C5BFE">
        <w:t>36℃±1℃</w:t>
      </w:r>
      <w:r w:rsidRPr="005C5BFE">
        <w:t>的条件下培养</w:t>
      </w:r>
      <w:r w:rsidRPr="005C5BFE">
        <w:t>20h</w:t>
      </w:r>
      <w:r w:rsidR="00350B9C" w:rsidRPr="00350B9C">
        <w:rPr>
          <w:rFonts w:hint="eastAsia"/>
        </w:rPr>
        <w:t>±</w:t>
      </w:r>
      <w:r w:rsidR="00350B9C" w:rsidRPr="00350B9C">
        <w:t>2h</w:t>
      </w:r>
      <w:r w:rsidRPr="005C5BFE">
        <w:t>。然后用胰蛋白胨大豆肉汤适当稀释菌悬液，使菌悬液浓度约为</w:t>
      </w:r>
      <w:r w:rsidR="007B199D" w:rsidRPr="005C5BFE">
        <w:t>1×10</w:t>
      </w:r>
      <w:r w:rsidR="007B199D" w:rsidRPr="005C5BFE">
        <w:rPr>
          <w:vertAlign w:val="superscript"/>
        </w:rPr>
        <w:t>8</w:t>
      </w:r>
      <w:r w:rsidR="005C5BFE" w:rsidRPr="005C5BFE">
        <w:t>CFU</w:t>
      </w:r>
      <w:r w:rsidR="007B199D" w:rsidRPr="005C5BFE">
        <w:t>/mL</w:t>
      </w:r>
      <w:r w:rsidR="007B199D" w:rsidRPr="005C5BFE">
        <w:t>～</w:t>
      </w:r>
      <w:r w:rsidR="007B199D" w:rsidRPr="005C5BFE">
        <w:t>5×10</w:t>
      </w:r>
      <w:r w:rsidR="007B199D" w:rsidRPr="005C5BFE">
        <w:rPr>
          <w:vertAlign w:val="superscript"/>
        </w:rPr>
        <w:t>8</w:t>
      </w:r>
      <w:r w:rsidR="005C5BFE" w:rsidRPr="005C5BFE">
        <w:t>CFU</w:t>
      </w:r>
      <w:r w:rsidR="007B199D" w:rsidRPr="005C5BFE">
        <w:t>/mL</w:t>
      </w:r>
      <w:r w:rsidRPr="005C5BFE">
        <w:t>。</w:t>
      </w:r>
    </w:p>
    <w:p w14:paraId="25622B47" w14:textId="77777777" w:rsidR="009D05B6" w:rsidRPr="005C5BFE" w:rsidRDefault="006651C8" w:rsidP="006C01C1">
      <w:pPr>
        <w:numPr>
          <w:ilvl w:val="0"/>
          <w:numId w:val="40"/>
        </w:numPr>
        <w:adjustRightInd w:val="0"/>
        <w:snapToGrid w:val="0"/>
        <w:spacing w:line="310" w:lineRule="atLeast"/>
      </w:pPr>
      <w:r w:rsidRPr="005C5BFE">
        <w:t>细菌接种</w:t>
      </w:r>
    </w:p>
    <w:p w14:paraId="422316F0" w14:textId="77777777" w:rsidR="009D05B6" w:rsidRPr="005C5BFE" w:rsidRDefault="006651C8" w:rsidP="00ED033F">
      <w:pPr>
        <w:adjustRightInd w:val="0"/>
        <w:snapToGrid w:val="0"/>
        <w:spacing w:line="310" w:lineRule="atLeast"/>
        <w:ind w:left="1129"/>
      </w:pPr>
      <w:r w:rsidRPr="005C5BFE">
        <w:t>在受试者的每只前臂中间部位（不要在手腕和肘皱褶处），用带有印墨直径为</w:t>
      </w:r>
      <w:r w:rsidRPr="005C5BFE">
        <w:t>3.0cm</w:t>
      </w:r>
      <w:r w:rsidRPr="005C5BFE">
        <w:t>的玻璃量筒扣在皮肤上，划分出一个试验区。使用加样器取</w:t>
      </w:r>
      <w:r w:rsidRPr="005C5BFE">
        <w:t>10μ</w:t>
      </w:r>
      <w:r w:rsidR="007B199D" w:rsidRPr="005C5BFE">
        <w:t>L</w:t>
      </w:r>
      <w:r w:rsidRPr="005C5BFE">
        <w:t>上述菌悬液，接种于前臂试验区，菌数为</w:t>
      </w:r>
      <w:r w:rsidR="007B199D" w:rsidRPr="005C5BFE">
        <w:t>1×10</w:t>
      </w:r>
      <w:r w:rsidR="007B199D" w:rsidRPr="005C5BFE">
        <w:rPr>
          <w:vertAlign w:val="superscript"/>
        </w:rPr>
        <w:t>6</w:t>
      </w:r>
      <w:r w:rsidR="007B199D" w:rsidRPr="005C5BFE">
        <w:t>～</w:t>
      </w:r>
      <w:r w:rsidR="007B199D" w:rsidRPr="005C5BFE">
        <w:t>5×10</w:t>
      </w:r>
      <w:r w:rsidR="007B199D" w:rsidRPr="005C5BFE">
        <w:rPr>
          <w:vertAlign w:val="superscript"/>
        </w:rPr>
        <w:t>6</w:t>
      </w:r>
      <w:r w:rsidR="005C5BFE" w:rsidRPr="005C5BFE">
        <w:t>CFU</w:t>
      </w:r>
      <w:r w:rsidR="007B199D" w:rsidRPr="005C5BFE">
        <w:t>/</w:t>
      </w:r>
      <w:r w:rsidR="007B199D" w:rsidRPr="005C5BFE">
        <w:t>试验区</w:t>
      </w:r>
      <w:r w:rsidRPr="005C5BFE">
        <w:t>。用一次性接种环，把接种物涂成一圆形，使其与试验区边缘应有</w:t>
      </w:r>
      <w:r w:rsidRPr="005C5BFE">
        <w:t>4mm</w:t>
      </w:r>
      <w:r w:rsidRPr="005C5BFE">
        <w:t>～</w:t>
      </w:r>
      <w:r w:rsidRPr="005C5BFE">
        <w:t>5mm</w:t>
      </w:r>
      <w:r w:rsidRPr="005C5BFE">
        <w:t>的距离。</w:t>
      </w:r>
    </w:p>
    <w:p w14:paraId="5733CE5A" w14:textId="77777777" w:rsidR="009D05B6" w:rsidRPr="005C5BFE" w:rsidRDefault="006651C8" w:rsidP="006C01C1">
      <w:pPr>
        <w:numPr>
          <w:ilvl w:val="0"/>
          <w:numId w:val="40"/>
        </w:numPr>
        <w:adjustRightInd w:val="0"/>
        <w:snapToGrid w:val="0"/>
        <w:spacing w:line="310" w:lineRule="atLeast"/>
      </w:pPr>
      <w:r w:rsidRPr="005C5BFE">
        <w:t>封包</w:t>
      </w:r>
    </w:p>
    <w:p w14:paraId="79803260" w14:textId="77777777" w:rsidR="009D05B6" w:rsidRPr="005C5BFE" w:rsidRDefault="006651C8" w:rsidP="00ED033F">
      <w:pPr>
        <w:adjustRightInd w:val="0"/>
        <w:snapToGrid w:val="0"/>
        <w:spacing w:line="310" w:lineRule="atLeast"/>
        <w:ind w:left="1129"/>
      </w:pPr>
      <w:r w:rsidRPr="005C5BFE">
        <w:t>细菌接种后立即用小塑料碗扣于染菌区上面，再用胶带将小塑料碗固定在皮肤上，记录封包的时间。</w:t>
      </w:r>
    </w:p>
    <w:p w14:paraId="46198B5B" w14:textId="77777777" w:rsidR="009D05B6" w:rsidRPr="005C5BFE" w:rsidRDefault="006651C8" w:rsidP="006C01C1">
      <w:pPr>
        <w:numPr>
          <w:ilvl w:val="0"/>
          <w:numId w:val="40"/>
        </w:numPr>
        <w:adjustRightInd w:val="0"/>
        <w:snapToGrid w:val="0"/>
        <w:spacing w:line="310" w:lineRule="atLeast"/>
      </w:pPr>
      <w:bookmarkStart w:id="3" w:name="_Hlk2179264"/>
      <w:bookmarkStart w:id="4" w:name="OLE_LINK1"/>
      <w:r w:rsidRPr="005C5BFE">
        <w:t>回收存活细菌</w:t>
      </w:r>
    </w:p>
    <w:p w14:paraId="5D03ECE9" w14:textId="77777777" w:rsidR="009D05B6" w:rsidRPr="005C5BFE" w:rsidRDefault="006651C8" w:rsidP="00ED033F">
      <w:pPr>
        <w:adjustRightInd w:val="0"/>
        <w:snapToGrid w:val="0"/>
        <w:spacing w:line="310" w:lineRule="atLeast"/>
        <w:ind w:left="1129"/>
      </w:pPr>
      <w:r w:rsidRPr="005C5BFE">
        <w:t>接种</w:t>
      </w:r>
      <w:r w:rsidRPr="005C5BFE">
        <w:t>2h</w:t>
      </w:r>
      <w:r w:rsidR="00350B9C" w:rsidRPr="00350B9C">
        <w:rPr>
          <w:rFonts w:hint="eastAsia"/>
        </w:rPr>
        <w:t>±</w:t>
      </w:r>
      <w:r w:rsidR="00350B9C" w:rsidRPr="00350B9C">
        <w:t>5min</w:t>
      </w:r>
      <w:r w:rsidR="00350B9C" w:rsidRPr="00350B9C">
        <w:rPr>
          <w:rFonts w:hint="eastAsia"/>
        </w:rPr>
        <w:t>后</w:t>
      </w:r>
      <w:r w:rsidRPr="005C5BFE">
        <w:t>对前臂上接种的区域进行取样</w:t>
      </w:r>
      <w:bookmarkEnd w:id="3"/>
      <w:bookmarkEnd w:id="4"/>
      <w:r w:rsidRPr="005C5BFE">
        <w:t>。将金属筒放置于试验区中间部位，不要接</w:t>
      </w:r>
      <w:r w:rsidRPr="005C5BFE">
        <w:lastRenderedPageBreak/>
        <w:t>触到盖有印墨的边缘。将</w:t>
      </w:r>
      <w:r w:rsidRPr="005C5BFE">
        <w:t>1mL</w:t>
      </w:r>
      <w:r w:rsidRPr="005C5BFE">
        <w:t>含</w:t>
      </w:r>
      <w:r w:rsidRPr="005C5BFE">
        <w:t>0.1</w:t>
      </w:r>
      <w:r w:rsidRPr="005C5BFE">
        <w:t>％</w:t>
      </w:r>
      <w:r w:rsidRPr="005C5BFE">
        <w:t>AEO</w:t>
      </w:r>
      <w:r w:rsidRPr="005C5BFE">
        <w:rPr>
          <w:vertAlign w:val="subscript"/>
        </w:rPr>
        <w:t>9</w:t>
      </w:r>
      <w:r w:rsidRPr="005C5BFE">
        <w:t>的</w:t>
      </w:r>
      <w:r w:rsidRPr="005C5BFE">
        <w:t>0.03mol/L</w:t>
      </w:r>
      <w:r w:rsidRPr="005C5BFE">
        <w:t>磷酸盐缓冲液吸移至金属筒内，用尼龙刮菌棒刮洗金属筒罩住区域内的皮肤</w:t>
      </w:r>
      <w:r w:rsidRPr="005C5BFE">
        <w:t>60s</w:t>
      </w:r>
      <w:r w:rsidRPr="005C5BFE">
        <w:t>，将筒内液体吸移至试管内，再加</w:t>
      </w:r>
      <w:r w:rsidRPr="005C5BFE">
        <w:t>1mL</w:t>
      </w:r>
      <w:r w:rsidRPr="005C5BFE">
        <w:t>含</w:t>
      </w:r>
      <w:r w:rsidRPr="005C5BFE">
        <w:t>0.1</w:t>
      </w:r>
      <w:r w:rsidRPr="005C5BFE">
        <w:t>％</w:t>
      </w:r>
      <w:r w:rsidRPr="005C5BFE">
        <w:t>AEO</w:t>
      </w:r>
      <w:r w:rsidRPr="005C5BFE">
        <w:rPr>
          <w:vertAlign w:val="subscript"/>
        </w:rPr>
        <w:t>9</w:t>
      </w:r>
      <w:r w:rsidRPr="005C5BFE">
        <w:t>的</w:t>
      </w:r>
      <w:r w:rsidRPr="005C5BFE">
        <w:t>0.03mol/L</w:t>
      </w:r>
      <w:r w:rsidRPr="005C5BFE">
        <w:t>磷酸盐缓冲液，对该区域内的皮肤进行第</w:t>
      </w:r>
      <w:r w:rsidRPr="005C5BFE">
        <w:t>2</w:t>
      </w:r>
      <w:r w:rsidRPr="005C5BFE">
        <w:t>次刮洗</w:t>
      </w:r>
      <w:r w:rsidRPr="005C5BFE">
        <w:t>30s</w:t>
      </w:r>
      <w:r w:rsidRPr="005C5BFE">
        <w:t>，将第</w:t>
      </w:r>
      <w:r w:rsidRPr="005C5BFE">
        <w:t>2</w:t>
      </w:r>
      <w:r w:rsidRPr="005C5BFE">
        <w:t>次擦洗的液体，注入含第</w:t>
      </w:r>
      <w:r w:rsidRPr="005C5BFE">
        <w:t>1</w:t>
      </w:r>
      <w:r w:rsidRPr="005C5BFE">
        <w:t>次刮洗液体的试管中。</w:t>
      </w:r>
    </w:p>
    <w:p w14:paraId="7AA49217" w14:textId="77777777" w:rsidR="009D05B6" w:rsidRPr="005C5BFE" w:rsidRDefault="006651C8" w:rsidP="006C01C1">
      <w:pPr>
        <w:numPr>
          <w:ilvl w:val="0"/>
          <w:numId w:val="40"/>
        </w:numPr>
        <w:adjustRightInd w:val="0"/>
        <w:snapToGrid w:val="0"/>
        <w:spacing w:line="310" w:lineRule="atLeast"/>
      </w:pPr>
      <w:r w:rsidRPr="005C5BFE">
        <w:t>试验区试验后的消毒处理</w:t>
      </w:r>
    </w:p>
    <w:p w14:paraId="16856854" w14:textId="77777777" w:rsidR="009D05B6" w:rsidRPr="005C5BFE" w:rsidRDefault="006651C8" w:rsidP="00ED033F">
      <w:pPr>
        <w:adjustRightInd w:val="0"/>
        <w:snapToGrid w:val="0"/>
        <w:spacing w:line="310" w:lineRule="atLeast"/>
        <w:ind w:left="1129"/>
      </w:pPr>
      <w:r w:rsidRPr="005C5BFE">
        <w:t>一个试验区采样之后，需用</w:t>
      </w:r>
      <w:r w:rsidRPr="005C5BFE">
        <w:t>70</w:t>
      </w:r>
      <w:r w:rsidRPr="005C5BFE">
        <w:t>％的酒精对试验区进行消毒。然后对另一个试验区以同样方法进行采样，采样结束后，先用</w:t>
      </w:r>
      <w:r w:rsidRPr="005C5BFE">
        <w:t>70</w:t>
      </w:r>
      <w:r w:rsidRPr="005C5BFE">
        <w:t>％的酒精对试验区进行消毒，然后用皮肤消毒剂对两只前臂进行消毒处理，处理后清水冲洗，擦干，再涂少量的抗生素软膏。</w:t>
      </w:r>
    </w:p>
    <w:p w14:paraId="17002E9E" w14:textId="77777777" w:rsidR="009D05B6" w:rsidRPr="005C5BFE" w:rsidRDefault="006651C8" w:rsidP="006C01C1">
      <w:pPr>
        <w:numPr>
          <w:ilvl w:val="0"/>
          <w:numId w:val="40"/>
        </w:numPr>
        <w:adjustRightInd w:val="0"/>
        <w:snapToGrid w:val="0"/>
        <w:spacing w:line="310" w:lineRule="atLeast"/>
      </w:pPr>
      <w:r w:rsidRPr="005C5BFE">
        <w:t>平皿接种与培养</w:t>
      </w:r>
    </w:p>
    <w:p w14:paraId="7D091D8A" w14:textId="77777777" w:rsidR="009D05B6" w:rsidRPr="005C5BFE" w:rsidRDefault="006651C8" w:rsidP="00ED033F">
      <w:pPr>
        <w:adjustRightInd w:val="0"/>
        <w:snapToGrid w:val="0"/>
        <w:spacing w:line="310" w:lineRule="atLeast"/>
        <w:ind w:left="1129"/>
      </w:pPr>
      <w:r w:rsidRPr="005C5BFE">
        <w:t>对每一个取样进行平皿接种，以</w:t>
      </w:r>
      <w:r w:rsidRPr="005C5BFE">
        <w:t>0.03mol/L</w:t>
      </w:r>
      <w:r w:rsidRPr="005C5BFE">
        <w:t>磷酸盐缓冲液（</w:t>
      </w:r>
      <w:r w:rsidRPr="005C5BFE">
        <w:t>PBS</w:t>
      </w:r>
      <w:r w:rsidRPr="005C5BFE">
        <w:t>）对样品进行</w:t>
      </w:r>
      <w:r w:rsidRPr="005C5BFE">
        <w:t>10</w:t>
      </w:r>
      <w:r w:rsidRPr="005C5BFE">
        <w:t>倍系列稀释。选适当稀释度取</w:t>
      </w:r>
      <w:r w:rsidRPr="005C5BFE">
        <w:t>0.1mL</w:t>
      </w:r>
      <w:r w:rsidRPr="005C5BFE">
        <w:t>接种于</w:t>
      </w:r>
      <w:r w:rsidRPr="005C5BFE">
        <w:t>2</w:t>
      </w:r>
      <w:r w:rsidRPr="005C5BFE">
        <w:t>个含</w:t>
      </w:r>
      <w:r w:rsidRPr="005C5BFE">
        <w:t>5%</w:t>
      </w:r>
      <w:r w:rsidRPr="005C5BFE">
        <w:t>羊血的</w:t>
      </w:r>
      <w:r w:rsidRPr="005C5BFE">
        <w:t>TSA</w:t>
      </w:r>
      <w:r w:rsidRPr="005C5BFE">
        <w:t>平皿表面，用玻璃弯棒涂匀，在</w:t>
      </w:r>
      <w:r w:rsidRPr="005C5BFE">
        <w:t>36℃±1℃</w:t>
      </w:r>
      <w:r w:rsidRPr="005C5BFE">
        <w:t>的培养箱中培养</w:t>
      </w:r>
      <w:r w:rsidRPr="005C5BFE">
        <w:t>48h</w:t>
      </w:r>
      <w:r w:rsidR="007B199D" w:rsidRPr="005C5BFE">
        <w:t>±</w:t>
      </w:r>
      <w:r w:rsidRPr="005C5BFE">
        <w:t>2h</w:t>
      </w:r>
      <w:r w:rsidRPr="005C5BFE">
        <w:t>，计数菌落数。</w:t>
      </w:r>
    </w:p>
    <w:p w14:paraId="61BF3589" w14:textId="77777777" w:rsidR="009D05B6" w:rsidRPr="005C5BFE" w:rsidRDefault="006651C8" w:rsidP="006A3113">
      <w:pPr>
        <w:pStyle w:val="af2"/>
        <w:adjustRightInd w:val="0"/>
        <w:snapToGrid w:val="0"/>
        <w:spacing w:line="310" w:lineRule="atLeast"/>
        <w:rPr>
          <w:rFonts w:ascii="Times New Roman"/>
        </w:rPr>
      </w:pPr>
      <w:r w:rsidRPr="005C5BFE">
        <w:rPr>
          <w:rFonts w:ascii="Times New Roman"/>
        </w:rPr>
        <w:t>计算公式</w:t>
      </w:r>
    </w:p>
    <w:p w14:paraId="7F75B317" w14:textId="77777777" w:rsidR="00B0023B" w:rsidRPr="005C5BFE" w:rsidRDefault="006651C8" w:rsidP="00CA4055">
      <w:pPr>
        <w:pStyle w:val="aff7"/>
        <w:ind w:firstLine="420"/>
        <w:rPr>
          <w:rFonts w:ascii="Times New Roman"/>
        </w:rPr>
      </w:pPr>
      <w:r w:rsidRPr="005C5BFE">
        <w:rPr>
          <w:rFonts w:ascii="Times New Roman"/>
        </w:rPr>
        <w:t>抑菌率按式（</w:t>
      </w:r>
      <w:r w:rsidRPr="005C5BFE">
        <w:rPr>
          <w:rFonts w:ascii="Times New Roman"/>
        </w:rPr>
        <w:t>10</w:t>
      </w:r>
      <w:r w:rsidRPr="005C5BFE">
        <w:rPr>
          <w:rFonts w:ascii="Times New Roman"/>
        </w:rPr>
        <w:t>）计算。</w:t>
      </w:r>
    </w:p>
    <w:p w14:paraId="61646FE4" w14:textId="77777777" w:rsidR="009D05B6" w:rsidRPr="005C5BFE" w:rsidRDefault="00394C61">
      <w:pPr>
        <w:adjustRightInd w:val="0"/>
        <w:snapToGrid w:val="0"/>
        <w:spacing w:line="310" w:lineRule="atLeast"/>
        <w:ind w:leftChars="200" w:left="420" w:firstLineChars="1100" w:firstLine="2310"/>
      </w:pPr>
      <w:r w:rsidRPr="005C5BFE">
        <w:t>抑菌率（％）</w:t>
      </w:r>
      <w:r w:rsidRPr="005C5BFE">
        <w:rPr>
          <w:position w:val="-24"/>
        </w:rPr>
        <w:object w:dxaOrig="1340" w:dyaOrig="620" w14:anchorId="387B7AAC">
          <v:shape id="_x0000_i1035" type="#_x0000_t75" style="width:66.5pt;height:26.1pt" o:ole="">
            <v:imagedata r:id="rId15" o:title=""/>
          </v:shape>
          <o:OLEObject Type="Embed" ProgID="Equation.3" ShapeID="_x0000_i1035" DrawAspect="Content" ObjectID="_1669041674" r:id="rId29"/>
        </w:object>
      </w:r>
      <w:r w:rsidRPr="005C5BFE">
        <w:t>…………………………………</w:t>
      </w:r>
      <w:r w:rsidR="00693E5D" w:rsidRPr="005C5BFE">
        <w:t>（</w:t>
      </w:r>
      <w:r w:rsidR="00693E5D" w:rsidRPr="005C5BFE">
        <w:t>10</w:t>
      </w:r>
      <w:r w:rsidR="00693E5D" w:rsidRPr="005C5BFE">
        <w:t>）</w:t>
      </w:r>
    </w:p>
    <w:p w14:paraId="65256574" w14:textId="77777777" w:rsidR="009D05B6" w:rsidRPr="005C5BFE" w:rsidRDefault="00693E5D">
      <w:pPr>
        <w:adjustRightInd w:val="0"/>
        <w:snapToGrid w:val="0"/>
        <w:spacing w:line="310" w:lineRule="atLeast"/>
        <w:ind w:firstLineChars="200" w:firstLine="420"/>
      </w:pPr>
      <w:bookmarkStart w:id="5" w:name="_Hlk51228280"/>
      <w:r w:rsidRPr="005C5BFE">
        <w:t>式中：</w:t>
      </w:r>
    </w:p>
    <w:p w14:paraId="66B1F4FF" w14:textId="77777777" w:rsidR="009D05B6" w:rsidRPr="005C5BFE" w:rsidRDefault="009D05B6">
      <w:pPr>
        <w:adjustRightInd w:val="0"/>
        <w:snapToGrid w:val="0"/>
        <w:spacing w:line="310" w:lineRule="atLeast"/>
        <w:ind w:firstLineChars="200" w:firstLine="420"/>
      </w:pPr>
      <w:r w:rsidRPr="005C5BFE">
        <w:rPr>
          <w:position w:val="-4"/>
        </w:rPr>
        <w:object w:dxaOrig="200" w:dyaOrig="260" w14:anchorId="741DE37C">
          <v:shape id="_x0000_i1036" type="#_x0000_t75" style="width:9.2pt;height:12.5pt" o:ole="">
            <v:imagedata r:id="rId17" o:title=""/>
          </v:shape>
          <o:OLEObject Type="Embed" ProgID="Equations" ShapeID="_x0000_i1036" DrawAspect="Content" ObjectID="_1669041675" r:id="rId30"/>
        </w:object>
      </w:r>
      <w:r w:rsidR="00693E5D" w:rsidRPr="005C5BFE">
        <w:t>——</w:t>
      </w:r>
      <w:r w:rsidR="00693E5D" w:rsidRPr="005C5BFE">
        <w:t>对照样品平均菌落数；</w:t>
      </w:r>
    </w:p>
    <w:p w14:paraId="5410BD04" w14:textId="77777777" w:rsidR="009D05B6" w:rsidRPr="005C5BFE" w:rsidRDefault="009D05B6">
      <w:pPr>
        <w:ind w:firstLineChars="200" w:firstLine="420"/>
      </w:pPr>
      <w:r w:rsidRPr="005C5BFE">
        <w:rPr>
          <w:position w:val="-4"/>
        </w:rPr>
        <w:object w:dxaOrig="260" w:dyaOrig="260" w14:anchorId="39AD056E">
          <v:shape id="_x0000_i1037" type="#_x0000_t75" style="width:12.5pt;height:12.5pt" o:ole="">
            <v:imagedata r:id="rId19" o:title=""/>
          </v:shape>
          <o:OLEObject Type="Embed" ProgID="Equations" ShapeID="_x0000_i1037" DrawAspect="Content" ObjectID="_1669041676" r:id="rId31"/>
        </w:object>
      </w:r>
      <w:r w:rsidR="00693E5D" w:rsidRPr="005C5BFE">
        <w:t>——</w:t>
      </w:r>
      <w:r w:rsidR="00693E5D" w:rsidRPr="005C5BFE">
        <w:t>试验样品平均菌落数。</w:t>
      </w:r>
    </w:p>
    <w:bookmarkEnd w:id="5"/>
    <w:p w14:paraId="21302F40" w14:textId="77777777" w:rsidR="009D05B6" w:rsidRPr="005C5BFE" w:rsidRDefault="006651C8" w:rsidP="006A3113">
      <w:pPr>
        <w:pStyle w:val="af2"/>
        <w:rPr>
          <w:rFonts w:ascii="Times New Roman"/>
        </w:rPr>
      </w:pPr>
      <w:r w:rsidRPr="005C5BFE">
        <w:rPr>
          <w:rFonts w:ascii="Times New Roman"/>
        </w:rPr>
        <w:t>产品抑菌效果评价</w:t>
      </w:r>
    </w:p>
    <w:p w14:paraId="50917A33" w14:textId="77777777" w:rsidR="009D05B6" w:rsidRPr="005C5BFE" w:rsidRDefault="006651C8">
      <w:pPr>
        <w:pStyle w:val="aff7"/>
        <w:ind w:firstLine="420"/>
        <w:rPr>
          <w:rFonts w:ascii="Times New Roman"/>
        </w:rPr>
      </w:pPr>
      <w:r w:rsidRPr="005C5BFE">
        <w:rPr>
          <w:rFonts w:ascii="Times New Roman"/>
        </w:rPr>
        <w:t>同</w:t>
      </w:r>
      <w:r w:rsidRPr="005C5BFE">
        <w:rPr>
          <w:rFonts w:ascii="Times New Roman"/>
        </w:rPr>
        <w:t>7.3.6</w:t>
      </w:r>
      <w:r w:rsidRPr="005C5BFE">
        <w:rPr>
          <w:rFonts w:ascii="Times New Roman"/>
        </w:rPr>
        <w:t>。</w:t>
      </w:r>
    </w:p>
    <w:p w14:paraId="7809C918" w14:textId="77777777" w:rsidR="009D05B6" w:rsidRPr="005C5BFE" w:rsidRDefault="006651C8" w:rsidP="006A3113">
      <w:pPr>
        <w:pStyle w:val="af2"/>
        <w:rPr>
          <w:rFonts w:ascii="Times New Roman"/>
        </w:rPr>
      </w:pPr>
      <w:r w:rsidRPr="005C5BFE">
        <w:rPr>
          <w:rFonts w:ascii="Times New Roman"/>
        </w:rPr>
        <w:t>试验要求</w:t>
      </w:r>
    </w:p>
    <w:p w14:paraId="2A74A45E" w14:textId="77777777" w:rsidR="009D05B6" w:rsidRPr="005C5BFE" w:rsidRDefault="00693E5D" w:rsidP="006C01C1">
      <w:pPr>
        <w:numPr>
          <w:ilvl w:val="0"/>
          <w:numId w:val="41"/>
        </w:numPr>
        <w:adjustRightInd w:val="0"/>
        <w:snapToGrid w:val="0"/>
        <w:spacing w:line="310" w:lineRule="atLeast"/>
      </w:pPr>
      <w:r w:rsidRPr="005C5BFE">
        <w:t>试验人次不得少于</w:t>
      </w:r>
      <w:r w:rsidRPr="005C5BFE">
        <w:t>16</w:t>
      </w:r>
      <w:r w:rsidRPr="005C5BFE">
        <w:t>人次。</w:t>
      </w:r>
    </w:p>
    <w:p w14:paraId="57D26D5C" w14:textId="77777777" w:rsidR="009D05B6" w:rsidRPr="005C5BFE" w:rsidRDefault="00693E5D" w:rsidP="006C01C1">
      <w:pPr>
        <w:numPr>
          <w:ilvl w:val="0"/>
          <w:numId w:val="41"/>
        </w:numPr>
        <w:adjustRightInd w:val="0"/>
        <w:snapToGrid w:val="0"/>
        <w:spacing w:line="310" w:lineRule="atLeast"/>
      </w:pPr>
      <w:r w:rsidRPr="005C5BFE">
        <w:t>受试者录用标准</w:t>
      </w:r>
    </w:p>
    <w:p w14:paraId="3EBA39A4" w14:textId="77777777" w:rsidR="009D05B6" w:rsidRPr="005C5BFE" w:rsidRDefault="006651C8" w:rsidP="006C01C1">
      <w:pPr>
        <w:numPr>
          <w:ilvl w:val="0"/>
          <w:numId w:val="42"/>
        </w:numPr>
        <w:adjustRightInd w:val="0"/>
        <w:snapToGrid w:val="0"/>
        <w:spacing w:line="310" w:lineRule="atLeast"/>
      </w:pPr>
      <w:r w:rsidRPr="005C5BFE">
        <w:t>年龄介于</w:t>
      </w:r>
      <w:r w:rsidRPr="005C5BFE">
        <w:t>18</w:t>
      </w:r>
      <w:r w:rsidRPr="005C5BFE">
        <w:t>岁至</w:t>
      </w:r>
      <w:r w:rsidRPr="005C5BFE">
        <w:t>65</w:t>
      </w:r>
      <w:r w:rsidRPr="005C5BFE">
        <w:t>岁的男性或女性的身体健康者；</w:t>
      </w:r>
    </w:p>
    <w:p w14:paraId="09420C8B" w14:textId="77777777" w:rsidR="009D05B6" w:rsidRPr="005C5BFE" w:rsidRDefault="006651C8" w:rsidP="006C01C1">
      <w:pPr>
        <w:numPr>
          <w:ilvl w:val="0"/>
          <w:numId w:val="42"/>
        </w:numPr>
        <w:adjustRightInd w:val="0"/>
        <w:snapToGrid w:val="0"/>
        <w:spacing w:line="310" w:lineRule="atLeast"/>
      </w:pPr>
      <w:r w:rsidRPr="005C5BFE">
        <w:t>前臂应完好无损且没有皮肤病及其它皮肤问题；</w:t>
      </w:r>
    </w:p>
    <w:p w14:paraId="45E7DA4E" w14:textId="77777777" w:rsidR="009D05B6" w:rsidRPr="005C5BFE" w:rsidRDefault="006651C8" w:rsidP="006C01C1">
      <w:pPr>
        <w:numPr>
          <w:ilvl w:val="0"/>
          <w:numId w:val="42"/>
        </w:numPr>
        <w:adjustRightInd w:val="0"/>
        <w:snapToGrid w:val="0"/>
        <w:spacing w:line="310" w:lineRule="atLeast"/>
      </w:pPr>
      <w:r w:rsidRPr="005C5BFE">
        <w:t>同意在整个试验期间，避免使用抗菌、抑菌洗液和乳膏、局部固醇类药物和全身或局部使用抗生素；</w:t>
      </w:r>
      <w:r w:rsidRPr="005C5BFE">
        <w:t xml:space="preserve"> </w:t>
      </w:r>
    </w:p>
    <w:p w14:paraId="6AAEC9CF" w14:textId="77777777" w:rsidR="009D05B6" w:rsidRPr="005C5BFE" w:rsidRDefault="006651C8" w:rsidP="006C01C1">
      <w:pPr>
        <w:numPr>
          <w:ilvl w:val="0"/>
          <w:numId w:val="42"/>
        </w:numPr>
        <w:adjustRightInd w:val="0"/>
        <w:snapToGrid w:val="0"/>
        <w:spacing w:line="310" w:lineRule="atLeast"/>
      </w:pPr>
      <w:r w:rsidRPr="005C5BFE">
        <w:t>同意在清洗阶段使用非药物香皂或洗液洗澡和淋浴，但受试者不能清洗前臂。在第</w:t>
      </w:r>
      <w:r w:rsidRPr="005C5BFE">
        <w:t>9</w:t>
      </w:r>
      <w:r w:rsidRPr="005C5BFE">
        <w:t>次洗完前臂后，不洗澡，淋浴或洗净前臂，直到试验结束；</w:t>
      </w:r>
    </w:p>
    <w:p w14:paraId="4E81047B" w14:textId="77777777" w:rsidR="009D05B6" w:rsidRPr="005C5BFE" w:rsidRDefault="00693E5D" w:rsidP="006C01C1">
      <w:pPr>
        <w:numPr>
          <w:ilvl w:val="0"/>
          <w:numId w:val="41"/>
        </w:numPr>
        <w:adjustRightInd w:val="0"/>
        <w:snapToGrid w:val="0"/>
        <w:spacing w:line="310" w:lineRule="atLeast"/>
      </w:pPr>
      <w:r w:rsidRPr="005C5BFE">
        <w:t>排除受试者的标准</w:t>
      </w:r>
      <w:r w:rsidRPr="005C5BFE">
        <w:t xml:space="preserve">  </w:t>
      </w:r>
      <w:r w:rsidRPr="005C5BFE">
        <w:t>如果受试者有下列情况之一，不能被录用参加试验。</w:t>
      </w:r>
    </w:p>
    <w:p w14:paraId="4695CD4E" w14:textId="77777777" w:rsidR="009D05B6" w:rsidRPr="005C5BFE" w:rsidRDefault="006651C8" w:rsidP="006C01C1">
      <w:pPr>
        <w:numPr>
          <w:ilvl w:val="0"/>
          <w:numId w:val="43"/>
        </w:numPr>
        <w:adjustRightInd w:val="0"/>
        <w:snapToGrid w:val="0"/>
        <w:spacing w:line="310" w:lineRule="atLeast"/>
      </w:pPr>
      <w:r w:rsidRPr="005C5BFE">
        <w:t>同时参加另外一个临床试验；</w:t>
      </w:r>
    </w:p>
    <w:p w14:paraId="7BF21561" w14:textId="77777777" w:rsidR="009D05B6" w:rsidRPr="005C5BFE" w:rsidRDefault="006651C8" w:rsidP="006C01C1">
      <w:pPr>
        <w:numPr>
          <w:ilvl w:val="0"/>
          <w:numId w:val="43"/>
        </w:numPr>
        <w:adjustRightInd w:val="0"/>
        <w:snapToGrid w:val="0"/>
        <w:spacing w:line="310" w:lineRule="atLeast"/>
      </w:pPr>
      <w:r w:rsidRPr="005C5BFE">
        <w:t>在过去的</w:t>
      </w:r>
      <w:r w:rsidRPr="005C5BFE">
        <w:t>14d</w:t>
      </w:r>
      <w:r w:rsidRPr="005C5BFE">
        <w:t>中，参加过任何一种形式的关于清洁手或手臂的试验；</w:t>
      </w:r>
    </w:p>
    <w:p w14:paraId="112B2799" w14:textId="77777777" w:rsidR="009D05B6" w:rsidRPr="005C5BFE" w:rsidRDefault="006651C8" w:rsidP="006C01C1">
      <w:pPr>
        <w:numPr>
          <w:ilvl w:val="0"/>
          <w:numId w:val="43"/>
        </w:numPr>
        <w:adjustRightInd w:val="0"/>
        <w:snapToGrid w:val="0"/>
        <w:spacing w:line="310" w:lineRule="atLeast"/>
      </w:pPr>
      <w:r w:rsidRPr="005C5BFE">
        <w:t>对香皂、去污剂、香水或青霉素过敏；</w:t>
      </w:r>
    </w:p>
    <w:p w14:paraId="3F9AC7B6" w14:textId="77777777" w:rsidR="009D05B6" w:rsidRPr="005C5BFE" w:rsidRDefault="006651C8" w:rsidP="006C01C1">
      <w:pPr>
        <w:numPr>
          <w:ilvl w:val="0"/>
          <w:numId w:val="43"/>
        </w:numPr>
        <w:adjustRightInd w:val="0"/>
        <w:snapToGrid w:val="0"/>
        <w:spacing w:line="310" w:lineRule="atLeast"/>
      </w:pPr>
      <w:r w:rsidRPr="005C5BFE">
        <w:t>怀孕妇女；</w:t>
      </w:r>
    </w:p>
    <w:p w14:paraId="2FEC74A0" w14:textId="77777777" w:rsidR="009D05B6" w:rsidRPr="005C5BFE" w:rsidRDefault="006651C8" w:rsidP="006C01C1">
      <w:pPr>
        <w:numPr>
          <w:ilvl w:val="0"/>
          <w:numId w:val="43"/>
        </w:numPr>
        <w:adjustRightInd w:val="0"/>
        <w:snapToGrid w:val="0"/>
        <w:spacing w:line="310" w:lineRule="atLeast"/>
      </w:pPr>
      <w:r w:rsidRPr="005C5BFE">
        <w:t>诊断患有糖尿病、肝炎、艾滋病（</w:t>
      </w:r>
      <w:r w:rsidRPr="005C5BFE">
        <w:t>HIV</w:t>
      </w:r>
      <w:r w:rsidRPr="005C5BFE">
        <w:t>阳性）、器官移植者。</w:t>
      </w:r>
    </w:p>
    <w:p w14:paraId="1D42D9FF" w14:textId="77777777" w:rsidR="009D05B6" w:rsidRPr="005C5BFE" w:rsidRDefault="00693E5D" w:rsidP="006C01C1">
      <w:pPr>
        <w:numPr>
          <w:ilvl w:val="0"/>
          <w:numId w:val="41"/>
        </w:numPr>
        <w:adjustRightInd w:val="0"/>
        <w:snapToGrid w:val="0"/>
        <w:spacing w:line="310" w:lineRule="atLeast"/>
      </w:pPr>
      <w:r w:rsidRPr="005C5BFE">
        <w:t>其它试验限制</w:t>
      </w:r>
    </w:p>
    <w:p w14:paraId="28B1C422" w14:textId="77777777" w:rsidR="009D05B6" w:rsidRPr="005C5BFE" w:rsidRDefault="006651C8" w:rsidP="006C01C1">
      <w:pPr>
        <w:numPr>
          <w:ilvl w:val="0"/>
          <w:numId w:val="44"/>
        </w:numPr>
        <w:adjustRightInd w:val="0"/>
        <w:snapToGrid w:val="0"/>
        <w:spacing w:line="310" w:lineRule="atLeast"/>
      </w:pPr>
      <w:r w:rsidRPr="005C5BFE">
        <w:t>受试者不得使用其它清洁用品；</w:t>
      </w:r>
    </w:p>
    <w:p w14:paraId="46BE248B" w14:textId="77777777" w:rsidR="009D05B6" w:rsidRPr="005C5BFE" w:rsidRDefault="006651C8" w:rsidP="006C01C1">
      <w:pPr>
        <w:numPr>
          <w:ilvl w:val="0"/>
          <w:numId w:val="44"/>
        </w:numPr>
        <w:adjustRightInd w:val="0"/>
        <w:snapToGrid w:val="0"/>
        <w:spacing w:line="310" w:lineRule="atLeast"/>
      </w:pPr>
      <w:r w:rsidRPr="005C5BFE">
        <w:t>受试者应避免洗热水盆浴和游泳；</w:t>
      </w:r>
    </w:p>
    <w:p w14:paraId="078CBA52" w14:textId="77777777" w:rsidR="009D05B6" w:rsidRPr="005C5BFE" w:rsidRDefault="006651C8" w:rsidP="006C01C1">
      <w:pPr>
        <w:numPr>
          <w:ilvl w:val="0"/>
          <w:numId w:val="44"/>
        </w:numPr>
        <w:adjustRightInd w:val="0"/>
        <w:snapToGrid w:val="0"/>
        <w:spacing w:line="310" w:lineRule="atLeast"/>
      </w:pPr>
      <w:r w:rsidRPr="005C5BFE">
        <w:t>受试者应避免接触未干的油漆、涂料或者其它溶剂；</w:t>
      </w:r>
    </w:p>
    <w:p w14:paraId="3CD49CC1" w14:textId="77777777" w:rsidR="009D05B6" w:rsidRPr="005C5BFE" w:rsidRDefault="006651C8" w:rsidP="006C01C1">
      <w:pPr>
        <w:numPr>
          <w:ilvl w:val="0"/>
          <w:numId w:val="44"/>
        </w:numPr>
        <w:adjustRightInd w:val="0"/>
        <w:snapToGrid w:val="0"/>
        <w:spacing w:line="310" w:lineRule="atLeast"/>
      </w:pPr>
      <w:r w:rsidRPr="005C5BFE">
        <w:t>受试者应避免在手腕处和前臂上喷洒香水。</w:t>
      </w:r>
    </w:p>
    <w:p w14:paraId="438E5E19" w14:textId="77777777" w:rsidR="009D05B6" w:rsidRPr="005C5BFE" w:rsidRDefault="00693E5D" w:rsidP="006C01C1">
      <w:pPr>
        <w:numPr>
          <w:ilvl w:val="0"/>
          <w:numId w:val="41"/>
        </w:numPr>
        <w:adjustRightInd w:val="0"/>
        <w:snapToGrid w:val="0"/>
        <w:spacing w:line="310" w:lineRule="atLeast"/>
      </w:pPr>
      <w:r w:rsidRPr="005C5BFE">
        <w:t>在试验完成后的</w:t>
      </w:r>
      <w:r w:rsidRPr="005C5BFE">
        <w:t>48h</w:t>
      </w:r>
      <w:r w:rsidRPr="005C5BFE">
        <w:t>～</w:t>
      </w:r>
      <w:r w:rsidRPr="005C5BFE">
        <w:t>72h</w:t>
      </w:r>
      <w:r w:rsidRPr="005C5BFE">
        <w:t>内，需检查前臂上有无小脓疱、水疱，隆起的红色痒疱。出现这些</w:t>
      </w:r>
    </w:p>
    <w:p w14:paraId="47BCB195" w14:textId="77777777" w:rsidR="00503C1F" w:rsidRPr="005C5BFE" w:rsidRDefault="00693E5D" w:rsidP="00B0023B">
      <w:pPr>
        <w:adjustRightInd w:val="0"/>
        <w:snapToGrid w:val="0"/>
        <w:spacing w:line="310" w:lineRule="atLeast"/>
        <w:ind w:left="780"/>
      </w:pPr>
      <w:r w:rsidRPr="005C5BFE">
        <w:t>情况的受试者应尽快通知检验单位。</w:t>
      </w:r>
    </w:p>
    <w:p w14:paraId="2CF58C6D" w14:textId="77777777" w:rsidR="00005D5B" w:rsidRPr="005C5BFE" w:rsidRDefault="006651C8" w:rsidP="00B25FDD">
      <w:pPr>
        <w:pStyle w:val="af1"/>
        <w:ind w:left="0"/>
        <w:rPr>
          <w:rFonts w:ascii="Times New Roman"/>
        </w:rPr>
      </w:pPr>
      <w:r w:rsidRPr="005C5BFE">
        <w:rPr>
          <w:rFonts w:ascii="Times New Roman"/>
        </w:rPr>
        <w:t>持续抑菌效果检验方法（体外模拟法，适用于皂类产品）</w:t>
      </w:r>
    </w:p>
    <w:p w14:paraId="63190FA1" w14:textId="77777777" w:rsidR="00B1424C" w:rsidRPr="005C5BFE" w:rsidRDefault="006651C8" w:rsidP="00B25FDD">
      <w:pPr>
        <w:pStyle w:val="af2"/>
        <w:rPr>
          <w:rFonts w:ascii="Times New Roman"/>
        </w:rPr>
      </w:pPr>
      <w:r w:rsidRPr="005C5BFE">
        <w:rPr>
          <w:rFonts w:ascii="Times New Roman"/>
        </w:rPr>
        <w:t>设备</w:t>
      </w:r>
    </w:p>
    <w:p w14:paraId="5379921E" w14:textId="77777777" w:rsidR="00B1424C" w:rsidRPr="005C5BFE" w:rsidRDefault="00FA0B37" w:rsidP="006C01C1">
      <w:pPr>
        <w:numPr>
          <w:ilvl w:val="0"/>
          <w:numId w:val="45"/>
        </w:numPr>
        <w:adjustRightInd w:val="0"/>
        <w:snapToGrid w:val="0"/>
        <w:spacing w:line="310" w:lineRule="atLeast"/>
      </w:pPr>
      <w:r w:rsidRPr="005C5BFE">
        <w:lastRenderedPageBreak/>
        <w:t>生物安全柜</w:t>
      </w:r>
    </w:p>
    <w:p w14:paraId="79E761AF" w14:textId="77777777" w:rsidR="00B1424C" w:rsidRPr="005C5BFE" w:rsidRDefault="007B199D" w:rsidP="006C01C1">
      <w:pPr>
        <w:numPr>
          <w:ilvl w:val="0"/>
          <w:numId w:val="45"/>
        </w:numPr>
        <w:adjustRightInd w:val="0"/>
        <w:snapToGrid w:val="0"/>
        <w:spacing w:line="310" w:lineRule="atLeast"/>
      </w:pPr>
      <w:r w:rsidRPr="005C5BFE">
        <w:t>恒温培养箱</w:t>
      </w:r>
    </w:p>
    <w:p w14:paraId="3C9B8025" w14:textId="77777777" w:rsidR="00B1424C" w:rsidRPr="005C5BFE" w:rsidRDefault="007B199D" w:rsidP="006C01C1">
      <w:pPr>
        <w:numPr>
          <w:ilvl w:val="0"/>
          <w:numId w:val="45"/>
        </w:numPr>
        <w:adjustRightInd w:val="0"/>
        <w:snapToGrid w:val="0"/>
        <w:spacing w:line="310" w:lineRule="atLeast"/>
      </w:pPr>
      <w:r w:rsidRPr="005C5BFE">
        <w:t>水浴锅</w:t>
      </w:r>
    </w:p>
    <w:p w14:paraId="348FD1CD" w14:textId="77777777" w:rsidR="00B1424C" w:rsidRPr="005C5BFE" w:rsidRDefault="007B199D" w:rsidP="006C01C1">
      <w:pPr>
        <w:numPr>
          <w:ilvl w:val="0"/>
          <w:numId w:val="45"/>
        </w:numPr>
        <w:adjustRightInd w:val="0"/>
        <w:snapToGrid w:val="0"/>
        <w:spacing w:line="310" w:lineRule="atLeast"/>
      </w:pPr>
      <w:r w:rsidRPr="005C5BFE">
        <w:t>移液器</w:t>
      </w:r>
    </w:p>
    <w:p w14:paraId="0C706E75" w14:textId="77777777" w:rsidR="00B1424C" w:rsidRPr="005C5BFE" w:rsidRDefault="007B199D" w:rsidP="006C01C1">
      <w:pPr>
        <w:numPr>
          <w:ilvl w:val="0"/>
          <w:numId w:val="45"/>
        </w:numPr>
        <w:adjustRightInd w:val="0"/>
        <w:snapToGrid w:val="0"/>
        <w:spacing w:line="310" w:lineRule="atLeast"/>
      </w:pPr>
      <w:r w:rsidRPr="005C5BFE">
        <w:t>无菌剪刀或者刀片，镊子</w:t>
      </w:r>
    </w:p>
    <w:p w14:paraId="504A2ED5" w14:textId="77777777" w:rsidR="00B1424C" w:rsidRPr="005C5BFE" w:rsidRDefault="00693E5D" w:rsidP="006C01C1">
      <w:pPr>
        <w:numPr>
          <w:ilvl w:val="0"/>
          <w:numId w:val="45"/>
        </w:numPr>
        <w:adjustRightInd w:val="0"/>
        <w:snapToGrid w:val="0"/>
        <w:spacing w:line="310" w:lineRule="atLeast"/>
      </w:pPr>
      <w:r w:rsidRPr="005C5BFE">
        <w:t>250ml</w:t>
      </w:r>
      <w:r w:rsidR="007B199D" w:rsidRPr="005C5BFE">
        <w:t>带盖无菌瓶子</w:t>
      </w:r>
    </w:p>
    <w:p w14:paraId="48F38149" w14:textId="77777777" w:rsidR="00B1424C" w:rsidRPr="005C5BFE" w:rsidRDefault="006651C8" w:rsidP="00B25FDD">
      <w:pPr>
        <w:pStyle w:val="af2"/>
        <w:spacing w:line="300" w:lineRule="auto"/>
        <w:rPr>
          <w:rFonts w:ascii="Times New Roman"/>
        </w:rPr>
      </w:pPr>
      <w:r w:rsidRPr="005C5BFE">
        <w:rPr>
          <w:rFonts w:ascii="Times New Roman"/>
        </w:rPr>
        <w:t>试剂和材料：</w:t>
      </w:r>
    </w:p>
    <w:p w14:paraId="40B3BA8A" w14:textId="77777777" w:rsidR="00BC224B" w:rsidRPr="005C5BFE" w:rsidRDefault="007B199D" w:rsidP="006C01C1">
      <w:pPr>
        <w:numPr>
          <w:ilvl w:val="0"/>
          <w:numId w:val="46"/>
        </w:numPr>
        <w:adjustRightInd w:val="0"/>
        <w:snapToGrid w:val="0"/>
        <w:spacing w:line="310" w:lineRule="atLeast"/>
      </w:pPr>
      <w:r w:rsidRPr="005C5BFE">
        <w:t>测试样品及对照样品</w:t>
      </w:r>
    </w:p>
    <w:p w14:paraId="4A0824FC" w14:textId="77777777" w:rsidR="00BC224B" w:rsidRPr="005C5BFE" w:rsidRDefault="00693E5D" w:rsidP="007B199D">
      <w:pPr>
        <w:adjustRightInd w:val="0"/>
        <w:snapToGrid w:val="0"/>
        <w:spacing w:line="310" w:lineRule="atLeast"/>
        <w:ind w:left="794"/>
      </w:pPr>
      <w:r w:rsidRPr="005C5BFE">
        <w:t>测试样品为含有抗</w:t>
      </w:r>
      <w:r w:rsidRPr="005C5BFE">
        <w:t>/</w:t>
      </w:r>
      <w:r w:rsidRPr="005C5BFE">
        <w:t>抑菌活性成分的皂类，对照样品为同配方同工艺但仅不添加抗</w:t>
      </w:r>
      <w:r w:rsidRPr="005C5BFE">
        <w:t>/</w:t>
      </w:r>
      <w:r w:rsidRPr="005C5BFE">
        <w:t>抑菌成分的皂类。也可选用以下配方的脂肪酸钠皂为</w:t>
      </w:r>
      <w:bookmarkStart w:id="6" w:name="_Hlk51008543"/>
      <w:r w:rsidRPr="005C5BFE">
        <w:t>对照参比样品</w:t>
      </w:r>
      <w:bookmarkEnd w:id="6"/>
      <w:r w:rsidRPr="005C5BFE">
        <w:t>。</w:t>
      </w:r>
    </w:p>
    <w:p w14:paraId="357FC41E" w14:textId="77777777" w:rsidR="00D87C60" w:rsidRPr="005C5BFE" w:rsidRDefault="00693E5D" w:rsidP="007B199D">
      <w:pPr>
        <w:adjustRightInd w:val="0"/>
        <w:snapToGrid w:val="0"/>
        <w:spacing w:line="310" w:lineRule="atLeast"/>
        <w:ind w:left="794"/>
      </w:pPr>
      <w:r w:rsidRPr="005C5BFE">
        <w:t>对照参比皂制作：以脂肪酸配比氢氧化钠碱液经酸碱中和反应制成块状参比皂。所用试剂材料为工业级及以上纯度。按照</w:t>
      </w:r>
      <w:r w:rsidRPr="005C5BFE">
        <w:t>7</w:t>
      </w:r>
      <w:r w:rsidRPr="005C5BFE">
        <w:t>份</w:t>
      </w:r>
      <w:r w:rsidRPr="005C5BFE">
        <w:t>C</w:t>
      </w:r>
      <w:r w:rsidRPr="005C5BFE">
        <w:rPr>
          <w:vertAlign w:val="subscript"/>
        </w:rPr>
        <w:t>12</w:t>
      </w:r>
      <w:r w:rsidRPr="005C5BFE">
        <w:t>脂肪酸（月桂酸），</w:t>
      </w:r>
      <w:r w:rsidRPr="005C5BFE">
        <w:t>35</w:t>
      </w:r>
      <w:r w:rsidRPr="005C5BFE">
        <w:t>份</w:t>
      </w:r>
      <w:r w:rsidRPr="005C5BFE">
        <w:t>C</w:t>
      </w:r>
      <w:r w:rsidRPr="005C5BFE">
        <w:rPr>
          <w:vertAlign w:val="subscript"/>
        </w:rPr>
        <w:t>16</w:t>
      </w:r>
      <w:r w:rsidRPr="005C5BFE">
        <w:t>脂肪酸（棕榈酸），</w:t>
      </w:r>
      <w:r w:rsidRPr="005C5BFE">
        <w:t>3</w:t>
      </w:r>
      <w:r w:rsidRPr="005C5BFE">
        <w:t>份</w:t>
      </w:r>
      <w:r w:rsidRPr="005C5BFE">
        <w:t>C</w:t>
      </w:r>
      <w:r w:rsidRPr="005C5BFE">
        <w:rPr>
          <w:vertAlign w:val="subscript"/>
        </w:rPr>
        <w:t>18</w:t>
      </w:r>
      <w:r w:rsidRPr="005C5BFE">
        <w:t>脂肪酸（硬脂酸），</w:t>
      </w:r>
      <w:r w:rsidRPr="005C5BFE">
        <w:t>30</w:t>
      </w:r>
      <w:r w:rsidRPr="005C5BFE">
        <w:t>份油酸（符合</w:t>
      </w:r>
      <w:r w:rsidRPr="005C5BFE">
        <w:t>QB/T 2153-2010</w:t>
      </w:r>
      <w:r w:rsidRPr="005C5BFE">
        <w:t>中</w:t>
      </w:r>
      <w:r w:rsidRPr="005C5BFE">
        <w:t>Y-8</w:t>
      </w:r>
      <w:r w:rsidRPr="005C5BFE">
        <w:t>型），</w:t>
      </w:r>
      <w:r w:rsidRPr="005C5BFE">
        <w:t>10</w:t>
      </w:r>
      <w:r w:rsidRPr="005C5BFE">
        <w:t>份水，</w:t>
      </w:r>
      <w:r w:rsidRPr="005C5BFE">
        <w:t>3</w:t>
      </w:r>
      <w:r w:rsidRPr="005C5BFE">
        <w:t>份甘油，及按酸碱摩尔比（</w:t>
      </w:r>
      <w:r w:rsidRPr="005C5BFE">
        <w:t>1:1.01</w:t>
      </w:r>
      <w:r w:rsidRPr="005C5BFE">
        <w:t>）配比氢氧化钠进行反应。反应完成后，干燥除水至总水份</w:t>
      </w:r>
      <w:r w:rsidRPr="005C5BFE">
        <w:t>5%-15%</w:t>
      </w:r>
      <w:r w:rsidRPr="005C5BFE">
        <w:t>，继而制作成皂。</w:t>
      </w:r>
      <w:r w:rsidRPr="005C5BFE">
        <w:t>pH</w:t>
      </w:r>
      <w:r w:rsidRPr="005C5BFE">
        <w:t>介于</w:t>
      </w:r>
      <w:r w:rsidRPr="005C5BFE">
        <w:t>10.0-10.5</w:t>
      </w:r>
      <w:r w:rsidRPr="005C5BFE">
        <w:t>（</w:t>
      </w:r>
      <w:r w:rsidRPr="005C5BFE">
        <w:t>1%</w:t>
      </w:r>
      <w:r w:rsidRPr="005C5BFE">
        <w:t>参比皂溶液</w:t>
      </w:r>
      <w:r w:rsidRPr="005C5BFE">
        <w:t>25℃</w:t>
      </w:r>
      <w:r w:rsidRPr="005C5BFE">
        <w:t>）。制备完成后，成皂置于密实袋中</w:t>
      </w:r>
      <w:r w:rsidR="007B199D" w:rsidRPr="005C5BFE">
        <w:t>25℃</w:t>
      </w:r>
      <w:r w:rsidRPr="005C5BFE">
        <w:t>室温存放或</w:t>
      </w:r>
      <w:r w:rsidRPr="005C5BFE">
        <w:t>4</w:t>
      </w:r>
      <w:r w:rsidR="007B199D" w:rsidRPr="005C5BFE">
        <w:t>℃</w:t>
      </w:r>
      <w:r w:rsidRPr="005C5BFE">
        <w:t>冷藏，一年以内使用。</w:t>
      </w:r>
    </w:p>
    <w:p w14:paraId="0193944F" w14:textId="77777777" w:rsidR="00BC224B" w:rsidRPr="005C5BFE" w:rsidRDefault="00693E5D" w:rsidP="007B199D">
      <w:pPr>
        <w:adjustRightInd w:val="0"/>
        <w:snapToGrid w:val="0"/>
        <w:spacing w:line="310" w:lineRule="atLeast"/>
        <w:ind w:left="794"/>
      </w:pPr>
      <w:r w:rsidRPr="005C5BFE">
        <w:t>测试样品与对照样品三维尺寸应相同，因此测试前需将两者裁成相同大小，如</w:t>
      </w:r>
      <w:r w:rsidRPr="005C5BFE">
        <w:t>62mm×37mm×16mm</w:t>
      </w:r>
      <w:r w:rsidRPr="005C5BFE">
        <w:t>或其他合适的尺寸。</w:t>
      </w:r>
    </w:p>
    <w:p w14:paraId="15AD5346" w14:textId="77777777" w:rsidR="00B1424C" w:rsidRPr="005C5BFE" w:rsidRDefault="00693E5D" w:rsidP="006C01C1">
      <w:pPr>
        <w:numPr>
          <w:ilvl w:val="0"/>
          <w:numId w:val="46"/>
        </w:numPr>
        <w:adjustRightInd w:val="0"/>
        <w:snapToGrid w:val="0"/>
        <w:spacing w:line="310" w:lineRule="atLeast"/>
      </w:pPr>
      <w:r w:rsidRPr="005C5BFE">
        <w:t>无菌猪皮</w:t>
      </w:r>
    </w:p>
    <w:p w14:paraId="35605D3A" w14:textId="77777777" w:rsidR="005523AF" w:rsidRPr="005C5BFE" w:rsidRDefault="00693E5D" w:rsidP="007B199D">
      <w:pPr>
        <w:adjustRightInd w:val="0"/>
        <w:snapToGrid w:val="0"/>
        <w:spacing w:line="310" w:lineRule="atLeast"/>
        <w:ind w:left="794"/>
      </w:pPr>
      <w:r w:rsidRPr="005C5BFE">
        <w:t>猪皮需经物理方法进行无菌处理（注：非高温灭菌或化学处理），每个批次的猪皮在使用前要抽样进行无菌检查。经检验合格，猪皮置于</w:t>
      </w:r>
      <w:r w:rsidR="007B199D" w:rsidRPr="005C5BFE">
        <w:t>-20℃</w:t>
      </w:r>
      <w:r w:rsidRPr="005C5BFE">
        <w:t>冰箱储存。在每次实验前，猪皮需先进行解冻，解冻后的无菌猪皮</w:t>
      </w:r>
      <w:r w:rsidRPr="005C5BFE">
        <w:t>pH</w:t>
      </w:r>
      <w:r w:rsidRPr="005C5BFE">
        <w:t>约为</w:t>
      </w:r>
      <w:r w:rsidRPr="005C5BFE">
        <w:t>7.0~8.0</w:t>
      </w:r>
      <w:r w:rsidRPr="005C5BFE">
        <w:t>。</w:t>
      </w:r>
    </w:p>
    <w:p w14:paraId="4CE55346" w14:textId="77777777" w:rsidR="00350B9C" w:rsidRDefault="00350B9C" w:rsidP="006C01C1">
      <w:pPr>
        <w:numPr>
          <w:ilvl w:val="0"/>
          <w:numId w:val="46"/>
        </w:numPr>
        <w:adjustRightInd w:val="0"/>
        <w:snapToGrid w:val="0"/>
        <w:spacing w:line="310" w:lineRule="atLeast"/>
      </w:pPr>
      <w:r w:rsidRPr="005C5BFE">
        <w:t>培养基</w:t>
      </w:r>
      <w:r>
        <w:t>（</w:t>
      </w:r>
      <w:r w:rsidRPr="00350B9C">
        <w:rPr>
          <w:rFonts w:hint="eastAsia"/>
        </w:rPr>
        <w:t>商品化的合格市售培养基</w:t>
      </w:r>
      <w:r>
        <w:t>）</w:t>
      </w:r>
    </w:p>
    <w:p w14:paraId="14B8746B" w14:textId="77777777" w:rsidR="00B1424C" w:rsidRPr="005C5BFE" w:rsidRDefault="00693E5D" w:rsidP="00350B9C">
      <w:pPr>
        <w:adjustRightInd w:val="0"/>
        <w:snapToGrid w:val="0"/>
        <w:spacing w:line="310" w:lineRule="atLeast"/>
        <w:ind w:left="780"/>
      </w:pPr>
      <w:r w:rsidRPr="005C5BFE">
        <w:t>细菌活化培养基：胰蛋白胨大豆肉汤培养基（</w:t>
      </w:r>
      <w:r w:rsidRPr="005C5BFE">
        <w:t>TSB</w:t>
      </w:r>
      <w:r w:rsidRPr="005C5BFE">
        <w:t>）</w:t>
      </w:r>
      <w:r w:rsidR="00350B9C">
        <w:t>、</w:t>
      </w:r>
      <w:r w:rsidRPr="005C5BFE">
        <w:t>胰蛋白胨大豆琼脂培养基（</w:t>
      </w:r>
      <w:r w:rsidRPr="005C5BFE">
        <w:t>TSA</w:t>
      </w:r>
      <w:r w:rsidRPr="005C5BFE">
        <w:t>）。</w:t>
      </w:r>
    </w:p>
    <w:p w14:paraId="0356EFB6" w14:textId="77777777" w:rsidR="00B1424C" w:rsidRPr="005C5BFE" w:rsidRDefault="00693E5D" w:rsidP="00350B9C">
      <w:pPr>
        <w:adjustRightInd w:val="0"/>
        <w:snapToGrid w:val="0"/>
        <w:spacing w:line="310" w:lineRule="atLeast"/>
        <w:ind w:left="780"/>
      </w:pPr>
      <w:r w:rsidRPr="005C5BFE">
        <w:t>中和剂及细菌回收：含共计</w:t>
      </w:r>
      <w:r w:rsidR="00DB7671" w:rsidRPr="005C5BFE">
        <w:t>1.5%</w:t>
      </w:r>
      <w:r w:rsidRPr="005C5BFE">
        <w:t>吐温</w:t>
      </w:r>
      <w:r w:rsidRPr="005C5BFE">
        <w:t>80</w:t>
      </w:r>
      <w:r w:rsidRPr="005C5BFE">
        <w:t>，</w:t>
      </w:r>
      <w:r w:rsidRPr="005C5BFE">
        <w:t>1%</w:t>
      </w:r>
      <w:r w:rsidRPr="005C5BFE">
        <w:t>卵磷脂的改良</w:t>
      </w:r>
      <w:r w:rsidRPr="005C5BFE">
        <w:t>Letheen</w:t>
      </w:r>
      <w:r w:rsidRPr="005C5BFE">
        <w:t>肉汤培养基（</w:t>
      </w:r>
      <w:r w:rsidRPr="005C5BFE">
        <w:t>MLBTL</w:t>
      </w:r>
      <w:r w:rsidRPr="005C5BFE">
        <w:t>）</w:t>
      </w:r>
      <w:r w:rsidR="00350B9C">
        <w:t>。</w:t>
      </w:r>
    </w:p>
    <w:p w14:paraId="3936CD7E" w14:textId="77777777" w:rsidR="00B1424C" w:rsidRPr="005C5BFE" w:rsidRDefault="00693E5D" w:rsidP="00350B9C">
      <w:pPr>
        <w:adjustRightInd w:val="0"/>
        <w:snapToGrid w:val="0"/>
        <w:spacing w:line="310" w:lineRule="atLeast"/>
        <w:ind w:left="780"/>
      </w:pPr>
      <w:r w:rsidRPr="005C5BFE">
        <w:t>计数培养基：含共计</w:t>
      </w:r>
      <w:r w:rsidRPr="005C5BFE">
        <w:t>1.5%</w:t>
      </w:r>
      <w:r w:rsidRPr="005C5BFE">
        <w:t>吐温</w:t>
      </w:r>
      <w:r w:rsidRPr="005C5BFE">
        <w:t>80</w:t>
      </w:r>
      <w:r w:rsidRPr="005C5BFE">
        <w:t>的改良</w:t>
      </w:r>
      <w:bookmarkStart w:id="7" w:name="_Hlk51051955"/>
      <w:r w:rsidRPr="005C5BFE">
        <w:t>Letheen</w:t>
      </w:r>
      <w:bookmarkEnd w:id="7"/>
      <w:r w:rsidRPr="005C5BFE">
        <w:t>琼脂培养基（</w:t>
      </w:r>
      <w:r w:rsidRPr="005C5BFE">
        <w:t>MLAT</w:t>
      </w:r>
      <w:r w:rsidRPr="005C5BFE">
        <w:t>）</w:t>
      </w:r>
      <w:r w:rsidR="00350B9C">
        <w:t>。</w:t>
      </w:r>
    </w:p>
    <w:p w14:paraId="06763358" w14:textId="77777777" w:rsidR="00B1424C" w:rsidRPr="005C5BFE" w:rsidRDefault="006651C8" w:rsidP="00B25FDD">
      <w:pPr>
        <w:pStyle w:val="af2"/>
        <w:spacing w:line="300" w:lineRule="auto"/>
        <w:rPr>
          <w:rFonts w:ascii="Times New Roman"/>
        </w:rPr>
      </w:pPr>
      <w:r w:rsidRPr="005C5BFE">
        <w:rPr>
          <w:rFonts w:ascii="Times New Roman"/>
        </w:rPr>
        <w:t>抑菌试验操作步骤</w:t>
      </w:r>
    </w:p>
    <w:p w14:paraId="7F9C5EE7" w14:textId="77777777" w:rsidR="00BE0424" w:rsidRPr="005C5BFE" w:rsidRDefault="00693E5D" w:rsidP="006C01C1">
      <w:pPr>
        <w:numPr>
          <w:ilvl w:val="0"/>
          <w:numId w:val="47"/>
        </w:numPr>
        <w:adjustRightInd w:val="0"/>
        <w:snapToGrid w:val="0"/>
        <w:spacing w:line="310" w:lineRule="atLeast"/>
      </w:pPr>
      <w:r w:rsidRPr="005C5BFE">
        <w:t>菌种选择：以金黄色葡萄球菌（</w:t>
      </w:r>
      <w:r w:rsidRPr="005C5BFE">
        <w:t>ATCC</w:t>
      </w:r>
      <w:r w:rsidR="007B199D" w:rsidRPr="005C5BFE">
        <w:t xml:space="preserve"> </w:t>
      </w:r>
      <w:r w:rsidRPr="005C5BFE">
        <w:t>6538</w:t>
      </w:r>
      <w:r w:rsidRPr="005C5BFE">
        <w:t>）作为代表菌进行测试。</w:t>
      </w:r>
    </w:p>
    <w:p w14:paraId="2CF1BD01" w14:textId="77777777" w:rsidR="002518F6" w:rsidRPr="005C5BFE" w:rsidRDefault="00693E5D" w:rsidP="006C01C1">
      <w:pPr>
        <w:numPr>
          <w:ilvl w:val="0"/>
          <w:numId w:val="47"/>
        </w:numPr>
        <w:adjustRightInd w:val="0"/>
        <w:snapToGrid w:val="0"/>
        <w:spacing w:line="310" w:lineRule="atLeast"/>
      </w:pPr>
      <w:r w:rsidRPr="005C5BFE">
        <w:t>菌种准备</w:t>
      </w:r>
    </w:p>
    <w:p w14:paraId="50EC9738" w14:textId="77777777" w:rsidR="00BE0424" w:rsidRPr="005C5BFE" w:rsidRDefault="00693E5D" w:rsidP="002518F6">
      <w:pPr>
        <w:adjustRightInd w:val="0"/>
        <w:snapToGrid w:val="0"/>
        <w:spacing w:line="310" w:lineRule="atLeast"/>
        <w:ind w:left="780"/>
      </w:pPr>
      <w:r w:rsidRPr="005C5BFE">
        <w:t>菌种培养：</w:t>
      </w:r>
    </w:p>
    <w:p w14:paraId="1F72209A" w14:textId="77777777" w:rsidR="0055607F" w:rsidRPr="005C5BFE" w:rsidRDefault="00693E5D" w:rsidP="006C01C1">
      <w:pPr>
        <w:pStyle w:val="affffd"/>
        <w:numPr>
          <w:ilvl w:val="0"/>
          <w:numId w:val="50"/>
        </w:numPr>
        <w:adjustRightInd w:val="0"/>
        <w:snapToGrid w:val="0"/>
        <w:spacing w:line="310" w:lineRule="atLeast"/>
        <w:ind w:firstLineChars="0"/>
      </w:pPr>
      <w:r w:rsidRPr="005C5BFE">
        <w:t>第一天将传代次数不超过</w:t>
      </w:r>
      <w:r w:rsidRPr="005C5BFE">
        <w:t>5</w:t>
      </w:r>
      <w:r w:rsidRPr="005C5BFE">
        <w:t>代的待测菌种在合适的培养基如胰蛋白胨大豆琼脂培养基（</w:t>
      </w:r>
      <w:r w:rsidRPr="005C5BFE">
        <w:t>TSA</w:t>
      </w:r>
      <w:r w:rsidRPr="005C5BFE">
        <w:t>）上划线，经</w:t>
      </w:r>
      <w:r w:rsidRPr="005C5BFE">
        <w:t>36℃±1℃</w:t>
      </w:r>
      <w:r w:rsidRPr="005C5BFE">
        <w:t>培养</w:t>
      </w:r>
      <w:r w:rsidRPr="005C5BFE">
        <w:t>18h~24h</w:t>
      </w:r>
      <w:r w:rsidRPr="005C5BFE">
        <w:t>。</w:t>
      </w:r>
    </w:p>
    <w:p w14:paraId="785984F1" w14:textId="77777777" w:rsidR="0055607F" w:rsidRPr="005C5BFE" w:rsidRDefault="00693E5D" w:rsidP="006C01C1">
      <w:pPr>
        <w:numPr>
          <w:ilvl w:val="0"/>
          <w:numId w:val="50"/>
        </w:numPr>
        <w:adjustRightInd w:val="0"/>
        <w:snapToGrid w:val="0"/>
        <w:spacing w:line="310" w:lineRule="atLeast"/>
      </w:pPr>
      <w:r w:rsidRPr="005C5BFE">
        <w:t>第二天从上述平板上挑取一个单菌落接种到含</w:t>
      </w:r>
      <w:r w:rsidRPr="005C5BFE">
        <w:t xml:space="preserve">30mL </w:t>
      </w:r>
      <w:r w:rsidRPr="005C5BFE">
        <w:t>胰蛋白胨大豆肉汤培养基（</w:t>
      </w:r>
      <w:r w:rsidRPr="005C5BFE">
        <w:t>TSB</w:t>
      </w:r>
      <w:r w:rsidRPr="005C5BFE">
        <w:t>）的</w:t>
      </w:r>
      <w:r w:rsidRPr="005C5BFE">
        <w:t>50mL</w:t>
      </w:r>
      <w:r w:rsidRPr="005C5BFE">
        <w:t>无菌容器中，经</w:t>
      </w:r>
      <w:r w:rsidRPr="005C5BFE">
        <w:t>36℃±1℃</w:t>
      </w:r>
      <w:r w:rsidRPr="005C5BFE">
        <w:t>静置培养</w:t>
      </w:r>
      <w:r w:rsidRPr="005C5BFE">
        <w:t>18h~24h</w:t>
      </w:r>
      <w:r w:rsidRPr="005C5BFE">
        <w:t>。</w:t>
      </w:r>
      <w:r w:rsidRPr="005C5BFE">
        <w:t xml:space="preserve"> </w:t>
      </w:r>
    </w:p>
    <w:p w14:paraId="1D4DF8F4" w14:textId="77777777" w:rsidR="007B199D" w:rsidRPr="005C5BFE" w:rsidRDefault="00693E5D" w:rsidP="006C01C1">
      <w:pPr>
        <w:numPr>
          <w:ilvl w:val="0"/>
          <w:numId w:val="50"/>
        </w:numPr>
        <w:adjustRightInd w:val="0"/>
        <w:snapToGrid w:val="0"/>
        <w:spacing w:line="310" w:lineRule="atLeast"/>
      </w:pPr>
      <w:r w:rsidRPr="005C5BFE">
        <w:t>第三天，吸取</w:t>
      </w:r>
      <w:r w:rsidR="006B572D" w:rsidRPr="005C5BFE">
        <w:t>2</w:t>
      </w:r>
      <w:r w:rsidR="006B572D" w:rsidRPr="005C5BFE">
        <w:t>）</w:t>
      </w:r>
      <w:r w:rsidRPr="005C5BFE">
        <w:t>中的培养液按</w:t>
      </w:r>
      <w:r w:rsidRPr="005C5BFE">
        <w:t>1:50</w:t>
      </w:r>
      <w:r w:rsidRPr="005C5BFE">
        <w:t>稀释到胰蛋白胨大豆肉汤培养基（</w:t>
      </w:r>
      <w:r w:rsidRPr="005C5BFE">
        <w:t>TSB</w:t>
      </w:r>
      <w:r w:rsidRPr="005C5BFE">
        <w:t>），</w:t>
      </w:r>
      <w:r w:rsidR="007B199D" w:rsidRPr="005C5BFE">
        <w:t>经</w:t>
      </w:r>
      <w:r w:rsidR="007B199D" w:rsidRPr="005C5BFE">
        <w:t>36℃±1℃ 200r/min</w:t>
      </w:r>
      <w:r w:rsidR="00B07D99">
        <w:t>振</w:t>
      </w:r>
      <w:r w:rsidR="007B199D" w:rsidRPr="005C5BFE">
        <w:t>荡培养</w:t>
      </w:r>
      <w:r w:rsidR="007B199D" w:rsidRPr="005C5BFE">
        <w:t>2.5h±15min</w:t>
      </w:r>
      <w:r w:rsidR="007B199D" w:rsidRPr="005C5BFE">
        <w:t>。</w:t>
      </w:r>
    </w:p>
    <w:p w14:paraId="53547597" w14:textId="77777777" w:rsidR="00BE0424" w:rsidRPr="005C5BFE" w:rsidRDefault="00693E5D" w:rsidP="006C01C1">
      <w:pPr>
        <w:numPr>
          <w:ilvl w:val="0"/>
          <w:numId w:val="47"/>
        </w:numPr>
        <w:adjustRightInd w:val="0"/>
        <w:snapToGrid w:val="0"/>
        <w:spacing w:line="310" w:lineRule="atLeast"/>
      </w:pPr>
      <w:r w:rsidRPr="005C5BFE">
        <w:t>产品清洗流程</w:t>
      </w:r>
    </w:p>
    <w:p w14:paraId="6A301099" w14:textId="77777777" w:rsidR="00576068" w:rsidRPr="005C5BFE" w:rsidRDefault="007B199D" w:rsidP="006C01C1">
      <w:pPr>
        <w:numPr>
          <w:ilvl w:val="0"/>
          <w:numId w:val="51"/>
        </w:numPr>
        <w:adjustRightInd w:val="0"/>
        <w:snapToGrid w:val="0"/>
        <w:spacing w:line="310" w:lineRule="atLeast"/>
      </w:pPr>
      <w:r w:rsidRPr="005C5BFE">
        <w:t>调节水温为</w:t>
      </w:r>
      <w:r w:rsidRPr="005C5BFE">
        <w:t>35℃±2℃</w:t>
      </w:r>
      <w:r w:rsidRPr="005C5BFE">
        <w:t>且水速为</w:t>
      </w:r>
      <w:r w:rsidRPr="005C5BFE">
        <w:t>4.0 L/min±0.3 L/min</w:t>
      </w:r>
      <w:r w:rsidRPr="005C5BFE">
        <w:t>，</w:t>
      </w:r>
      <w:r w:rsidR="00693E5D" w:rsidRPr="005C5BFE">
        <w:t>，并保证整个清洗过程水温和水速符合上述要求。水系统需安装除菌处理，</w:t>
      </w:r>
      <w:r w:rsidR="00DB7671" w:rsidRPr="005C5BFE">
        <w:t>并达到</w:t>
      </w:r>
      <w:r w:rsidR="00DB7671" w:rsidRPr="005C5BFE">
        <w:t>≤100</w:t>
      </w:r>
      <w:r w:rsidR="005C5BFE" w:rsidRPr="005C5BFE">
        <w:t>CFU</w:t>
      </w:r>
      <w:r w:rsidR="00DB7671" w:rsidRPr="005C5BFE">
        <w:t>/ml</w:t>
      </w:r>
      <w:r w:rsidR="00DB7671" w:rsidRPr="005C5BFE">
        <w:t>的要求</w:t>
      </w:r>
      <w:r w:rsidR="00693E5D" w:rsidRPr="005C5BFE">
        <w:t>。</w:t>
      </w:r>
    </w:p>
    <w:p w14:paraId="50F9A941" w14:textId="77777777" w:rsidR="00576068" w:rsidRPr="005C5BFE" w:rsidRDefault="00693E5D" w:rsidP="006C01C1">
      <w:pPr>
        <w:numPr>
          <w:ilvl w:val="0"/>
          <w:numId w:val="51"/>
        </w:numPr>
        <w:adjustRightInd w:val="0"/>
        <w:snapToGrid w:val="0"/>
        <w:spacing w:line="310" w:lineRule="atLeast"/>
      </w:pPr>
      <w:r w:rsidRPr="005C5BFE">
        <w:t>将约</w:t>
      </w:r>
      <w:r w:rsidRPr="005C5BFE">
        <w:t>7.5cm</w:t>
      </w:r>
      <w:r w:rsidR="00DB7671" w:rsidRPr="005C5BFE">
        <w:sym w:font="Symbol" w:char="F0B4"/>
      </w:r>
      <w:r w:rsidRPr="005C5BFE">
        <w:t>10cm</w:t>
      </w:r>
      <w:r w:rsidRPr="005C5BFE">
        <w:t>大小的无菌猪皮放置在一个硬质的平板上，固定住猪皮的一端。</w:t>
      </w:r>
    </w:p>
    <w:p w14:paraId="14DEFD21" w14:textId="77777777" w:rsidR="00576068" w:rsidRPr="005C5BFE" w:rsidRDefault="00693E5D" w:rsidP="006C01C1">
      <w:pPr>
        <w:numPr>
          <w:ilvl w:val="0"/>
          <w:numId w:val="51"/>
        </w:numPr>
        <w:adjustRightInd w:val="0"/>
        <w:snapToGrid w:val="0"/>
        <w:spacing w:line="310" w:lineRule="atLeast"/>
      </w:pPr>
      <w:r w:rsidRPr="005C5BFE">
        <w:t>用水冲洗猪皮固定端，左右移动平板，依靠水的自然下流冲洗猪皮</w:t>
      </w:r>
      <w:r w:rsidRPr="005C5BFE">
        <w:t>15s</w:t>
      </w:r>
      <w:r w:rsidRPr="005C5BFE">
        <w:t>。保持猪皮和水流的夹角大约为</w:t>
      </w:r>
      <w:r w:rsidRPr="005C5BFE">
        <w:t>120°</w:t>
      </w:r>
      <w:r w:rsidRPr="005C5BFE">
        <w:t>，且出水处距离猪皮顶端的垂直距离保持在</w:t>
      </w:r>
      <w:r w:rsidRPr="005C5BFE">
        <w:t>5cm~7cm</w:t>
      </w:r>
      <w:r w:rsidRPr="005C5BFE">
        <w:t>。</w:t>
      </w:r>
    </w:p>
    <w:p w14:paraId="49A19EA6" w14:textId="77777777" w:rsidR="00576068" w:rsidRPr="005C5BFE" w:rsidRDefault="00693E5D" w:rsidP="006C01C1">
      <w:pPr>
        <w:numPr>
          <w:ilvl w:val="0"/>
          <w:numId w:val="51"/>
        </w:numPr>
        <w:adjustRightInd w:val="0"/>
        <w:snapToGrid w:val="0"/>
        <w:spacing w:line="310" w:lineRule="atLeast"/>
      </w:pPr>
      <w:r w:rsidRPr="005C5BFE">
        <w:t>将冲洗过的猪皮放在水平位置，用润湿的香皂涂擦猪皮</w:t>
      </w:r>
      <w:r w:rsidRPr="005C5BFE">
        <w:t>15s</w:t>
      </w:r>
      <w:r w:rsidRPr="005C5BFE">
        <w:t>，保证涂抹均匀完整。</w:t>
      </w:r>
    </w:p>
    <w:p w14:paraId="585020F7" w14:textId="77777777" w:rsidR="00576068" w:rsidRPr="005C5BFE" w:rsidRDefault="00693E5D" w:rsidP="006C01C1">
      <w:pPr>
        <w:numPr>
          <w:ilvl w:val="0"/>
          <w:numId w:val="51"/>
        </w:numPr>
        <w:adjustRightInd w:val="0"/>
        <w:snapToGrid w:val="0"/>
        <w:spacing w:line="310" w:lineRule="atLeast"/>
      </w:pPr>
      <w:r w:rsidRPr="005C5BFE">
        <w:t>放下产品，揉搓猪皮</w:t>
      </w:r>
      <w:r w:rsidRPr="005C5BFE">
        <w:t>45s</w:t>
      </w:r>
      <w:r w:rsidRPr="005C5BFE">
        <w:t>，保持各个部位揉搓的均一性。</w:t>
      </w:r>
    </w:p>
    <w:p w14:paraId="150D9BB2" w14:textId="77777777" w:rsidR="00576068" w:rsidRPr="005C5BFE" w:rsidRDefault="00693E5D" w:rsidP="006C01C1">
      <w:pPr>
        <w:numPr>
          <w:ilvl w:val="0"/>
          <w:numId w:val="51"/>
        </w:numPr>
        <w:adjustRightInd w:val="0"/>
        <w:snapToGrid w:val="0"/>
        <w:spacing w:line="310" w:lineRule="atLeast"/>
      </w:pPr>
      <w:r w:rsidRPr="005C5BFE">
        <w:lastRenderedPageBreak/>
        <w:t>冲洗猪皮</w:t>
      </w:r>
      <w:r w:rsidRPr="005C5BFE">
        <w:t>15s</w:t>
      </w:r>
      <w:r w:rsidRPr="005C5BFE">
        <w:t>，冲洗方法与步骤</w:t>
      </w:r>
      <w:r w:rsidRPr="005C5BFE">
        <w:t>3</w:t>
      </w:r>
      <w:r w:rsidRPr="005C5BFE">
        <w:t>）相同。</w:t>
      </w:r>
    </w:p>
    <w:p w14:paraId="461AA7B9" w14:textId="77777777" w:rsidR="00576068" w:rsidRPr="005C5BFE" w:rsidRDefault="00693E5D" w:rsidP="006C01C1">
      <w:pPr>
        <w:numPr>
          <w:ilvl w:val="0"/>
          <w:numId w:val="51"/>
        </w:numPr>
        <w:adjustRightInd w:val="0"/>
        <w:snapToGrid w:val="0"/>
        <w:spacing w:line="310" w:lineRule="atLeast"/>
      </w:pPr>
      <w:r w:rsidRPr="005C5BFE">
        <w:t>用纸巾将猪皮上的水蘸干。勿搓擦，只需用纸巾轻轻拍打猪皮即可。将猪皮放置在平板上静置晾干</w:t>
      </w:r>
      <w:r w:rsidRPr="005C5BFE">
        <w:t>1min</w:t>
      </w:r>
      <w:r w:rsidRPr="005C5BFE">
        <w:t>。</w:t>
      </w:r>
    </w:p>
    <w:p w14:paraId="07A1368F" w14:textId="77777777" w:rsidR="00576068" w:rsidRPr="005C5BFE" w:rsidRDefault="00693E5D" w:rsidP="006C01C1">
      <w:pPr>
        <w:numPr>
          <w:ilvl w:val="0"/>
          <w:numId w:val="51"/>
        </w:numPr>
        <w:adjustRightInd w:val="0"/>
        <w:snapToGrid w:val="0"/>
        <w:spacing w:line="310" w:lineRule="atLeast"/>
      </w:pPr>
      <w:r w:rsidRPr="005C5BFE">
        <w:t>重复步骤</w:t>
      </w:r>
      <w:r w:rsidRPr="005C5BFE">
        <w:t>3</w:t>
      </w:r>
      <w:r w:rsidRPr="005C5BFE">
        <w:t>）</w:t>
      </w:r>
      <w:r w:rsidRPr="005C5BFE">
        <w:t>-7</w:t>
      </w:r>
      <w:r w:rsidRPr="005C5BFE">
        <w:t>）共</w:t>
      </w:r>
      <w:r w:rsidRPr="005C5BFE">
        <w:t>9</w:t>
      </w:r>
      <w:r w:rsidRPr="005C5BFE">
        <w:t>次以模拟长期使用的效果。在最后一次重复完成步骤</w:t>
      </w:r>
      <w:r w:rsidRPr="005C5BFE">
        <w:t>7</w:t>
      </w:r>
      <w:r w:rsidRPr="005C5BFE">
        <w:t>）之后，将猪皮从硬质平板上取下，冲洗猪皮的背面以除去泡沫，大约</w:t>
      </w:r>
      <w:r w:rsidRPr="005C5BFE">
        <w:t>2s</w:t>
      </w:r>
      <w:r w:rsidRPr="005C5BFE">
        <w:t>。冲洗过程中避免污染猪皮正面。冲洗后，将猪皮置于干燥纸巾上，猪皮正面朝上。用纸巾轻拭以除去猪皮上残留水珠。</w:t>
      </w:r>
    </w:p>
    <w:p w14:paraId="4EB6B0F7" w14:textId="77777777" w:rsidR="00576068" w:rsidRPr="005C5BFE" w:rsidRDefault="00693E5D" w:rsidP="006C01C1">
      <w:pPr>
        <w:numPr>
          <w:ilvl w:val="0"/>
          <w:numId w:val="51"/>
        </w:numPr>
        <w:adjustRightInd w:val="0"/>
        <w:snapToGrid w:val="0"/>
        <w:spacing w:line="310" w:lineRule="atLeast"/>
      </w:pPr>
      <w:r w:rsidRPr="005C5BFE">
        <w:t>在</w:t>
      </w:r>
      <w:r w:rsidR="00CA505D" w:rsidRPr="005C5BFE">
        <w:t>生物安全柜</w:t>
      </w:r>
      <w:r w:rsidRPr="005C5BFE">
        <w:t>中，用无菌剪刀或者刀片将产品洗过的猪皮剪出</w:t>
      </w:r>
      <w:r w:rsidRPr="005C5BFE">
        <w:t>6</w:t>
      </w:r>
      <w:r w:rsidRPr="005C5BFE">
        <w:t>块大小均一的小块猪皮，每块为</w:t>
      </w:r>
      <w:r w:rsidRPr="005C5BFE">
        <w:t>2.0cm</w:t>
      </w:r>
      <w:r w:rsidR="00DB7671" w:rsidRPr="005C5BFE">
        <w:sym w:font="Symbol" w:char="F0B4"/>
      </w:r>
      <w:r w:rsidRPr="005C5BFE">
        <w:t>2.5cm</w:t>
      </w:r>
      <w:r w:rsidRPr="005C5BFE">
        <w:t>。</w:t>
      </w:r>
    </w:p>
    <w:p w14:paraId="51AFC33B" w14:textId="77777777" w:rsidR="00BE0424" w:rsidRPr="005C5BFE" w:rsidRDefault="00DB7671" w:rsidP="006C01C1">
      <w:pPr>
        <w:numPr>
          <w:ilvl w:val="0"/>
          <w:numId w:val="47"/>
        </w:numPr>
        <w:adjustRightInd w:val="0"/>
        <w:snapToGrid w:val="0"/>
        <w:spacing w:line="310" w:lineRule="atLeast"/>
      </w:pPr>
      <w:r w:rsidRPr="005C5BFE">
        <w:t>微生物的接种</w:t>
      </w:r>
    </w:p>
    <w:p w14:paraId="5EE17D8E" w14:textId="77777777" w:rsidR="000F193C" w:rsidRPr="005C5BFE" w:rsidRDefault="00693E5D" w:rsidP="006C01C1">
      <w:pPr>
        <w:numPr>
          <w:ilvl w:val="0"/>
          <w:numId w:val="52"/>
        </w:numPr>
        <w:adjustRightInd w:val="0"/>
        <w:snapToGrid w:val="0"/>
        <w:spacing w:line="310" w:lineRule="atLeast"/>
      </w:pPr>
      <w:r w:rsidRPr="005C5BFE">
        <w:t>在每块猪皮上接种</w:t>
      </w:r>
      <w:r w:rsidRPr="005C5BFE">
        <w:t>10 uL</w:t>
      </w:r>
      <w:r w:rsidRPr="005C5BFE">
        <w:t>菌液（步骤</w:t>
      </w:r>
      <w:r w:rsidRPr="005C5BFE">
        <w:t>7.7.3.b</w:t>
      </w:r>
      <w:r w:rsidRPr="005C5BFE">
        <w:t>）。用一次性接种环或者枪头将菌液在猪皮上涂抹均匀，避免猪皮边缘部位。每块猪皮需使用新的接菌环或者枪头。</w:t>
      </w:r>
    </w:p>
    <w:p w14:paraId="0B9AA999" w14:textId="77777777" w:rsidR="000F193C" w:rsidRPr="005C5BFE" w:rsidRDefault="00693E5D" w:rsidP="006C01C1">
      <w:pPr>
        <w:numPr>
          <w:ilvl w:val="0"/>
          <w:numId w:val="52"/>
        </w:numPr>
        <w:adjustRightInd w:val="0"/>
        <w:snapToGrid w:val="0"/>
        <w:spacing w:line="310" w:lineRule="atLeast"/>
      </w:pPr>
      <w:r w:rsidRPr="005C5BFE">
        <w:t>将猪皮放置在</w:t>
      </w:r>
      <w:r w:rsidR="00CA505D" w:rsidRPr="005C5BFE">
        <w:t>生物安全柜</w:t>
      </w:r>
      <w:r w:rsidRPr="005C5BFE">
        <w:t>中</w:t>
      </w:r>
      <w:r w:rsidRPr="005C5BFE">
        <w:t>5min~20min</w:t>
      </w:r>
      <w:r w:rsidRPr="005C5BFE">
        <w:t>，待菌液晾干。</w:t>
      </w:r>
    </w:p>
    <w:p w14:paraId="47691378" w14:textId="77777777" w:rsidR="00BE0424" w:rsidRPr="005C5BFE" w:rsidRDefault="00DB7671" w:rsidP="006C01C1">
      <w:pPr>
        <w:numPr>
          <w:ilvl w:val="0"/>
          <w:numId w:val="47"/>
        </w:numPr>
        <w:adjustRightInd w:val="0"/>
        <w:snapToGrid w:val="0"/>
        <w:spacing w:line="310" w:lineRule="atLeast"/>
      </w:pPr>
      <w:r w:rsidRPr="005C5BFE">
        <w:t>菌种收集和培养计数</w:t>
      </w:r>
    </w:p>
    <w:p w14:paraId="251CC7F9" w14:textId="77777777" w:rsidR="002F429C" w:rsidRPr="005C5BFE" w:rsidRDefault="00693E5D" w:rsidP="006C01C1">
      <w:pPr>
        <w:numPr>
          <w:ilvl w:val="0"/>
          <w:numId w:val="53"/>
        </w:numPr>
        <w:adjustRightInd w:val="0"/>
        <w:snapToGrid w:val="0"/>
        <w:spacing w:line="310" w:lineRule="atLeast"/>
      </w:pPr>
      <w:r w:rsidRPr="005C5BFE">
        <w:t>将接种后的猪皮置于培养皿并置入密实袋，放入</w:t>
      </w:r>
      <w:r w:rsidRPr="005C5BFE">
        <w:t>36℃±1℃</w:t>
      </w:r>
      <w:r w:rsidRPr="005C5BFE">
        <w:t>，</w:t>
      </w:r>
      <w:r w:rsidRPr="005C5BFE">
        <w:t>60%~80%</w:t>
      </w:r>
      <w:r w:rsidRPr="005C5BFE">
        <w:t>湿度的培养箱中。其中</w:t>
      </w:r>
      <w:r w:rsidRPr="005C5BFE">
        <w:t>3</w:t>
      </w:r>
      <w:r w:rsidRPr="005C5BFE">
        <w:t>块小皮的菌应在完成</w:t>
      </w:r>
      <w:r w:rsidR="00394420">
        <w:rPr>
          <w:rFonts w:hint="eastAsia"/>
        </w:rPr>
        <w:t>d)</w:t>
      </w:r>
      <w:r w:rsidRPr="005C5BFE">
        <w:t>步骤后立即洗脱以计算初始接种菌浓度作为质量把控点，另外</w:t>
      </w:r>
      <w:r w:rsidRPr="005C5BFE">
        <w:t>3</w:t>
      </w:r>
      <w:r w:rsidRPr="005C5BFE">
        <w:t>块小皮的收集时间为种菌之后指定的抑菌时间（根据测定要求确定具体的收集菌的时间间隔，如选择在种菌之后</w:t>
      </w:r>
      <w:r w:rsidRPr="005C5BFE">
        <w:t>4h</w:t>
      </w:r>
      <w:r w:rsidRPr="005C5BFE">
        <w:t>或者</w:t>
      </w:r>
      <w:r w:rsidRPr="005C5BFE">
        <w:t>12h</w:t>
      </w:r>
      <w:r w:rsidRPr="005C5BFE">
        <w:t>或者</w:t>
      </w:r>
      <w:r w:rsidRPr="005C5BFE">
        <w:t>24h</w:t>
      </w:r>
      <w:r w:rsidRPr="005C5BFE">
        <w:t>等）。</w:t>
      </w:r>
    </w:p>
    <w:p w14:paraId="5C306C14" w14:textId="77777777" w:rsidR="002F429C" w:rsidRPr="005C5BFE" w:rsidRDefault="00693E5D" w:rsidP="006C01C1">
      <w:pPr>
        <w:numPr>
          <w:ilvl w:val="0"/>
          <w:numId w:val="53"/>
        </w:numPr>
        <w:adjustRightInd w:val="0"/>
        <w:snapToGrid w:val="0"/>
        <w:spacing w:line="310" w:lineRule="atLeast"/>
      </w:pPr>
      <w:r w:rsidRPr="005C5BFE">
        <w:t>在特定的收集时间点将每块猪皮放入含有</w:t>
      </w:r>
      <w:r w:rsidRPr="005C5BFE">
        <w:t>50 mL MLBTL</w:t>
      </w:r>
      <w:r w:rsidRPr="005C5BFE">
        <w:t>的无菌带盖瓶中。</w:t>
      </w:r>
    </w:p>
    <w:p w14:paraId="48AF2630" w14:textId="77777777" w:rsidR="002F429C" w:rsidRPr="005C5BFE" w:rsidRDefault="00693E5D" w:rsidP="006C01C1">
      <w:pPr>
        <w:numPr>
          <w:ilvl w:val="0"/>
          <w:numId w:val="53"/>
        </w:numPr>
        <w:adjustRightInd w:val="0"/>
        <w:snapToGrid w:val="0"/>
        <w:spacing w:line="310" w:lineRule="atLeast"/>
      </w:pPr>
      <w:r w:rsidRPr="005C5BFE">
        <w:t>以均匀频率用力充分摇晃含有猪皮的无菌带盖瓶</w:t>
      </w:r>
      <w:r w:rsidRPr="005C5BFE">
        <w:t>1min</w:t>
      </w:r>
      <w:r w:rsidRPr="005C5BFE">
        <w:t>。</w:t>
      </w:r>
    </w:p>
    <w:p w14:paraId="0258E100" w14:textId="77777777" w:rsidR="002F429C" w:rsidRPr="005C5BFE" w:rsidRDefault="00693E5D" w:rsidP="006C01C1">
      <w:pPr>
        <w:numPr>
          <w:ilvl w:val="0"/>
          <w:numId w:val="53"/>
        </w:numPr>
        <w:adjustRightInd w:val="0"/>
        <w:snapToGrid w:val="0"/>
        <w:spacing w:line="310" w:lineRule="atLeast"/>
      </w:pPr>
      <w:r w:rsidRPr="005C5BFE">
        <w:t>用</w:t>
      </w:r>
      <w:r w:rsidRPr="005C5BFE">
        <w:t>MLBTL</w:t>
      </w:r>
      <w:r w:rsidRPr="005C5BFE">
        <w:t>对上述</w:t>
      </w:r>
      <w:r w:rsidRPr="005C5BFE">
        <w:t>50mL</w:t>
      </w:r>
      <w:r w:rsidRPr="005C5BFE">
        <w:t>洗脱液进行</w:t>
      </w:r>
      <w:r w:rsidRPr="005C5BFE">
        <w:t>10</w:t>
      </w:r>
      <w:r w:rsidRPr="005C5BFE">
        <w:t>倍系列稀释。在每个稀释梯度各取</w:t>
      </w:r>
      <w:r w:rsidRPr="005C5BFE">
        <w:t>0.5mL</w:t>
      </w:r>
      <w:r w:rsidRPr="005C5BFE">
        <w:t>到两个无菌培养皿中，然后再倒入约</w:t>
      </w:r>
      <w:r w:rsidRPr="005C5BFE">
        <w:t>15</w:t>
      </w:r>
      <w:r w:rsidR="00DB7671" w:rsidRPr="005C5BFE">
        <w:t>mL~20mL</w:t>
      </w:r>
      <w:r w:rsidRPr="005C5BFE">
        <w:t>的</w:t>
      </w:r>
      <w:r w:rsidRPr="005C5BFE">
        <w:t>MLAT</w:t>
      </w:r>
      <w:r w:rsidRPr="005C5BFE">
        <w:t>培养基，晃动培养皿使稀释液和培养基混合均匀。等待培养基完全凝固之后，将培养皿倒置放入培养箱中培养</w:t>
      </w:r>
      <w:r w:rsidRPr="005C5BFE">
        <w:t>24h~48h</w:t>
      </w:r>
      <w:r w:rsidRPr="005C5BFE">
        <w:t>。</w:t>
      </w:r>
    </w:p>
    <w:p w14:paraId="26BC5D25" w14:textId="77777777" w:rsidR="002F429C" w:rsidRPr="005C5BFE" w:rsidRDefault="00693E5D" w:rsidP="006C01C1">
      <w:pPr>
        <w:numPr>
          <w:ilvl w:val="0"/>
          <w:numId w:val="53"/>
        </w:numPr>
        <w:adjustRightInd w:val="0"/>
        <w:snapToGrid w:val="0"/>
        <w:spacing w:line="310" w:lineRule="atLeast"/>
      </w:pPr>
      <w:r w:rsidRPr="005C5BFE">
        <w:t>培养完成之后，取出平板计数。每个平板上菌落数在</w:t>
      </w:r>
      <w:r w:rsidRPr="005C5BFE">
        <w:t>25-250</w:t>
      </w:r>
      <w:r w:rsidRPr="005C5BFE">
        <w:t>个范围内为最佳</w:t>
      </w:r>
      <w:r w:rsidR="00394420">
        <w:rPr>
          <w:rFonts w:hint="eastAsia"/>
        </w:rPr>
        <w:t>,</w:t>
      </w:r>
      <w:r w:rsidRPr="005C5BFE">
        <w:t>计算得出每块皮上的菌数。报告中结果以每块猪皮上的菌落回收数（</w:t>
      </w:r>
      <w:r w:rsidR="005C5BFE" w:rsidRPr="005C5BFE">
        <w:t>CFU</w:t>
      </w:r>
      <w:r w:rsidRPr="005C5BFE">
        <w:t>）给出。</w:t>
      </w:r>
    </w:p>
    <w:p w14:paraId="234E2B5D" w14:textId="77777777" w:rsidR="00B1424C" w:rsidRPr="005C5BFE" w:rsidRDefault="006651C8" w:rsidP="00B25FDD">
      <w:pPr>
        <w:pStyle w:val="af2"/>
        <w:spacing w:line="300" w:lineRule="auto"/>
        <w:rPr>
          <w:rFonts w:ascii="Times New Roman"/>
        </w:rPr>
      </w:pPr>
      <w:r w:rsidRPr="005C5BFE">
        <w:rPr>
          <w:rFonts w:ascii="Times New Roman"/>
        </w:rPr>
        <w:t>数据有效性检验</w:t>
      </w:r>
    </w:p>
    <w:p w14:paraId="08E24DE1" w14:textId="77777777" w:rsidR="00CD66AC" w:rsidRPr="005C5BFE" w:rsidRDefault="006651C8" w:rsidP="00537667">
      <w:pPr>
        <w:pStyle w:val="aff7"/>
        <w:ind w:firstLine="420"/>
        <w:rPr>
          <w:rFonts w:ascii="Times New Roman"/>
        </w:rPr>
      </w:pPr>
      <w:r w:rsidRPr="005C5BFE">
        <w:rPr>
          <w:rFonts w:ascii="Times New Roman"/>
        </w:rPr>
        <w:t>试验每天进行一次，至少重复</w:t>
      </w:r>
      <w:r w:rsidRPr="005C5BFE">
        <w:rPr>
          <w:rFonts w:ascii="Times New Roman"/>
        </w:rPr>
        <w:t>5</w:t>
      </w:r>
      <w:r w:rsidRPr="005C5BFE">
        <w:rPr>
          <w:rFonts w:ascii="Times New Roman"/>
        </w:rPr>
        <w:t>天，每次每种产品在</w:t>
      </w:r>
      <w:r w:rsidRPr="005C5BFE">
        <w:rPr>
          <w:rFonts w:ascii="Times New Roman"/>
        </w:rPr>
        <w:t>3</w:t>
      </w:r>
      <w:r w:rsidRPr="005C5BFE">
        <w:rPr>
          <w:rFonts w:ascii="Times New Roman"/>
        </w:rPr>
        <w:t>个小皮的菌落回收平均数值记为一次独立重复的结果。以独立重复结果的对数值做测试样品和对照样品的方差</w:t>
      </w:r>
      <w:r w:rsidRPr="005C5BFE">
        <w:rPr>
          <w:rFonts w:ascii="Times New Roman"/>
          <w:i/>
          <w:iCs/>
        </w:rPr>
        <w:t>F</w:t>
      </w:r>
      <w:r w:rsidRPr="005C5BFE">
        <w:rPr>
          <w:rFonts w:ascii="Times New Roman"/>
        </w:rPr>
        <w:t>检验和结果的</w:t>
      </w:r>
      <w:r w:rsidRPr="005C5BFE">
        <w:rPr>
          <w:rFonts w:ascii="Times New Roman"/>
          <w:i/>
          <w:iCs/>
        </w:rPr>
        <w:t>t</w:t>
      </w:r>
      <w:r w:rsidRPr="005C5BFE">
        <w:rPr>
          <w:rFonts w:ascii="Times New Roman"/>
        </w:rPr>
        <w:t>检验。</w:t>
      </w:r>
    </w:p>
    <w:p w14:paraId="6CD261F7" w14:textId="77777777" w:rsidR="00DC7A21" w:rsidRPr="005C5BFE" w:rsidRDefault="006651C8" w:rsidP="00537667">
      <w:pPr>
        <w:pStyle w:val="aff7"/>
        <w:ind w:firstLine="420"/>
        <w:rPr>
          <w:rFonts w:ascii="Times New Roman"/>
        </w:rPr>
      </w:pPr>
      <w:r w:rsidRPr="005C5BFE">
        <w:rPr>
          <w:rFonts w:ascii="Times New Roman"/>
          <w:i/>
          <w:iCs/>
        </w:rPr>
        <w:t>F</w:t>
      </w:r>
      <w:r w:rsidRPr="005C5BFE">
        <w:rPr>
          <w:rFonts w:ascii="Times New Roman"/>
        </w:rPr>
        <w:t>检验取显著性水平取</w:t>
      </w:r>
      <w:r w:rsidR="00350B9C" w:rsidRPr="00350B9C">
        <w:rPr>
          <w:rFonts w:ascii="Times New Roman" w:hint="eastAsia"/>
          <w:i/>
          <w:iCs/>
        </w:rPr>
        <w:t>p</w:t>
      </w:r>
      <w:r w:rsidR="00350B9C" w:rsidRPr="00350B9C">
        <w:rPr>
          <w:rFonts w:ascii="Times New Roman" w:hint="eastAsia"/>
          <w:i/>
          <w:iCs/>
        </w:rPr>
        <w:t>≤</w:t>
      </w:r>
      <w:r w:rsidR="00350B9C" w:rsidRPr="00350B9C">
        <w:rPr>
          <w:rFonts w:ascii="Times New Roman" w:hint="eastAsia"/>
          <w:i/>
          <w:iCs/>
        </w:rPr>
        <w:t>0.1</w:t>
      </w:r>
      <w:r w:rsidRPr="005C5BFE">
        <w:rPr>
          <w:rFonts w:ascii="Times New Roman"/>
        </w:rPr>
        <w:t>（双侧检验），评定测试样品与对照样品各自重复检验结果的方差是否存在显著性差异，当存在显著性差异，试验需要重新进行。</w:t>
      </w:r>
    </w:p>
    <w:p w14:paraId="5E052788" w14:textId="77777777" w:rsidR="00DC7A21" w:rsidRPr="005C5BFE" w:rsidRDefault="006651C8" w:rsidP="00537667">
      <w:pPr>
        <w:pStyle w:val="aff7"/>
        <w:ind w:firstLine="420"/>
        <w:rPr>
          <w:rFonts w:ascii="Times New Roman"/>
        </w:rPr>
      </w:pPr>
      <w:r w:rsidRPr="005C5BFE">
        <w:rPr>
          <w:rFonts w:ascii="Times New Roman"/>
          <w:i/>
          <w:iCs/>
        </w:rPr>
        <w:t>t</w:t>
      </w:r>
      <w:r w:rsidRPr="005C5BFE">
        <w:rPr>
          <w:rFonts w:ascii="Times New Roman"/>
        </w:rPr>
        <w:t>检验取显著性水平取</w:t>
      </w:r>
      <w:bookmarkStart w:id="8" w:name="_Hlk52273885"/>
      <w:r w:rsidR="00350B9C" w:rsidRPr="00CB6D2A">
        <w:rPr>
          <w:rFonts w:hint="eastAsia"/>
          <w:i/>
          <w:iCs/>
        </w:rPr>
        <w:t>p</w:t>
      </w:r>
      <w:r w:rsidR="00350B9C">
        <w:rPr>
          <w:rFonts w:hint="eastAsia"/>
        </w:rPr>
        <w:t>≤0.05</w:t>
      </w:r>
      <w:r w:rsidRPr="005C5BFE">
        <w:rPr>
          <w:rFonts w:ascii="Times New Roman"/>
        </w:rPr>
        <w:t>（双侧检验）</w:t>
      </w:r>
      <w:bookmarkEnd w:id="8"/>
      <w:r w:rsidRPr="005C5BFE">
        <w:rPr>
          <w:rFonts w:ascii="Times New Roman"/>
        </w:rPr>
        <w:t>，评价</w:t>
      </w:r>
      <w:bookmarkStart w:id="9" w:name="_Hlk52274107"/>
      <w:r w:rsidRPr="005C5BFE">
        <w:rPr>
          <w:rFonts w:ascii="Times New Roman"/>
        </w:rPr>
        <w:t>测试样品与对照样品</w:t>
      </w:r>
      <w:bookmarkEnd w:id="9"/>
      <w:r w:rsidRPr="005C5BFE">
        <w:rPr>
          <w:rFonts w:ascii="Times New Roman"/>
        </w:rPr>
        <w:t>抑菌性能是否存在差异，给出结论。当两组样品结果存在显著性差异时，按</w:t>
      </w:r>
      <w:r w:rsidRPr="005C5BFE">
        <w:rPr>
          <w:rFonts w:ascii="Times New Roman"/>
        </w:rPr>
        <w:t>7.7.5</w:t>
      </w:r>
      <w:r w:rsidRPr="005C5BFE">
        <w:rPr>
          <w:rFonts w:ascii="Times New Roman"/>
        </w:rPr>
        <w:t>进一步做持续抑菌效果评价。</w:t>
      </w:r>
    </w:p>
    <w:p w14:paraId="06CA6E57" w14:textId="77777777" w:rsidR="00537667" w:rsidRPr="005C5BFE" w:rsidRDefault="006651C8" w:rsidP="00537667">
      <w:pPr>
        <w:pStyle w:val="aff7"/>
        <w:ind w:firstLine="420"/>
        <w:rPr>
          <w:rFonts w:ascii="Times New Roman"/>
        </w:rPr>
      </w:pPr>
      <w:r w:rsidRPr="005C5BFE">
        <w:rPr>
          <w:rFonts w:ascii="Times New Roman"/>
        </w:rPr>
        <w:t>附录</w:t>
      </w:r>
      <w:r w:rsidRPr="005C5BFE">
        <w:rPr>
          <w:rFonts w:ascii="Times New Roman"/>
        </w:rPr>
        <w:t>A</w:t>
      </w:r>
      <w:r w:rsidRPr="005C5BFE">
        <w:rPr>
          <w:rFonts w:ascii="Times New Roman"/>
        </w:rPr>
        <w:t>给出了统计检验过程，供应用参考。</w:t>
      </w:r>
    </w:p>
    <w:p w14:paraId="1EF7C298" w14:textId="77777777" w:rsidR="008F487E" w:rsidRPr="005C5BFE" w:rsidRDefault="006651C8" w:rsidP="00B25FDD">
      <w:pPr>
        <w:pStyle w:val="af2"/>
        <w:spacing w:line="300" w:lineRule="auto"/>
        <w:rPr>
          <w:rFonts w:ascii="Times New Roman"/>
        </w:rPr>
      </w:pPr>
      <w:r w:rsidRPr="005C5BFE">
        <w:rPr>
          <w:rFonts w:ascii="Times New Roman"/>
        </w:rPr>
        <w:t>持续抑菌效果评价</w:t>
      </w:r>
    </w:p>
    <w:p w14:paraId="21F10388" w14:textId="77777777" w:rsidR="00765E95" w:rsidRPr="005C5BFE" w:rsidRDefault="006651C8" w:rsidP="004F70DE">
      <w:pPr>
        <w:pStyle w:val="aff7"/>
        <w:ind w:firstLine="420"/>
        <w:rPr>
          <w:rFonts w:ascii="Times New Roman"/>
        </w:rPr>
      </w:pPr>
      <w:r w:rsidRPr="005C5BFE">
        <w:rPr>
          <w:rFonts w:ascii="Times New Roman"/>
        </w:rPr>
        <w:t>测试样品的持续抑菌效果</w:t>
      </w:r>
      <w:r w:rsidRPr="005C5BFE">
        <w:rPr>
          <w:rFonts w:ascii="Times New Roman"/>
          <w:i/>
          <w:iCs/>
        </w:rPr>
        <w:t>Y</w:t>
      </w:r>
      <w:r w:rsidRPr="005C5BFE">
        <w:rPr>
          <w:rFonts w:ascii="Times New Roman"/>
          <w:vertAlign w:val="subscript"/>
        </w:rPr>
        <w:t>t</w:t>
      </w:r>
      <w:r w:rsidRPr="005C5BFE">
        <w:rPr>
          <w:rFonts w:ascii="Times New Roman"/>
        </w:rPr>
        <w:t>按式（</w:t>
      </w:r>
      <w:r w:rsidRPr="005C5BFE">
        <w:rPr>
          <w:rFonts w:ascii="Times New Roman"/>
        </w:rPr>
        <w:t>11</w:t>
      </w:r>
      <w:r w:rsidRPr="005C5BFE">
        <w:rPr>
          <w:rFonts w:ascii="Times New Roman"/>
        </w:rPr>
        <w:t>）计算，当</w:t>
      </w:r>
      <w:r w:rsidRPr="005C5BFE">
        <w:rPr>
          <w:rFonts w:ascii="Times New Roman"/>
          <w:i/>
          <w:iCs/>
        </w:rPr>
        <w:t>Y</w:t>
      </w:r>
      <w:r w:rsidRPr="005C5BFE">
        <w:rPr>
          <w:rFonts w:ascii="Times New Roman"/>
          <w:vertAlign w:val="subscript"/>
        </w:rPr>
        <w:t>t</w:t>
      </w:r>
      <w:r w:rsidR="00DB7671" w:rsidRPr="005C5BFE">
        <w:rPr>
          <w:rFonts w:ascii="Times New Roman"/>
          <w:vertAlign w:val="subscript"/>
        </w:rPr>
        <w:t xml:space="preserve"> </w:t>
      </w:r>
      <w:r w:rsidR="00350B9C">
        <w:rPr>
          <w:rFonts w:ascii="Times New Roman" w:hint="eastAsia"/>
        </w:rPr>
        <w:t>≥</w:t>
      </w:r>
      <w:r w:rsidRPr="005C5BFE">
        <w:rPr>
          <w:rFonts w:ascii="Times New Roman"/>
        </w:rPr>
        <w:t>50%</w:t>
      </w:r>
      <w:r w:rsidRPr="005C5BFE">
        <w:rPr>
          <w:rFonts w:ascii="Times New Roman"/>
        </w:rPr>
        <w:t>时，可认为测试样品在该实验时间内对所测试的菌种有抑菌效果。</w:t>
      </w:r>
    </w:p>
    <w:p w14:paraId="362148BB" w14:textId="77777777" w:rsidR="004F70DE" w:rsidRPr="005C5BFE" w:rsidRDefault="00421078" w:rsidP="00DB7671">
      <w:pPr>
        <w:pStyle w:val="aff7"/>
        <w:ind w:firstLine="480"/>
        <w:jc w:val="center"/>
        <w:rPr>
          <w:rFonts w:ascii="Times New Roman"/>
        </w:rPr>
      </w:pPr>
      <m:oMath>
        <m:sSub>
          <m:sSubPr>
            <m:ctrlPr>
              <w:rPr>
                <w:rFonts w:ascii="Cambria Math" w:hAnsi="Cambria Math"/>
                <w:i/>
                <w:sz w:val="24"/>
              </w:rPr>
            </m:ctrlPr>
          </m:sSubPr>
          <m:e>
            <m:r>
              <w:rPr>
                <w:rFonts w:ascii="Cambria Math" w:hAnsi="Cambria Math"/>
                <w:sz w:val="24"/>
              </w:rPr>
              <m:t>Y</m:t>
            </m:r>
          </m:e>
          <m:sub>
            <m:r>
              <w:rPr>
                <w:rFonts w:ascii="Cambria Math" w:hAnsi="Cambria Math"/>
                <w:sz w:val="24"/>
              </w:rPr>
              <m:t>t</m:t>
            </m:r>
          </m:sub>
        </m:sSub>
        <m:r>
          <w:rPr>
            <w:rFonts w:ascii="Cambria Math" w:hAnsi="Cambria Math"/>
            <w:sz w:val="24"/>
          </w:rPr>
          <m:t>（％）</m:t>
        </m:r>
        <m:r>
          <w:rPr>
            <w:rFonts w:ascii="Cambria Math" w:hAnsi="Cambria Math"/>
            <w:sz w:val="24"/>
          </w:rPr>
          <m:t>=</m:t>
        </m:r>
        <m:f>
          <m:fPr>
            <m:ctrlPr>
              <w:rPr>
                <w:rFonts w:ascii="Cambria Math" w:hAnsi="Cambria Math"/>
                <w:i/>
                <w:sz w:val="24"/>
              </w:rPr>
            </m:ctrlPr>
          </m:fPr>
          <m:num>
            <m:r>
              <w:rPr>
                <w:rFonts w:ascii="Cambria Math" w:hAnsi="Cambria Math"/>
                <w:sz w:val="24"/>
              </w:rPr>
              <m:t>I-II</m:t>
            </m:r>
          </m:num>
          <m:den>
            <m:r>
              <w:rPr>
                <w:rFonts w:ascii="Cambria Math" w:hAnsi="Cambria Math"/>
                <w:sz w:val="24"/>
              </w:rPr>
              <m:t>I</m:t>
            </m:r>
          </m:den>
        </m:f>
        <m:r>
          <w:rPr>
            <w:rFonts w:ascii="Cambria Math" w:hAnsi="Cambria Math"/>
            <w:sz w:val="24"/>
          </w:rPr>
          <m:t>×100</m:t>
        </m:r>
      </m:oMath>
      <w:r w:rsidR="006651C8" w:rsidRPr="005C5BFE">
        <w:rPr>
          <w:rFonts w:ascii="Times New Roman"/>
        </w:rPr>
        <w:t>……………………………</w:t>
      </w:r>
      <w:r w:rsidR="006651C8" w:rsidRPr="005C5BFE">
        <w:rPr>
          <w:rFonts w:ascii="Times New Roman"/>
        </w:rPr>
        <w:t>（</w:t>
      </w:r>
      <w:r w:rsidR="006651C8" w:rsidRPr="005C5BFE">
        <w:rPr>
          <w:rFonts w:ascii="Times New Roman"/>
        </w:rPr>
        <w:t>11</w:t>
      </w:r>
      <w:r w:rsidR="006651C8" w:rsidRPr="005C5BFE">
        <w:rPr>
          <w:rFonts w:ascii="Times New Roman"/>
        </w:rPr>
        <w:t>）</w:t>
      </w:r>
    </w:p>
    <w:p w14:paraId="35EFFCFC" w14:textId="77777777" w:rsidR="00191588" w:rsidRPr="005C5BFE" w:rsidRDefault="006651C8" w:rsidP="00191588">
      <w:pPr>
        <w:pStyle w:val="aff7"/>
        <w:ind w:firstLine="420"/>
        <w:rPr>
          <w:rFonts w:ascii="Times New Roman"/>
        </w:rPr>
      </w:pPr>
      <w:r w:rsidRPr="005C5BFE">
        <w:rPr>
          <w:rFonts w:ascii="Times New Roman"/>
        </w:rPr>
        <w:t>式中：</w:t>
      </w:r>
      <w:r w:rsidRPr="005C5BFE">
        <w:rPr>
          <w:rFonts w:ascii="Times New Roman"/>
          <w:i/>
          <w:iCs/>
        </w:rPr>
        <w:t>Y</w:t>
      </w:r>
      <w:r w:rsidRPr="005C5BFE">
        <w:rPr>
          <w:rFonts w:ascii="Times New Roman"/>
          <w:vertAlign w:val="subscript"/>
        </w:rPr>
        <w:t>t</w:t>
      </w:r>
      <w:r w:rsidRPr="005C5BFE">
        <w:rPr>
          <w:rFonts w:ascii="Times New Roman"/>
        </w:rPr>
        <w:t>――</w:t>
      </w:r>
      <w:r w:rsidRPr="005C5BFE">
        <w:rPr>
          <w:rFonts w:ascii="Times New Roman"/>
        </w:rPr>
        <w:t>持续抑菌率，其中下标</w:t>
      </w:r>
      <w:r w:rsidRPr="005C5BFE">
        <w:rPr>
          <w:rFonts w:ascii="Times New Roman"/>
        </w:rPr>
        <w:t>t</w:t>
      </w:r>
      <w:r w:rsidRPr="005C5BFE">
        <w:rPr>
          <w:rFonts w:ascii="Times New Roman"/>
        </w:rPr>
        <w:t>为持续抑菌时间；</w:t>
      </w:r>
    </w:p>
    <w:p w14:paraId="52C91B39" w14:textId="77777777" w:rsidR="00191588" w:rsidRPr="005C5BFE" w:rsidRDefault="006651C8" w:rsidP="00191588">
      <w:pPr>
        <w:pStyle w:val="aff7"/>
        <w:ind w:firstLineChars="500" w:firstLine="1050"/>
        <w:rPr>
          <w:rFonts w:ascii="Times New Roman"/>
        </w:rPr>
      </w:pPr>
      <w:r w:rsidRPr="005C5BFE">
        <w:rPr>
          <w:rFonts w:ascii="Times New Roman"/>
          <w:i/>
          <w:iCs/>
        </w:rPr>
        <w:t>I</w:t>
      </w:r>
      <w:r w:rsidRPr="005C5BFE">
        <w:rPr>
          <w:rFonts w:ascii="Times New Roman"/>
        </w:rPr>
        <w:t>――</w:t>
      </w:r>
      <w:r w:rsidRPr="005C5BFE">
        <w:rPr>
          <w:rFonts w:ascii="Times New Roman"/>
        </w:rPr>
        <w:t>对照样品平均菌落数；</w:t>
      </w:r>
    </w:p>
    <w:p w14:paraId="08264515" w14:textId="77777777" w:rsidR="004F70DE" w:rsidRDefault="006651C8" w:rsidP="00191588">
      <w:pPr>
        <w:pStyle w:val="aff7"/>
        <w:ind w:firstLineChars="500" w:firstLine="1050"/>
        <w:rPr>
          <w:rFonts w:ascii="Times New Roman"/>
        </w:rPr>
      </w:pPr>
      <w:r w:rsidRPr="005C5BFE">
        <w:rPr>
          <w:rFonts w:ascii="Times New Roman"/>
          <w:i/>
          <w:iCs/>
        </w:rPr>
        <w:fldChar w:fldCharType="begin"/>
      </w:r>
      <w:r w:rsidRPr="005C5BFE">
        <w:rPr>
          <w:rFonts w:ascii="Times New Roman"/>
          <w:i/>
          <w:iCs/>
        </w:rPr>
        <w:instrText xml:space="preserve"> = 2 \* ROMAN </w:instrText>
      </w:r>
      <w:r w:rsidRPr="005C5BFE">
        <w:rPr>
          <w:rFonts w:ascii="Times New Roman"/>
          <w:i/>
          <w:iCs/>
        </w:rPr>
        <w:fldChar w:fldCharType="separate"/>
      </w:r>
      <w:r w:rsidRPr="005C5BFE">
        <w:rPr>
          <w:rFonts w:ascii="Times New Roman"/>
          <w:i/>
          <w:iCs/>
        </w:rPr>
        <w:t>II</w:t>
      </w:r>
      <w:r w:rsidRPr="005C5BFE">
        <w:rPr>
          <w:rFonts w:ascii="Times New Roman"/>
          <w:i/>
          <w:iCs/>
        </w:rPr>
        <w:fldChar w:fldCharType="end"/>
      </w:r>
      <w:r w:rsidRPr="005C5BFE">
        <w:rPr>
          <w:rFonts w:ascii="Times New Roman"/>
        </w:rPr>
        <w:t>――</w:t>
      </w:r>
      <w:r w:rsidR="00B07D99">
        <w:rPr>
          <w:rFonts w:ascii="Times New Roman" w:hint="eastAsia"/>
        </w:rPr>
        <w:t>试验</w:t>
      </w:r>
      <w:r w:rsidRPr="005C5BFE">
        <w:rPr>
          <w:rFonts w:ascii="Times New Roman"/>
        </w:rPr>
        <w:t>样品平均菌落数。</w:t>
      </w:r>
    </w:p>
    <w:p w14:paraId="3F34F545" w14:textId="77777777" w:rsidR="00BD1270" w:rsidRDefault="002E2363" w:rsidP="00BD1270">
      <w:pPr>
        <w:pStyle w:val="af1"/>
        <w:ind w:left="0"/>
        <w:rPr>
          <w:rFonts w:ascii="Times New Roman"/>
        </w:rPr>
      </w:pPr>
      <w:r>
        <w:rPr>
          <w:rFonts w:ascii="Times New Roman" w:hint="eastAsia"/>
        </w:rPr>
        <w:t>抗菌型</w:t>
      </w:r>
      <w:r w:rsidR="00BD1270" w:rsidRPr="005C5BFE">
        <w:rPr>
          <w:rFonts w:ascii="Times New Roman"/>
        </w:rPr>
        <w:t>日化产品的杀菌效果检验方法（</w:t>
      </w:r>
      <w:r w:rsidR="00BD1270">
        <w:rPr>
          <w:rFonts w:hint="eastAsia"/>
          <w:spacing w:val="-3"/>
          <w:szCs w:val="21"/>
        </w:rPr>
        <w:t>载体浸泡定量法</w:t>
      </w:r>
      <w:r w:rsidR="00BD1270" w:rsidRPr="005C5BFE">
        <w:rPr>
          <w:rFonts w:ascii="Times New Roman"/>
        </w:rPr>
        <w:t>）</w:t>
      </w:r>
    </w:p>
    <w:p w14:paraId="6DB22C35" w14:textId="77777777" w:rsidR="00BD1270" w:rsidRDefault="00BD1270" w:rsidP="00BD1270">
      <w:pPr>
        <w:pStyle w:val="af2"/>
        <w:spacing w:line="300" w:lineRule="auto"/>
        <w:rPr>
          <w:rFonts w:ascii="Times New Roman"/>
        </w:rPr>
      </w:pPr>
      <w:r>
        <w:rPr>
          <w:rFonts w:ascii="Times New Roman" w:hint="eastAsia"/>
        </w:rPr>
        <w:t>设备</w:t>
      </w:r>
    </w:p>
    <w:p w14:paraId="6756ECC8" w14:textId="77777777" w:rsidR="007D60C7" w:rsidRDefault="007D60C7" w:rsidP="007D60C7">
      <w:pPr>
        <w:pStyle w:val="aff7"/>
        <w:ind w:firstLine="420"/>
      </w:pPr>
      <w:r w:rsidRPr="007D60C7">
        <w:rPr>
          <w:rFonts w:hint="eastAsia"/>
        </w:rPr>
        <w:t>同</w:t>
      </w:r>
      <w:r w:rsidRPr="002E2363">
        <w:rPr>
          <w:rFonts w:ascii="Times New Roman"/>
        </w:rPr>
        <w:t>7.2.1</w:t>
      </w:r>
      <w:r w:rsidR="002E2363">
        <w:rPr>
          <w:rFonts w:ascii="Times New Roman"/>
        </w:rPr>
        <w:t>。</w:t>
      </w:r>
    </w:p>
    <w:p w14:paraId="0CC6947E" w14:textId="77777777" w:rsidR="007D60C7" w:rsidRDefault="007D60C7" w:rsidP="007D60C7">
      <w:pPr>
        <w:pStyle w:val="af2"/>
        <w:spacing w:line="300" w:lineRule="auto"/>
        <w:rPr>
          <w:rFonts w:ascii="Times New Roman"/>
        </w:rPr>
      </w:pPr>
      <w:r>
        <w:rPr>
          <w:rFonts w:ascii="Times New Roman" w:hint="eastAsia"/>
        </w:rPr>
        <w:lastRenderedPageBreak/>
        <w:t>试剂</w:t>
      </w:r>
    </w:p>
    <w:p w14:paraId="393B6577" w14:textId="77777777" w:rsidR="007D60C7" w:rsidRDefault="007D60C7" w:rsidP="007D60C7">
      <w:pPr>
        <w:pStyle w:val="aff7"/>
        <w:ind w:firstLine="420"/>
      </w:pPr>
      <w:r w:rsidRPr="007D60C7">
        <w:rPr>
          <w:rFonts w:hint="eastAsia"/>
        </w:rPr>
        <w:t>同</w:t>
      </w:r>
      <w:r w:rsidRPr="00660365">
        <w:rPr>
          <w:rFonts w:ascii="Times New Roman"/>
        </w:rPr>
        <w:t>7.2.2</w:t>
      </w:r>
      <w:r w:rsidR="002E2363" w:rsidRPr="00660365">
        <w:rPr>
          <w:rFonts w:ascii="Times New Roman"/>
        </w:rPr>
        <w:t>。</w:t>
      </w:r>
    </w:p>
    <w:p w14:paraId="36B048D8" w14:textId="77777777" w:rsidR="00083EB8" w:rsidRDefault="00083EB8" w:rsidP="00083EB8">
      <w:pPr>
        <w:pStyle w:val="af2"/>
        <w:spacing w:line="300" w:lineRule="auto"/>
        <w:rPr>
          <w:rFonts w:ascii="Times New Roman"/>
        </w:rPr>
      </w:pPr>
      <w:r>
        <w:rPr>
          <w:rFonts w:ascii="Times New Roman" w:hint="eastAsia"/>
        </w:rPr>
        <w:t>染菌载体制备</w:t>
      </w:r>
    </w:p>
    <w:p w14:paraId="23E74C4E" w14:textId="77777777" w:rsidR="00083EB8" w:rsidRDefault="00083EB8" w:rsidP="00383418">
      <w:pPr>
        <w:pStyle w:val="afffff"/>
        <w:kinsoku w:val="0"/>
        <w:overflowPunct w:val="0"/>
        <w:spacing w:line="278" w:lineRule="auto"/>
        <w:ind w:firstLine="420"/>
      </w:pPr>
      <w:r w:rsidRPr="00083EB8">
        <w:rPr>
          <w:rFonts w:hint="eastAsia"/>
          <w:color w:val="000000" w:themeColor="text1"/>
          <w:spacing w:val="-4"/>
          <w:szCs w:val="21"/>
        </w:rPr>
        <w:t>脱脂白平纹棉布片</w:t>
      </w:r>
      <w:r w:rsidRPr="00083EB8">
        <w:rPr>
          <w:rFonts w:hint="eastAsia"/>
          <w:color w:val="000000" w:themeColor="text1"/>
          <w:spacing w:val="-3"/>
          <w:szCs w:val="21"/>
        </w:rPr>
        <w:t>（</w:t>
      </w:r>
      <w:r w:rsidRPr="00083EB8">
        <w:rPr>
          <w:rFonts w:hint="eastAsia"/>
          <w:color w:val="000000" w:themeColor="text1"/>
          <w:szCs w:val="21"/>
        </w:rPr>
        <w:t>长×宽：</w:t>
      </w:r>
      <w:r w:rsidRPr="00083EB8">
        <w:rPr>
          <w:color w:val="000000" w:themeColor="text1"/>
          <w:szCs w:val="21"/>
        </w:rPr>
        <w:t>20</w:t>
      </w:r>
      <w:r w:rsidRPr="00083EB8">
        <w:rPr>
          <w:color w:val="000000" w:themeColor="text1"/>
          <w:spacing w:val="3"/>
          <w:szCs w:val="21"/>
        </w:rPr>
        <w:t xml:space="preserve"> </w:t>
      </w:r>
      <w:r w:rsidRPr="00083EB8">
        <w:rPr>
          <w:color w:val="000000" w:themeColor="text1"/>
          <w:szCs w:val="21"/>
        </w:rPr>
        <w:t>mm</w:t>
      </w:r>
      <w:r w:rsidRPr="00083EB8">
        <w:rPr>
          <w:rFonts w:hint="eastAsia"/>
          <w:color w:val="000000" w:themeColor="text1"/>
          <w:szCs w:val="21"/>
        </w:rPr>
        <w:t>×</w:t>
      </w:r>
      <w:r w:rsidRPr="00083EB8">
        <w:rPr>
          <w:color w:val="000000" w:themeColor="text1"/>
          <w:szCs w:val="21"/>
        </w:rPr>
        <w:t>30</w:t>
      </w:r>
      <w:r w:rsidRPr="00083EB8">
        <w:rPr>
          <w:color w:val="000000" w:themeColor="text1"/>
          <w:spacing w:val="-2"/>
          <w:szCs w:val="21"/>
        </w:rPr>
        <w:t xml:space="preserve"> </w:t>
      </w:r>
      <w:r w:rsidRPr="00083EB8">
        <w:rPr>
          <w:color w:val="000000" w:themeColor="text1"/>
          <w:szCs w:val="21"/>
        </w:rPr>
        <w:t>mm</w:t>
      </w:r>
      <w:r w:rsidRPr="00083EB8">
        <w:rPr>
          <w:rFonts w:hint="eastAsia"/>
          <w:color w:val="000000" w:themeColor="text1"/>
          <w:szCs w:val="21"/>
        </w:rPr>
        <w:t>）</w:t>
      </w:r>
      <w:r w:rsidRPr="00083EB8">
        <w:rPr>
          <w:rFonts w:hint="eastAsia"/>
          <w:color w:val="000000" w:themeColor="text1"/>
          <w:spacing w:val="-4"/>
          <w:szCs w:val="21"/>
        </w:rPr>
        <w:t>，经压力蒸汽灭菌烤干后，</w:t>
      </w:r>
      <w:r>
        <w:rPr>
          <w:rFonts w:hint="eastAsia"/>
          <w:color w:val="000000" w:themeColor="text1"/>
          <w:spacing w:val="-4"/>
          <w:szCs w:val="21"/>
        </w:rPr>
        <w:t>平铺于无菌平皿内。</w:t>
      </w:r>
      <w:r>
        <w:rPr>
          <w:rFonts w:hint="eastAsia"/>
        </w:rPr>
        <w:t>用</w:t>
      </w:r>
      <w:r>
        <w:t>PBS</w:t>
      </w:r>
      <w:r w:rsidR="00383418">
        <w:rPr>
          <w:rFonts w:hint="eastAsia"/>
        </w:rPr>
        <w:t>将试验菌悬液（</w:t>
      </w:r>
      <w:r w:rsidR="00383418">
        <w:rPr>
          <w:rFonts w:hint="eastAsia"/>
        </w:rPr>
        <w:t>7.2.2.e</w:t>
      </w:r>
      <w:r w:rsidR="00383418">
        <w:rPr>
          <w:rFonts w:hint="eastAsia"/>
        </w:rPr>
        <w:t>）</w:t>
      </w:r>
      <w:r>
        <w:rPr>
          <w:rFonts w:hint="eastAsia"/>
        </w:rPr>
        <w:t>稀释至约</w:t>
      </w:r>
      <w:r>
        <w:t>5.0</w:t>
      </w:r>
      <w:r>
        <w:rPr>
          <w:rFonts w:hint="eastAsia"/>
        </w:rPr>
        <w:t>×</w:t>
      </w:r>
      <w:r>
        <w:t>10</w:t>
      </w:r>
      <w:r w:rsidRPr="00AD3A74">
        <w:rPr>
          <w:vertAlign w:val="superscript"/>
        </w:rPr>
        <w:t xml:space="preserve">6 </w:t>
      </w:r>
      <w:r>
        <w:t>CFU/mL</w:t>
      </w:r>
      <w:r>
        <w:rPr>
          <w:rFonts w:hint="eastAsia"/>
        </w:rPr>
        <w:t>～</w:t>
      </w:r>
      <w:r>
        <w:t>9.0</w:t>
      </w:r>
      <w:r>
        <w:rPr>
          <w:rFonts w:hint="eastAsia"/>
        </w:rPr>
        <w:t>×</w:t>
      </w:r>
      <w:r>
        <w:t>10</w:t>
      </w:r>
      <w:r w:rsidRPr="00AD3A74">
        <w:rPr>
          <w:vertAlign w:val="superscript"/>
        </w:rPr>
        <w:t>6</w:t>
      </w:r>
      <w:r w:rsidRPr="00AD3A74">
        <w:t xml:space="preserve"> </w:t>
      </w:r>
      <w:r>
        <w:t>CFU/mL</w:t>
      </w:r>
      <w:r>
        <w:rPr>
          <w:rFonts w:hint="eastAsia"/>
        </w:rPr>
        <w:t>制成</w:t>
      </w:r>
      <w:r w:rsidR="00383418">
        <w:rPr>
          <w:rFonts w:hint="eastAsia"/>
        </w:rPr>
        <w:t>试验</w:t>
      </w:r>
      <w:r>
        <w:rPr>
          <w:rFonts w:hint="eastAsia"/>
        </w:rPr>
        <w:t>菌悬液备用。用微量移液器滴染</w:t>
      </w:r>
      <w:r>
        <w:t>10</w:t>
      </w:r>
      <w:r w:rsidR="00383418">
        <w:rPr>
          <w:rFonts w:hint="eastAsia"/>
        </w:rPr>
        <w:sym w:font="Symbol" w:char="F020"/>
      </w:r>
      <w:r w:rsidR="00383418">
        <w:rPr>
          <w:rFonts w:hint="eastAsia"/>
        </w:rPr>
        <w:sym w:font="Symbol" w:char="F06D"/>
      </w:r>
      <w:r>
        <w:t>L</w:t>
      </w:r>
      <w:r>
        <w:rPr>
          <w:rFonts w:hint="eastAsia"/>
        </w:rPr>
        <w:t>菌悬液于灭菌载体上，</w:t>
      </w:r>
      <w:r w:rsidR="00383418">
        <w:rPr>
          <w:rFonts w:hint="eastAsia"/>
        </w:rPr>
        <w:t>滴染菌液后，染菌载体可置</w:t>
      </w:r>
      <w:r>
        <w:t>3</w:t>
      </w:r>
      <w:r w:rsidR="00383418">
        <w:t>6</w:t>
      </w:r>
      <w:r>
        <w:rPr>
          <w:rFonts w:hint="eastAsia"/>
        </w:rPr>
        <w:t>℃±</w:t>
      </w:r>
      <w:r>
        <w:t>1</w:t>
      </w:r>
      <w:r>
        <w:rPr>
          <w:rFonts w:hint="eastAsia"/>
        </w:rPr>
        <w:t>℃</w:t>
      </w:r>
      <w:r w:rsidR="00383418">
        <w:rPr>
          <w:rFonts w:hint="eastAsia"/>
        </w:rPr>
        <w:t>恒温箱内</w:t>
      </w:r>
      <w:r>
        <w:rPr>
          <w:rFonts w:hint="eastAsia"/>
        </w:rPr>
        <w:t>烘干或室温晾干备用。</w:t>
      </w:r>
      <w:r w:rsidR="00AD3A74">
        <w:rPr>
          <w:rFonts w:hint="eastAsia"/>
        </w:rPr>
        <w:t>要求</w:t>
      </w:r>
      <w:r w:rsidR="00AD3A74" w:rsidRPr="00AD3A74">
        <w:t>每个菌片的回收菌数，按活菌培养计数所得结果，应为</w:t>
      </w:r>
      <w:r w:rsidR="00AD3A74" w:rsidRPr="00AD3A74">
        <w:rPr>
          <w:rFonts w:hint="eastAsia"/>
        </w:rPr>
        <w:t>1.0</w:t>
      </w:r>
      <w:r w:rsidR="00AD3A74" w:rsidRPr="00AD3A74">
        <w:rPr>
          <w:rFonts w:hint="eastAsia"/>
        </w:rPr>
        <w:t>×</w:t>
      </w:r>
      <w:r w:rsidR="00AD3A74" w:rsidRPr="00AD3A74">
        <w:rPr>
          <w:rFonts w:hint="eastAsia"/>
        </w:rPr>
        <w:t>10</w:t>
      </w:r>
      <w:r w:rsidR="00AD3A74" w:rsidRPr="00AD3A74">
        <w:rPr>
          <w:rFonts w:hint="eastAsia"/>
          <w:vertAlign w:val="superscript"/>
        </w:rPr>
        <w:t>4</w:t>
      </w:r>
      <w:r w:rsidR="00AD3A74" w:rsidRPr="00AD3A74">
        <w:rPr>
          <w:rFonts w:hint="eastAsia"/>
        </w:rPr>
        <w:t xml:space="preserve"> CFU/</w:t>
      </w:r>
      <w:r w:rsidR="00AD3A74" w:rsidRPr="00AD3A74">
        <w:rPr>
          <w:rFonts w:hint="eastAsia"/>
        </w:rPr>
        <w:t>片～</w:t>
      </w:r>
      <w:r w:rsidR="00AD3A74" w:rsidRPr="00AD3A74">
        <w:rPr>
          <w:rFonts w:hint="eastAsia"/>
        </w:rPr>
        <w:t>9.0</w:t>
      </w:r>
      <w:r w:rsidR="00AD3A74" w:rsidRPr="00AD3A74">
        <w:rPr>
          <w:rFonts w:hint="eastAsia"/>
        </w:rPr>
        <w:t>×</w:t>
      </w:r>
      <w:r w:rsidR="00AD3A74" w:rsidRPr="00AD3A74">
        <w:rPr>
          <w:rFonts w:hint="eastAsia"/>
        </w:rPr>
        <w:t>10</w:t>
      </w:r>
      <w:r w:rsidR="00AD3A74" w:rsidRPr="00AD3A74">
        <w:rPr>
          <w:rFonts w:hint="eastAsia"/>
          <w:vertAlign w:val="superscript"/>
        </w:rPr>
        <w:t>4</w:t>
      </w:r>
      <w:r w:rsidR="00AD3A74" w:rsidRPr="00AD3A74">
        <w:rPr>
          <w:rFonts w:hint="eastAsia"/>
        </w:rPr>
        <w:t xml:space="preserve"> CFU/</w:t>
      </w:r>
      <w:r w:rsidR="00660365">
        <w:rPr>
          <w:rFonts w:hint="eastAsia"/>
        </w:rPr>
        <w:t>片</w:t>
      </w:r>
      <w:r w:rsidR="00AD3A74" w:rsidRPr="00AD3A74">
        <w:t>。</w:t>
      </w:r>
      <w:r w:rsidR="00AD3A74">
        <w:t xml:space="preserve"> </w:t>
      </w:r>
      <w:r>
        <w:t xml:space="preserve">  </w:t>
      </w:r>
    </w:p>
    <w:p w14:paraId="7B670AE6" w14:textId="77777777" w:rsidR="00A40179" w:rsidRDefault="00101942" w:rsidP="00A40179">
      <w:pPr>
        <w:pStyle w:val="af2"/>
        <w:spacing w:line="300" w:lineRule="auto"/>
        <w:rPr>
          <w:rFonts w:ascii="Times New Roman"/>
        </w:rPr>
      </w:pPr>
      <w:r>
        <w:rPr>
          <w:rFonts w:ascii="Times New Roman" w:hint="eastAsia"/>
        </w:rPr>
        <w:t>中和剂鉴定试验</w:t>
      </w:r>
    </w:p>
    <w:p w14:paraId="3B1A0D18" w14:textId="77777777" w:rsidR="00101942" w:rsidRDefault="00101942" w:rsidP="006C01C1">
      <w:pPr>
        <w:numPr>
          <w:ilvl w:val="0"/>
          <w:numId w:val="64"/>
        </w:numPr>
        <w:adjustRightInd w:val="0"/>
        <w:snapToGrid w:val="0"/>
        <w:spacing w:line="310" w:lineRule="atLeast"/>
        <w:rPr>
          <w:spacing w:val="-2"/>
          <w:szCs w:val="21"/>
        </w:rPr>
      </w:pPr>
      <w:r>
        <w:rPr>
          <w:rFonts w:hint="eastAsia"/>
          <w:spacing w:val="-2"/>
          <w:szCs w:val="21"/>
        </w:rPr>
        <w:t>试验分组</w:t>
      </w:r>
    </w:p>
    <w:p w14:paraId="71752F27" w14:textId="77777777" w:rsidR="00101942" w:rsidRPr="00101942" w:rsidRDefault="00101942" w:rsidP="00101942">
      <w:pPr>
        <w:adjustRightInd w:val="0"/>
        <w:snapToGrid w:val="0"/>
        <w:spacing w:line="310" w:lineRule="atLeast"/>
        <w:ind w:left="780"/>
        <w:rPr>
          <w:spacing w:val="-2"/>
          <w:szCs w:val="21"/>
        </w:rPr>
      </w:pPr>
      <w:r w:rsidRPr="00101942">
        <w:rPr>
          <w:rFonts w:hint="eastAsia"/>
          <w:spacing w:val="-2"/>
          <w:szCs w:val="21"/>
        </w:rPr>
        <w:t>第</w:t>
      </w:r>
      <w:r w:rsidRPr="00101942">
        <w:rPr>
          <w:rFonts w:hint="eastAsia"/>
          <w:spacing w:val="-2"/>
          <w:szCs w:val="21"/>
        </w:rPr>
        <w:t>1</w:t>
      </w:r>
      <w:r w:rsidRPr="00101942">
        <w:rPr>
          <w:rFonts w:hint="eastAsia"/>
          <w:spacing w:val="-2"/>
          <w:szCs w:val="21"/>
        </w:rPr>
        <w:t>组：</w:t>
      </w:r>
      <w:r w:rsidRPr="00101942">
        <w:rPr>
          <w:rFonts w:hint="eastAsia"/>
          <w:spacing w:val="-2"/>
          <w:szCs w:val="21"/>
        </w:rPr>
        <w:t>5.0 mL</w:t>
      </w:r>
      <w:r w:rsidRPr="00101942">
        <w:rPr>
          <w:rFonts w:hint="eastAsia"/>
          <w:spacing w:val="-2"/>
          <w:szCs w:val="21"/>
        </w:rPr>
        <w:t>中和剂</w:t>
      </w:r>
      <w:r w:rsidRPr="00101942">
        <w:rPr>
          <w:rFonts w:hint="eastAsia"/>
          <w:spacing w:val="-2"/>
          <w:szCs w:val="21"/>
        </w:rPr>
        <w:t xml:space="preserve"> + </w:t>
      </w:r>
      <w:r w:rsidRPr="00101942">
        <w:rPr>
          <w:rFonts w:hint="eastAsia"/>
          <w:spacing w:val="-2"/>
          <w:szCs w:val="21"/>
        </w:rPr>
        <w:t>染菌载体</w:t>
      </w:r>
      <w:r w:rsidRPr="00101942">
        <w:rPr>
          <w:rFonts w:hint="eastAsia"/>
          <w:spacing w:val="-2"/>
          <w:szCs w:val="21"/>
        </w:rPr>
        <w:t xml:space="preserve"> </w:t>
      </w:r>
      <w:r w:rsidRPr="00101942">
        <w:rPr>
          <w:rFonts w:hint="eastAsia"/>
          <w:spacing w:val="-2"/>
          <w:szCs w:val="21"/>
        </w:rPr>
        <w:t>→</w:t>
      </w:r>
      <w:r w:rsidRPr="00101942">
        <w:rPr>
          <w:rFonts w:hint="eastAsia"/>
          <w:spacing w:val="-2"/>
          <w:szCs w:val="21"/>
        </w:rPr>
        <w:t xml:space="preserve"> </w:t>
      </w:r>
      <w:r w:rsidRPr="00101942">
        <w:rPr>
          <w:rFonts w:hint="eastAsia"/>
          <w:spacing w:val="-2"/>
          <w:szCs w:val="21"/>
        </w:rPr>
        <w:t>培养</w:t>
      </w:r>
      <w:r w:rsidRPr="00101942">
        <w:rPr>
          <w:rFonts w:hint="eastAsia"/>
          <w:spacing w:val="-2"/>
          <w:szCs w:val="21"/>
        </w:rPr>
        <w:t xml:space="preserve"> </w:t>
      </w:r>
    </w:p>
    <w:p w14:paraId="379ED86A" w14:textId="77777777" w:rsidR="00101942" w:rsidRDefault="00101942" w:rsidP="00101942">
      <w:pPr>
        <w:adjustRightInd w:val="0"/>
        <w:snapToGrid w:val="0"/>
        <w:spacing w:line="310" w:lineRule="atLeast"/>
        <w:ind w:left="780"/>
        <w:rPr>
          <w:spacing w:val="-2"/>
          <w:szCs w:val="21"/>
        </w:rPr>
      </w:pPr>
      <w:r w:rsidRPr="00101942">
        <w:rPr>
          <w:rFonts w:hint="eastAsia"/>
          <w:spacing w:val="-2"/>
          <w:szCs w:val="21"/>
        </w:rPr>
        <w:t>第</w:t>
      </w:r>
      <w:r w:rsidRPr="00101942">
        <w:rPr>
          <w:rFonts w:hint="eastAsia"/>
          <w:spacing w:val="-2"/>
          <w:szCs w:val="21"/>
        </w:rPr>
        <w:t>2</w:t>
      </w:r>
      <w:r w:rsidRPr="00101942">
        <w:rPr>
          <w:rFonts w:hint="eastAsia"/>
          <w:spacing w:val="-2"/>
          <w:szCs w:val="21"/>
        </w:rPr>
        <w:t>组：（含抗菌剂的载体</w:t>
      </w:r>
      <w:r w:rsidRPr="00101942">
        <w:rPr>
          <w:rFonts w:hint="eastAsia"/>
          <w:spacing w:val="-2"/>
          <w:szCs w:val="21"/>
        </w:rPr>
        <w:t xml:space="preserve"> + 5.0 mL</w:t>
      </w:r>
      <w:r w:rsidRPr="00101942">
        <w:rPr>
          <w:rFonts w:hint="eastAsia"/>
          <w:spacing w:val="-2"/>
          <w:szCs w:val="21"/>
        </w:rPr>
        <w:t>中和剂）</w:t>
      </w:r>
      <w:r w:rsidRPr="00101942">
        <w:rPr>
          <w:rFonts w:hint="eastAsia"/>
          <w:spacing w:val="-2"/>
          <w:szCs w:val="21"/>
        </w:rPr>
        <w:t xml:space="preserve">+ </w:t>
      </w:r>
      <w:r w:rsidRPr="00101942">
        <w:rPr>
          <w:rFonts w:hint="eastAsia"/>
          <w:spacing w:val="-2"/>
          <w:szCs w:val="21"/>
        </w:rPr>
        <w:t>染菌载体→</w:t>
      </w:r>
      <w:r w:rsidRPr="00101942">
        <w:rPr>
          <w:rFonts w:hint="eastAsia"/>
          <w:spacing w:val="-2"/>
          <w:szCs w:val="21"/>
        </w:rPr>
        <w:t xml:space="preserve"> </w:t>
      </w:r>
      <w:r w:rsidRPr="00101942">
        <w:rPr>
          <w:rFonts w:hint="eastAsia"/>
          <w:spacing w:val="-2"/>
          <w:szCs w:val="21"/>
        </w:rPr>
        <w:t>培养</w:t>
      </w:r>
    </w:p>
    <w:p w14:paraId="63E12E0D" w14:textId="77777777" w:rsidR="00101942" w:rsidRPr="00101942" w:rsidRDefault="00101942" w:rsidP="00101942">
      <w:pPr>
        <w:adjustRightInd w:val="0"/>
        <w:snapToGrid w:val="0"/>
        <w:spacing w:line="310" w:lineRule="atLeast"/>
        <w:ind w:left="780"/>
        <w:rPr>
          <w:spacing w:val="-2"/>
          <w:szCs w:val="21"/>
        </w:rPr>
      </w:pPr>
      <w:r w:rsidRPr="00101942">
        <w:rPr>
          <w:rFonts w:hint="eastAsia"/>
          <w:spacing w:val="-2"/>
          <w:szCs w:val="21"/>
        </w:rPr>
        <w:t>第</w:t>
      </w:r>
      <w:r w:rsidRPr="00101942">
        <w:rPr>
          <w:rFonts w:hint="eastAsia"/>
          <w:spacing w:val="-2"/>
          <w:szCs w:val="21"/>
        </w:rPr>
        <w:t>3</w:t>
      </w:r>
      <w:r w:rsidRPr="00101942">
        <w:rPr>
          <w:rFonts w:hint="eastAsia"/>
          <w:spacing w:val="-2"/>
          <w:szCs w:val="21"/>
        </w:rPr>
        <w:t>组：</w:t>
      </w:r>
      <w:r w:rsidRPr="00101942">
        <w:rPr>
          <w:rFonts w:hint="eastAsia"/>
          <w:spacing w:val="-2"/>
          <w:szCs w:val="21"/>
        </w:rPr>
        <w:t>5.0 mL</w:t>
      </w:r>
      <w:r w:rsidRPr="00101942">
        <w:rPr>
          <w:rFonts w:hint="eastAsia"/>
          <w:spacing w:val="-2"/>
          <w:szCs w:val="21"/>
        </w:rPr>
        <w:t>稀释液</w:t>
      </w:r>
      <w:r w:rsidRPr="00101942">
        <w:rPr>
          <w:rFonts w:hint="eastAsia"/>
          <w:spacing w:val="-2"/>
          <w:szCs w:val="21"/>
        </w:rPr>
        <w:t xml:space="preserve"> + </w:t>
      </w:r>
      <w:r w:rsidRPr="00101942">
        <w:rPr>
          <w:rFonts w:hint="eastAsia"/>
          <w:spacing w:val="-2"/>
          <w:szCs w:val="21"/>
        </w:rPr>
        <w:t>染菌载体→</w:t>
      </w:r>
      <w:r w:rsidRPr="00101942">
        <w:rPr>
          <w:rFonts w:hint="eastAsia"/>
          <w:spacing w:val="-2"/>
          <w:szCs w:val="21"/>
        </w:rPr>
        <w:t xml:space="preserve"> </w:t>
      </w:r>
      <w:r w:rsidRPr="00101942">
        <w:rPr>
          <w:rFonts w:hint="eastAsia"/>
          <w:spacing w:val="-2"/>
          <w:szCs w:val="21"/>
        </w:rPr>
        <w:t>培养</w:t>
      </w:r>
      <w:r w:rsidRPr="00101942">
        <w:rPr>
          <w:rFonts w:hint="eastAsia"/>
          <w:spacing w:val="-2"/>
          <w:szCs w:val="21"/>
        </w:rPr>
        <w:t xml:space="preserve"> </w:t>
      </w:r>
    </w:p>
    <w:p w14:paraId="50B096DE" w14:textId="77777777" w:rsidR="00D41341" w:rsidRDefault="00101942" w:rsidP="00D41341">
      <w:pPr>
        <w:adjustRightInd w:val="0"/>
        <w:snapToGrid w:val="0"/>
        <w:spacing w:line="310" w:lineRule="atLeast"/>
        <w:ind w:left="780"/>
        <w:rPr>
          <w:spacing w:val="-2"/>
          <w:szCs w:val="21"/>
        </w:rPr>
      </w:pPr>
      <w:r w:rsidRPr="00101942">
        <w:rPr>
          <w:rFonts w:hint="eastAsia"/>
          <w:spacing w:val="-2"/>
          <w:szCs w:val="21"/>
        </w:rPr>
        <w:t>第</w:t>
      </w:r>
      <w:r w:rsidRPr="00101942">
        <w:rPr>
          <w:rFonts w:hint="eastAsia"/>
          <w:spacing w:val="-2"/>
          <w:szCs w:val="21"/>
        </w:rPr>
        <w:t>4</w:t>
      </w:r>
      <w:r w:rsidRPr="00101942">
        <w:rPr>
          <w:rFonts w:hint="eastAsia"/>
          <w:spacing w:val="-2"/>
          <w:szCs w:val="21"/>
        </w:rPr>
        <w:t>组：稀释液</w:t>
      </w:r>
      <w:r w:rsidRPr="00101942">
        <w:rPr>
          <w:rFonts w:hint="eastAsia"/>
          <w:spacing w:val="-2"/>
          <w:szCs w:val="21"/>
        </w:rPr>
        <w:t xml:space="preserve"> + </w:t>
      </w:r>
      <w:r w:rsidRPr="00101942">
        <w:rPr>
          <w:rFonts w:hint="eastAsia"/>
          <w:spacing w:val="-2"/>
          <w:szCs w:val="21"/>
        </w:rPr>
        <w:t>中和剂</w:t>
      </w:r>
      <w:r w:rsidRPr="00101942">
        <w:rPr>
          <w:rFonts w:hint="eastAsia"/>
          <w:spacing w:val="-2"/>
          <w:szCs w:val="21"/>
        </w:rPr>
        <w:t xml:space="preserve"> + </w:t>
      </w:r>
      <w:r w:rsidRPr="00101942">
        <w:rPr>
          <w:rFonts w:hint="eastAsia"/>
          <w:spacing w:val="-2"/>
          <w:szCs w:val="21"/>
        </w:rPr>
        <w:t>培养基</w:t>
      </w:r>
      <w:r w:rsidRPr="00101942">
        <w:rPr>
          <w:rFonts w:hint="eastAsia"/>
          <w:spacing w:val="-2"/>
          <w:szCs w:val="21"/>
        </w:rPr>
        <w:t xml:space="preserve"> </w:t>
      </w:r>
      <w:r w:rsidRPr="00101942">
        <w:rPr>
          <w:rFonts w:hint="eastAsia"/>
          <w:spacing w:val="-2"/>
          <w:szCs w:val="21"/>
        </w:rPr>
        <w:t>→</w:t>
      </w:r>
      <w:r w:rsidRPr="00101942">
        <w:rPr>
          <w:rFonts w:hint="eastAsia"/>
          <w:spacing w:val="-2"/>
          <w:szCs w:val="21"/>
        </w:rPr>
        <w:t xml:space="preserve"> </w:t>
      </w:r>
      <w:r w:rsidRPr="00101942">
        <w:rPr>
          <w:rFonts w:hint="eastAsia"/>
          <w:spacing w:val="-2"/>
          <w:szCs w:val="21"/>
        </w:rPr>
        <w:t>培养</w:t>
      </w:r>
    </w:p>
    <w:p w14:paraId="21989CF0" w14:textId="77777777" w:rsidR="00D41341" w:rsidRDefault="00D41341" w:rsidP="006C01C1">
      <w:pPr>
        <w:numPr>
          <w:ilvl w:val="0"/>
          <w:numId w:val="64"/>
        </w:numPr>
        <w:adjustRightInd w:val="0"/>
        <w:snapToGrid w:val="0"/>
        <w:spacing w:line="310" w:lineRule="atLeast"/>
        <w:rPr>
          <w:spacing w:val="-2"/>
          <w:szCs w:val="21"/>
        </w:rPr>
      </w:pPr>
      <w:r>
        <w:rPr>
          <w:rFonts w:hint="eastAsia"/>
          <w:spacing w:val="-2"/>
          <w:szCs w:val="21"/>
        </w:rPr>
        <w:t>试验步骤</w:t>
      </w:r>
    </w:p>
    <w:p w14:paraId="76C9784E" w14:textId="77777777" w:rsidR="00D41341" w:rsidRDefault="00D323C9" w:rsidP="006C01C1">
      <w:pPr>
        <w:pStyle w:val="affffd"/>
        <w:numPr>
          <w:ilvl w:val="2"/>
          <w:numId w:val="32"/>
        </w:numPr>
        <w:adjustRightInd w:val="0"/>
        <w:snapToGrid w:val="0"/>
        <w:spacing w:line="310" w:lineRule="atLeast"/>
        <w:ind w:firstLineChars="0"/>
        <w:rPr>
          <w:spacing w:val="-2"/>
          <w:szCs w:val="21"/>
        </w:rPr>
      </w:pPr>
      <w:r w:rsidRPr="00D323C9">
        <w:rPr>
          <w:rFonts w:hint="eastAsia"/>
        </w:rPr>
        <w:t>根据试验分组，</w:t>
      </w:r>
      <w:r w:rsidRPr="00D323C9">
        <w:rPr>
          <w:rFonts w:hint="eastAsia"/>
          <w:spacing w:val="-2"/>
          <w:szCs w:val="21"/>
        </w:rPr>
        <w:t>准备试管和平皿，依次进行编号。</w:t>
      </w:r>
    </w:p>
    <w:p w14:paraId="2A192F5D" w14:textId="77777777" w:rsidR="00D323C9" w:rsidRDefault="00D323C9" w:rsidP="006C01C1">
      <w:pPr>
        <w:pStyle w:val="affffd"/>
        <w:numPr>
          <w:ilvl w:val="2"/>
          <w:numId w:val="32"/>
        </w:numPr>
        <w:adjustRightInd w:val="0"/>
        <w:snapToGrid w:val="0"/>
        <w:spacing w:line="310" w:lineRule="atLeast"/>
        <w:ind w:firstLineChars="0"/>
        <w:rPr>
          <w:spacing w:val="-2"/>
          <w:szCs w:val="21"/>
        </w:rPr>
      </w:pPr>
      <w:r w:rsidRPr="00D323C9">
        <w:rPr>
          <w:rFonts w:hint="eastAsia"/>
          <w:spacing w:val="-2"/>
          <w:szCs w:val="21"/>
        </w:rPr>
        <w:t>第</w:t>
      </w:r>
      <w:r w:rsidRPr="00D323C9">
        <w:rPr>
          <w:rFonts w:hint="eastAsia"/>
          <w:spacing w:val="-2"/>
          <w:szCs w:val="21"/>
        </w:rPr>
        <w:t>1</w:t>
      </w:r>
      <w:r w:rsidRPr="00D323C9">
        <w:rPr>
          <w:rFonts w:hint="eastAsia"/>
          <w:spacing w:val="-2"/>
          <w:szCs w:val="21"/>
        </w:rPr>
        <w:t>组：取</w:t>
      </w:r>
      <w:r w:rsidR="00B07D99">
        <w:rPr>
          <w:rFonts w:hint="eastAsia"/>
          <w:spacing w:val="-2"/>
          <w:szCs w:val="21"/>
        </w:rPr>
        <w:t>5.0</w:t>
      </w:r>
      <w:r w:rsidRPr="00D323C9">
        <w:rPr>
          <w:rFonts w:hint="eastAsia"/>
          <w:spacing w:val="-2"/>
          <w:szCs w:val="21"/>
        </w:rPr>
        <w:t>mL</w:t>
      </w:r>
      <w:r w:rsidRPr="00D323C9">
        <w:rPr>
          <w:rFonts w:hint="eastAsia"/>
          <w:spacing w:val="-2"/>
          <w:szCs w:val="21"/>
        </w:rPr>
        <w:t>中和剂于无菌平皿中，</w:t>
      </w:r>
      <w:r w:rsidR="00540B8B" w:rsidRPr="00AD3A74">
        <w:rPr>
          <w:rFonts w:hint="eastAsia"/>
          <w:spacing w:val="-2"/>
          <w:szCs w:val="21"/>
        </w:rPr>
        <w:t>置</w:t>
      </w:r>
      <w:r w:rsidR="00540B8B" w:rsidRPr="00AD3A74">
        <w:rPr>
          <w:rFonts w:hint="eastAsia"/>
          <w:spacing w:val="-2"/>
          <w:szCs w:val="21"/>
        </w:rPr>
        <w:t>20</w:t>
      </w:r>
      <w:r w:rsidR="00540B8B" w:rsidRPr="00AD3A74">
        <w:rPr>
          <w:rFonts w:hint="eastAsia"/>
          <w:spacing w:val="-2"/>
          <w:szCs w:val="21"/>
        </w:rPr>
        <w:t>℃±</w:t>
      </w:r>
      <w:r w:rsidR="00540B8B" w:rsidRPr="00AD3A74">
        <w:rPr>
          <w:rFonts w:hint="eastAsia"/>
          <w:spacing w:val="-2"/>
          <w:szCs w:val="21"/>
        </w:rPr>
        <w:t>1</w:t>
      </w:r>
      <w:r w:rsidR="00540B8B" w:rsidRPr="00AD3A74">
        <w:rPr>
          <w:rFonts w:hint="eastAsia"/>
          <w:spacing w:val="-2"/>
          <w:szCs w:val="21"/>
        </w:rPr>
        <w:t>℃水浴</w:t>
      </w:r>
      <w:r w:rsidR="00540B8B" w:rsidRPr="00AD3A74">
        <w:rPr>
          <w:rFonts w:hint="eastAsia"/>
          <w:spacing w:val="-2"/>
          <w:szCs w:val="21"/>
        </w:rPr>
        <w:t>5min</w:t>
      </w:r>
      <w:r w:rsidR="00540B8B" w:rsidRPr="00AD3A74">
        <w:rPr>
          <w:rFonts w:hint="eastAsia"/>
          <w:spacing w:val="-2"/>
          <w:szCs w:val="21"/>
        </w:rPr>
        <w:t>，</w:t>
      </w:r>
      <w:r w:rsidRPr="00D323C9">
        <w:rPr>
          <w:rFonts w:hint="eastAsia"/>
          <w:spacing w:val="-2"/>
          <w:szCs w:val="21"/>
        </w:rPr>
        <w:t>加入</w:t>
      </w:r>
      <w:r w:rsidRPr="00D323C9">
        <w:rPr>
          <w:rFonts w:hint="eastAsia"/>
          <w:spacing w:val="-2"/>
          <w:szCs w:val="21"/>
        </w:rPr>
        <w:t>1</w:t>
      </w:r>
      <w:r w:rsidRPr="00D323C9">
        <w:rPr>
          <w:rFonts w:hint="eastAsia"/>
          <w:spacing w:val="-2"/>
          <w:szCs w:val="21"/>
        </w:rPr>
        <w:t>片染菌载体，作用</w:t>
      </w:r>
      <w:r w:rsidRPr="00D323C9">
        <w:rPr>
          <w:rFonts w:hint="eastAsia"/>
          <w:spacing w:val="-2"/>
          <w:szCs w:val="21"/>
        </w:rPr>
        <w:t>10min</w:t>
      </w:r>
      <w:r w:rsidRPr="00D323C9">
        <w:rPr>
          <w:rFonts w:hint="eastAsia"/>
          <w:spacing w:val="-2"/>
          <w:szCs w:val="21"/>
        </w:rPr>
        <w:t>，</w:t>
      </w:r>
      <w:r w:rsidR="00AD3A74" w:rsidRPr="00AD3A74">
        <w:rPr>
          <w:rFonts w:hint="eastAsia"/>
          <w:spacing w:val="-2"/>
          <w:szCs w:val="21"/>
        </w:rPr>
        <w:t>用无菌镊子</w:t>
      </w:r>
      <w:r w:rsidRPr="00D323C9">
        <w:rPr>
          <w:rFonts w:hint="eastAsia"/>
          <w:spacing w:val="-2"/>
          <w:szCs w:val="21"/>
        </w:rPr>
        <w:t>取出菌片放入</w:t>
      </w:r>
      <w:r w:rsidRPr="00D323C9">
        <w:rPr>
          <w:rFonts w:hint="eastAsia"/>
          <w:spacing w:val="-2"/>
          <w:szCs w:val="21"/>
        </w:rPr>
        <w:t>5.0 mL</w:t>
      </w:r>
      <w:r w:rsidRPr="00D323C9">
        <w:rPr>
          <w:rFonts w:hint="eastAsia"/>
          <w:spacing w:val="-2"/>
          <w:szCs w:val="21"/>
        </w:rPr>
        <w:t>中和剂试管内，作用</w:t>
      </w:r>
      <w:r w:rsidRPr="00D323C9">
        <w:rPr>
          <w:rFonts w:hint="eastAsia"/>
          <w:spacing w:val="-2"/>
          <w:szCs w:val="21"/>
        </w:rPr>
        <w:t>10min</w:t>
      </w:r>
      <w:r w:rsidRPr="00D323C9">
        <w:rPr>
          <w:rFonts w:hint="eastAsia"/>
          <w:spacing w:val="-2"/>
          <w:szCs w:val="21"/>
        </w:rPr>
        <w:t>，置涡旋振荡器上振荡</w:t>
      </w:r>
      <w:r w:rsidRPr="00D323C9">
        <w:rPr>
          <w:rFonts w:hint="eastAsia"/>
          <w:spacing w:val="-2"/>
          <w:szCs w:val="21"/>
        </w:rPr>
        <w:t>1min</w:t>
      </w:r>
      <w:r w:rsidRPr="00D323C9">
        <w:rPr>
          <w:rFonts w:hint="eastAsia"/>
          <w:spacing w:val="-2"/>
          <w:szCs w:val="21"/>
        </w:rPr>
        <w:t>或在手掌上用力振打</w:t>
      </w:r>
      <w:r w:rsidRPr="00D323C9">
        <w:rPr>
          <w:rFonts w:hint="eastAsia"/>
          <w:spacing w:val="-2"/>
          <w:szCs w:val="21"/>
        </w:rPr>
        <w:t>80</w:t>
      </w:r>
      <w:r w:rsidRPr="00D323C9">
        <w:rPr>
          <w:rFonts w:hint="eastAsia"/>
          <w:spacing w:val="-2"/>
          <w:szCs w:val="21"/>
        </w:rPr>
        <w:t>次，将试验菌洗下，用中和剂做</w:t>
      </w:r>
      <w:r w:rsidRPr="00D323C9">
        <w:rPr>
          <w:rFonts w:hint="eastAsia"/>
          <w:spacing w:val="-2"/>
          <w:szCs w:val="21"/>
        </w:rPr>
        <w:t>10</w:t>
      </w:r>
      <w:r w:rsidRPr="00D323C9">
        <w:rPr>
          <w:rFonts w:hint="eastAsia"/>
          <w:spacing w:val="-2"/>
          <w:szCs w:val="21"/>
        </w:rPr>
        <w:t>倍系列稀释后，选择适宜稀释度，分别吸取</w:t>
      </w:r>
      <w:r w:rsidR="00660365">
        <w:rPr>
          <w:rFonts w:hint="eastAsia"/>
          <w:spacing w:val="-2"/>
          <w:szCs w:val="21"/>
        </w:rPr>
        <w:t>1.0</w:t>
      </w:r>
      <w:r w:rsidRPr="00D323C9">
        <w:rPr>
          <w:rFonts w:hint="eastAsia"/>
          <w:spacing w:val="-2"/>
          <w:szCs w:val="21"/>
        </w:rPr>
        <w:t>mL</w:t>
      </w:r>
      <w:r w:rsidRPr="00D323C9">
        <w:rPr>
          <w:rFonts w:hint="eastAsia"/>
          <w:spacing w:val="-2"/>
          <w:szCs w:val="21"/>
        </w:rPr>
        <w:t>接种于</w:t>
      </w:r>
      <w:r w:rsidRPr="00D323C9">
        <w:rPr>
          <w:rFonts w:hint="eastAsia"/>
          <w:spacing w:val="-2"/>
          <w:szCs w:val="21"/>
        </w:rPr>
        <w:t>2</w:t>
      </w:r>
      <w:r w:rsidRPr="00D323C9">
        <w:rPr>
          <w:rFonts w:hint="eastAsia"/>
          <w:spacing w:val="-2"/>
          <w:szCs w:val="21"/>
        </w:rPr>
        <w:t>个平皿中，做活菌培养计数。</w:t>
      </w:r>
    </w:p>
    <w:p w14:paraId="233AD356" w14:textId="77777777" w:rsidR="00D323C9" w:rsidRPr="00AD3A74" w:rsidRDefault="00D323C9" w:rsidP="006C01C1">
      <w:pPr>
        <w:pStyle w:val="affffd"/>
        <w:numPr>
          <w:ilvl w:val="2"/>
          <w:numId w:val="32"/>
        </w:numPr>
        <w:adjustRightInd w:val="0"/>
        <w:snapToGrid w:val="0"/>
        <w:spacing w:line="310" w:lineRule="atLeast"/>
        <w:ind w:firstLineChars="0"/>
      </w:pPr>
      <w:r>
        <w:rPr>
          <w:rFonts w:hint="eastAsia"/>
        </w:rPr>
        <w:t>第</w:t>
      </w:r>
      <w:r>
        <w:t>2</w:t>
      </w:r>
      <w:r>
        <w:rPr>
          <w:rFonts w:hint="eastAsia"/>
        </w:rPr>
        <w:t>组：</w:t>
      </w:r>
      <w:r w:rsidR="00AD3A74">
        <w:rPr>
          <w:rFonts w:hint="eastAsia"/>
        </w:rPr>
        <w:t>取</w:t>
      </w:r>
      <w:r w:rsidR="00AD3A74" w:rsidRPr="00AD3A74">
        <w:rPr>
          <w:rFonts w:hint="eastAsia"/>
          <w:spacing w:val="-2"/>
          <w:szCs w:val="21"/>
        </w:rPr>
        <w:t>5.0ml</w:t>
      </w:r>
      <w:r w:rsidR="00AD3A74" w:rsidRPr="00AD3A74">
        <w:rPr>
          <w:rFonts w:hint="eastAsia"/>
          <w:spacing w:val="-2"/>
          <w:szCs w:val="21"/>
        </w:rPr>
        <w:t>中和产物溶液</w:t>
      </w:r>
      <w:r w:rsidR="00AD3A74" w:rsidRPr="00AD3A74">
        <w:rPr>
          <w:rFonts w:hint="eastAsia"/>
          <w:spacing w:val="-2"/>
          <w:szCs w:val="21"/>
        </w:rPr>
        <w:t xml:space="preserve"> </w:t>
      </w:r>
      <w:r w:rsidR="00AD3A74" w:rsidRPr="00AD3A74">
        <w:rPr>
          <w:rFonts w:hint="eastAsia"/>
          <w:spacing w:val="-2"/>
          <w:szCs w:val="21"/>
        </w:rPr>
        <w:t>（以一片浸有</w:t>
      </w:r>
      <w:r w:rsidR="00AD3A74">
        <w:rPr>
          <w:rFonts w:hint="eastAsia"/>
        </w:rPr>
        <w:t>抗菌样品</w:t>
      </w:r>
      <w:r w:rsidR="00AD3A74" w:rsidRPr="00AD3A74">
        <w:rPr>
          <w:rFonts w:hint="eastAsia"/>
          <w:spacing w:val="-2"/>
          <w:szCs w:val="21"/>
        </w:rPr>
        <w:t>的载体置</w:t>
      </w:r>
      <w:r w:rsidR="00AD3A74" w:rsidRPr="00AD3A74">
        <w:rPr>
          <w:rFonts w:hint="eastAsia"/>
          <w:spacing w:val="-2"/>
          <w:szCs w:val="21"/>
        </w:rPr>
        <w:t xml:space="preserve"> 5.0ml </w:t>
      </w:r>
      <w:r w:rsidR="00AD3A74" w:rsidRPr="00AD3A74">
        <w:rPr>
          <w:rFonts w:hint="eastAsia"/>
          <w:spacing w:val="-2"/>
          <w:szCs w:val="21"/>
        </w:rPr>
        <w:t>中和剂内，作用</w:t>
      </w:r>
      <w:r w:rsidR="00AD3A74" w:rsidRPr="00AD3A74">
        <w:rPr>
          <w:rFonts w:hint="eastAsia"/>
          <w:spacing w:val="-2"/>
          <w:szCs w:val="21"/>
        </w:rPr>
        <w:t>10min</w:t>
      </w:r>
      <w:r w:rsidR="00AD3A74" w:rsidRPr="00AD3A74">
        <w:rPr>
          <w:rFonts w:hint="eastAsia"/>
          <w:spacing w:val="-2"/>
          <w:szCs w:val="21"/>
        </w:rPr>
        <w:t>）</w:t>
      </w:r>
      <w:r w:rsidR="00AD3A74">
        <w:rPr>
          <w:rFonts w:hint="eastAsia"/>
          <w:spacing w:val="-2"/>
          <w:szCs w:val="21"/>
        </w:rPr>
        <w:t>于无菌</w:t>
      </w:r>
      <w:r w:rsidR="00AD3A74" w:rsidRPr="00AD3A74">
        <w:rPr>
          <w:rFonts w:hint="eastAsia"/>
          <w:spacing w:val="-2"/>
          <w:szCs w:val="21"/>
        </w:rPr>
        <w:t>平皿</w:t>
      </w:r>
      <w:r w:rsidR="00540B8B">
        <w:rPr>
          <w:rFonts w:hint="eastAsia"/>
          <w:spacing w:val="-2"/>
          <w:szCs w:val="21"/>
        </w:rPr>
        <w:t>中</w:t>
      </w:r>
      <w:r w:rsidR="00AD3A74" w:rsidRPr="00AD3A74">
        <w:rPr>
          <w:rFonts w:hint="eastAsia"/>
          <w:spacing w:val="-2"/>
          <w:szCs w:val="21"/>
        </w:rPr>
        <w:t>，</w:t>
      </w:r>
      <w:r w:rsidR="00540B8B" w:rsidRPr="00AD3A74">
        <w:rPr>
          <w:rFonts w:hint="eastAsia"/>
          <w:spacing w:val="-2"/>
          <w:szCs w:val="21"/>
        </w:rPr>
        <w:t>置</w:t>
      </w:r>
      <w:r w:rsidR="00540B8B" w:rsidRPr="00AD3A74">
        <w:rPr>
          <w:rFonts w:hint="eastAsia"/>
          <w:spacing w:val="-2"/>
          <w:szCs w:val="21"/>
        </w:rPr>
        <w:t>20</w:t>
      </w:r>
      <w:r w:rsidR="00540B8B" w:rsidRPr="00AD3A74">
        <w:rPr>
          <w:rFonts w:hint="eastAsia"/>
          <w:spacing w:val="-2"/>
          <w:szCs w:val="21"/>
        </w:rPr>
        <w:t>℃±</w:t>
      </w:r>
      <w:r w:rsidR="00540B8B" w:rsidRPr="00AD3A74">
        <w:rPr>
          <w:rFonts w:hint="eastAsia"/>
          <w:spacing w:val="-2"/>
          <w:szCs w:val="21"/>
        </w:rPr>
        <w:t>1</w:t>
      </w:r>
      <w:r w:rsidR="00540B8B" w:rsidRPr="00AD3A74">
        <w:rPr>
          <w:rFonts w:hint="eastAsia"/>
          <w:spacing w:val="-2"/>
          <w:szCs w:val="21"/>
        </w:rPr>
        <w:t>℃水浴</w:t>
      </w:r>
      <w:r w:rsidR="00540B8B" w:rsidRPr="00AD3A74">
        <w:rPr>
          <w:rFonts w:hint="eastAsia"/>
          <w:spacing w:val="-2"/>
          <w:szCs w:val="21"/>
        </w:rPr>
        <w:t>5min</w:t>
      </w:r>
      <w:r w:rsidR="00540B8B" w:rsidRPr="00AD3A74">
        <w:rPr>
          <w:rFonts w:hint="eastAsia"/>
          <w:spacing w:val="-2"/>
          <w:szCs w:val="21"/>
        </w:rPr>
        <w:t>，</w:t>
      </w:r>
      <w:r w:rsidR="00AD3A74" w:rsidRPr="00D323C9">
        <w:rPr>
          <w:rFonts w:hint="eastAsia"/>
          <w:spacing w:val="-2"/>
          <w:szCs w:val="21"/>
        </w:rPr>
        <w:t>加入</w:t>
      </w:r>
      <w:r w:rsidR="00AD3A74" w:rsidRPr="00D323C9">
        <w:rPr>
          <w:rFonts w:hint="eastAsia"/>
          <w:spacing w:val="-2"/>
          <w:szCs w:val="21"/>
        </w:rPr>
        <w:t>1</w:t>
      </w:r>
      <w:r w:rsidR="00AD3A74" w:rsidRPr="00D323C9">
        <w:rPr>
          <w:rFonts w:hint="eastAsia"/>
          <w:spacing w:val="-2"/>
          <w:szCs w:val="21"/>
        </w:rPr>
        <w:t>片染菌载体，作用</w:t>
      </w:r>
      <w:r w:rsidR="00AD3A74" w:rsidRPr="00D323C9">
        <w:rPr>
          <w:rFonts w:hint="eastAsia"/>
          <w:spacing w:val="-2"/>
          <w:szCs w:val="21"/>
        </w:rPr>
        <w:t>10min</w:t>
      </w:r>
      <w:r w:rsidR="00AD3A74" w:rsidRPr="00D323C9">
        <w:rPr>
          <w:rFonts w:hint="eastAsia"/>
          <w:spacing w:val="-2"/>
          <w:szCs w:val="21"/>
        </w:rPr>
        <w:t>，</w:t>
      </w:r>
      <w:r w:rsidRPr="00AD3A74">
        <w:rPr>
          <w:rFonts w:hint="eastAsia"/>
          <w:spacing w:val="-2"/>
          <w:szCs w:val="21"/>
        </w:rPr>
        <w:t>用无菌镊子取出染菌载体移入含</w:t>
      </w:r>
      <w:r w:rsidR="00660365">
        <w:rPr>
          <w:spacing w:val="-2"/>
          <w:szCs w:val="21"/>
        </w:rPr>
        <w:t>5.0</w:t>
      </w:r>
      <w:r w:rsidRPr="00AD3A74">
        <w:rPr>
          <w:spacing w:val="-2"/>
          <w:szCs w:val="21"/>
        </w:rPr>
        <w:t>mL</w:t>
      </w:r>
      <w:r w:rsidRPr="00AD3A74">
        <w:rPr>
          <w:rFonts w:hint="eastAsia"/>
          <w:spacing w:val="-2"/>
          <w:szCs w:val="21"/>
        </w:rPr>
        <w:t>中和产物试管</w:t>
      </w:r>
      <w:r w:rsidR="00AD3A74">
        <w:rPr>
          <w:rFonts w:hint="eastAsia"/>
          <w:spacing w:val="-2"/>
          <w:szCs w:val="21"/>
        </w:rPr>
        <w:t>内</w:t>
      </w:r>
      <w:r w:rsidRPr="00AD3A74">
        <w:rPr>
          <w:rFonts w:hint="eastAsia"/>
          <w:spacing w:val="-2"/>
          <w:szCs w:val="21"/>
        </w:rPr>
        <w:t>，作用</w:t>
      </w:r>
      <w:r w:rsidRPr="00AD3A74">
        <w:rPr>
          <w:spacing w:val="-2"/>
          <w:szCs w:val="21"/>
        </w:rPr>
        <w:t>10min</w:t>
      </w:r>
      <w:r w:rsidRPr="00AD3A74">
        <w:rPr>
          <w:rFonts w:hint="eastAsia"/>
          <w:spacing w:val="-2"/>
          <w:szCs w:val="21"/>
        </w:rPr>
        <w:t>，</w:t>
      </w:r>
      <w:r w:rsidR="00AD3A74" w:rsidRPr="00D323C9">
        <w:rPr>
          <w:rFonts w:hint="eastAsia"/>
          <w:spacing w:val="-2"/>
          <w:szCs w:val="21"/>
        </w:rPr>
        <w:t>置涡旋振荡器上振荡</w:t>
      </w:r>
      <w:r w:rsidR="00AD3A74" w:rsidRPr="00D323C9">
        <w:rPr>
          <w:rFonts w:hint="eastAsia"/>
          <w:spacing w:val="-2"/>
          <w:szCs w:val="21"/>
        </w:rPr>
        <w:t>1min</w:t>
      </w:r>
      <w:r w:rsidR="00AD3A74" w:rsidRPr="00D323C9">
        <w:rPr>
          <w:rFonts w:hint="eastAsia"/>
          <w:spacing w:val="-2"/>
          <w:szCs w:val="21"/>
        </w:rPr>
        <w:t>或在手掌上用力振打</w:t>
      </w:r>
      <w:r w:rsidR="00AD3A74" w:rsidRPr="00D323C9">
        <w:rPr>
          <w:rFonts w:hint="eastAsia"/>
          <w:spacing w:val="-2"/>
          <w:szCs w:val="21"/>
        </w:rPr>
        <w:t>80</w:t>
      </w:r>
      <w:r w:rsidR="00AD3A74" w:rsidRPr="00D323C9">
        <w:rPr>
          <w:rFonts w:hint="eastAsia"/>
          <w:spacing w:val="-2"/>
          <w:szCs w:val="21"/>
        </w:rPr>
        <w:t>次，将试验菌洗下，用中和</w:t>
      </w:r>
      <w:r w:rsidR="00540B8B">
        <w:rPr>
          <w:rFonts w:hint="eastAsia"/>
          <w:spacing w:val="-2"/>
          <w:szCs w:val="21"/>
        </w:rPr>
        <w:t>产物</w:t>
      </w:r>
      <w:r w:rsidR="00AD3A74" w:rsidRPr="00D323C9">
        <w:rPr>
          <w:rFonts w:hint="eastAsia"/>
          <w:spacing w:val="-2"/>
          <w:szCs w:val="21"/>
        </w:rPr>
        <w:t>做</w:t>
      </w:r>
      <w:r w:rsidR="00AD3A74" w:rsidRPr="00D323C9">
        <w:rPr>
          <w:rFonts w:hint="eastAsia"/>
          <w:spacing w:val="-2"/>
          <w:szCs w:val="21"/>
        </w:rPr>
        <w:t>10</w:t>
      </w:r>
      <w:r w:rsidR="00AD3A74" w:rsidRPr="00D323C9">
        <w:rPr>
          <w:rFonts w:hint="eastAsia"/>
          <w:spacing w:val="-2"/>
          <w:szCs w:val="21"/>
        </w:rPr>
        <w:t>倍系列稀释后，选择适宜稀释度，分别吸取</w:t>
      </w:r>
      <w:r w:rsidR="00B07D99">
        <w:rPr>
          <w:rFonts w:hint="eastAsia"/>
          <w:spacing w:val="-2"/>
          <w:szCs w:val="21"/>
        </w:rPr>
        <w:t>1.0</w:t>
      </w:r>
      <w:r w:rsidR="00AD3A74" w:rsidRPr="00D323C9">
        <w:rPr>
          <w:rFonts w:hint="eastAsia"/>
          <w:spacing w:val="-2"/>
          <w:szCs w:val="21"/>
        </w:rPr>
        <w:t>mL</w:t>
      </w:r>
      <w:r w:rsidR="00AD3A74" w:rsidRPr="00D323C9">
        <w:rPr>
          <w:rFonts w:hint="eastAsia"/>
          <w:spacing w:val="-2"/>
          <w:szCs w:val="21"/>
        </w:rPr>
        <w:t>接种于</w:t>
      </w:r>
      <w:r w:rsidR="00AD3A74" w:rsidRPr="00D323C9">
        <w:rPr>
          <w:rFonts w:hint="eastAsia"/>
          <w:spacing w:val="-2"/>
          <w:szCs w:val="21"/>
        </w:rPr>
        <w:t>2</w:t>
      </w:r>
      <w:r w:rsidR="00AD3A74" w:rsidRPr="00D323C9">
        <w:rPr>
          <w:rFonts w:hint="eastAsia"/>
          <w:spacing w:val="-2"/>
          <w:szCs w:val="21"/>
        </w:rPr>
        <w:t>个平皿中，做活菌培养计数。</w:t>
      </w:r>
    </w:p>
    <w:p w14:paraId="22CA47D6" w14:textId="77777777" w:rsidR="00AD3A74" w:rsidRDefault="00AD3A74" w:rsidP="006C01C1">
      <w:pPr>
        <w:pStyle w:val="affffd"/>
        <w:numPr>
          <w:ilvl w:val="2"/>
          <w:numId w:val="32"/>
        </w:numPr>
        <w:adjustRightInd w:val="0"/>
        <w:snapToGrid w:val="0"/>
        <w:spacing w:line="310" w:lineRule="atLeast"/>
        <w:ind w:firstLineChars="0"/>
        <w:rPr>
          <w:spacing w:val="-2"/>
          <w:szCs w:val="21"/>
        </w:rPr>
      </w:pPr>
      <w:r w:rsidRPr="00AD3A74">
        <w:rPr>
          <w:rFonts w:hint="eastAsia"/>
          <w:spacing w:val="-2"/>
          <w:szCs w:val="21"/>
        </w:rPr>
        <w:t>第</w:t>
      </w:r>
      <w:r w:rsidRPr="00AD3A74">
        <w:rPr>
          <w:rFonts w:hint="eastAsia"/>
          <w:spacing w:val="-2"/>
          <w:szCs w:val="21"/>
        </w:rPr>
        <w:t>3</w:t>
      </w:r>
      <w:r w:rsidRPr="00AD3A74">
        <w:rPr>
          <w:rFonts w:hint="eastAsia"/>
          <w:spacing w:val="-2"/>
          <w:szCs w:val="21"/>
        </w:rPr>
        <w:t>组：取</w:t>
      </w:r>
      <w:r w:rsidR="00B07D99">
        <w:rPr>
          <w:rFonts w:hint="eastAsia"/>
          <w:spacing w:val="-2"/>
          <w:szCs w:val="21"/>
        </w:rPr>
        <w:t>5.0</w:t>
      </w:r>
      <w:r w:rsidRPr="00AD3A74">
        <w:rPr>
          <w:rFonts w:hint="eastAsia"/>
          <w:spacing w:val="-2"/>
          <w:szCs w:val="21"/>
        </w:rPr>
        <w:t>ml PBS</w:t>
      </w:r>
      <w:r w:rsidRPr="00AD3A74">
        <w:rPr>
          <w:rFonts w:hint="eastAsia"/>
          <w:spacing w:val="-2"/>
          <w:szCs w:val="21"/>
        </w:rPr>
        <w:t>于无菌平皿中，置</w:t>
      </w:r>
      <w:r w:rsidRPr="00AD3A74">
        <w:rPr>
          <w:rFonts w:hint="eastAsia"/>
          <w:spacing w:val="-2"/>
          <w:szCs w:val="21"/>
        </w:rPr>
        <w:t>20</w:t>
      </w:r>
      <w:r w:rsidRPr="00AD3A74">
        <w:rPr>
          <w:rFonts w:hint="eastAsia"/>
          <w:spacing w:val="-2"/>
          <w:szCs w:val="21"/>
        </w:rPr>
        <w:t>℃±</w:t>
      </w:r>
      <w:r w:rsidRPr="00AD3A74">
        <w:rPr>
          <w:rFonts w:hint="eastAsia"/>
          <w:spacing w:val="-2"/>
          <w:szCs w:val="21"/>
        </w:rPr>
        <w:t>1</w:t>
      </w:r>
      <w:r w:rsidRPr="00AD3A74">
        <w:rPr>
          <w:rFonts w:hint="eastAsia"/>
          <w:spacing w:val="-2"/>
          <w:szCs w:val="21"/>
        </w:rPr>
        <w:t>℃水浴</w:t>
      </w:r>
      <w:r w:rsidRPr="00AD3A74">
        <w:rPr>
          <w:rFonts w:hint="eastAsia"/>
          <w:spacing w:val="-2"/>
          <w:szCs w:val="21"/>
        </w:rPr>
        <w:t>5min</w:t>
      </w:r>
      <w:r w:rsidRPr="00AD3A74">
        <w:rPr>
          <w:rFonts w:hint="eastAsia"/>
          <w:spacing w:val="-2"/>
          <w:szCs w:val="21"/>
        </w:rPr>
        <w:t>，加入</w:t>
      </w:r>
      <w:r w:rsidRPr="00AD3A74">
        <w:rPr>
          <w:rFonts w:hint="eastAsia"/>
          <w:spacing w:val="-2"/>
          <w:szCs w:val="21"/>
        </w:rPr>
        <w:t>1</w:t>
      </w:r>
      <w:r w:rsidRPr="00AD3A74">
        <w:rPr>
          <w:rFonts w:hint="eastAsia"/>
          <w:spacing w:val="-2"/>
          <w:szCs w:val="21"/>
        </w:rPr>
        <w:t>片染菌载体，作用</w:t>
      </w:r>
      <w:r w:rsidRPr="00AD3A74">
        <w:rPr>
          <w:rFonts w:hint="eastAsia"/>
          <w:spacing w:val="-2"/>
          <w:szCs w:val="21"/>
        </w:rPr>
        <w:t>10min</w:t>
      </w:r>
      <w:r w:rsidRPr="00AD3A74">
        <w:rPr>
          <w:rFonts w:hint="eastAsia"/>
          <w:spacing w:val="-2"/>
          <w:szCs w:val="21"/>
        </w:rPr>
        <w:t>，取出菌片放入</w:t>
      </w:r>
      <w:r w:rsidR="00B07D99">
        <w:rPr>
          <w:rFonts w:hint="eastAsia"/>
          <w:spacing w:val="-2"/>
          <w:szCs w:val="21"/>
        </w:rPr>
        <w:t>5.0</w:t>
      </w:r>
      <w:r w:rsidRPr="00AD3A74">
        <w:rPr>
          <w:rFonts w:hint="eastAsia"/>
          <w:spacing w:val="-2"/>
          <w:szCs w:val="21"/>
        </w:rPr>
        <w:t>mL PBS</w:t>
      </w:r>
      <w:r w:rsidRPr="00AD3A74">
        <w:rPr>
          <w:rFonts w:hint="eastAsia"/>
          <w:spacing w:val="-2"/>
          <w:szCs w:val="21"/>
        </w:rPr>
        <w:t>试管内，作用</w:t>
      </w:r>
      <w:r w:rsidRPr="00AD3A74">
        <w:rPr>
          <w:rFonts w:hint="eastAsia"/>
          <w:spacing w:val="-2"/>
          <w:szCs w:val="21"/>
        </w:rPr>
        <w:t>10min</w:t>
      </w:r>
      <w:r w:rsidRPr="00AD3A74">
        <w:rPr>
          <w:rFonts w:hint="eastAsia"/>
          <w:spacing w:val="-2"/>
          <w:szCs w:val="21"/>
        </w:rPr>
        <w:t>后，</w:t>
      </w:r>
      <w:r w:rsidR="00540B8B" w:rsidRPr="00D323C9">
        <w:rPr>
          <w:rFonts w:hint="eastAsia"/>
          <w:spacing w:val="-2"/>
          <w:szCs w:val="21"/>
        </w:rPr>
        <w:t>置涡旋振荡器上振荡</w:t>
      </w:r>
      <w:r w:rsidR="00540B8B" w:rsidRPr="00D323C9">
        <w:rPr>
          <w:rFonts w:hint="eastAsia"/>
          <w:spacing w:val="-2"/>
          <w:szCs w:val="21"/>
        </w:rPr>
        <w:t>1min</w:t>
      </w:r>
      <w:r w:rsidR="00540B8B" w:rsidRPr="00D323C9">
        <w:rPr>
          <w:rFonts w:hint="eastAsia"/>
          <w:spacing w:val="-2"/>
          <w:szCs w:val="21"/>
        </w:rPr>
        <w:t>或在手掌上用力振打</w:t>
      </w:r>
      <w:r w:rsidR="00540B8B" w:rsidRPr="00D323C9">
        <w:rPr>
          <w:rFonts w:hint="eastAsia"/>
          <w:spacing w:val="-2"/>
          <w:szCs w:val="21"/>
        </w:rPr>
        <w:t>80</w:t>
      </w:r>
      <w:r w:rsidR="00540B8B" w:rsidRPr="00D323C9">
        <w:rPr>
          <w:rFonts w:hint="eastAsia"/>
          <w:spacing w:val="-2"/>
          <w:szCs w:val="21"/>
        </w:rPr>
        <w:t>次</w:t>
      </w:r>
      <w:r w:rsidRPr="00AD3A74">
        <w:rPr>
          <w:rFonts w:hint="eastAsia"/>
          <w:spacing w:val="-2"/>
          <w:szCs w:val="21"/>
        </w:rPr>
        <w:t>，将试验菌洗下，用</w:t>
      </w:r>
      <w:r w:rsidRPr="00AD3A74">
        <w:rPr>
          <w:rFonts w:hint="eastAsia"/>
          <w:spacing w:val="-2"/>
          <w:szCs w:val="21"/>
        </w:rPr>
        <w:t>PBS</w:t>
      </w:r>
      <w:r w:rsidRPr="00AD3A74">
        <w:rPr>
          <w:rFonts w:hint="eastAsia"/>
          <w:spacing w:val="-2"/>
          <w:szCs w:val="21"/>
        </w:rPr>
        <w:t>做</w:t>
      </w:r>
      <w:r w:rsidRPr="00AD3A74">
        <w:rPr>
          <w:rFonts w:hint="eastAsia"/>
          <w:spacing w:val="-2"/>
          <w:szCs w:val="21"/>
        </w:rPr>
        <w:t>10</w:t>
      </w:r>
      <w:r w:rsidRPr="00AD3A74">
        <w:rPr>
          <w:rFonts w:hint="eastAsia"/>
          <w:spacing w:val="-2"/>
          <w:szCs w:val="21"/>
        </w:rPr>
        <w:t>倍系列稀释</w:t>
      </w:r>
      <w:r w:rsidRPr="00AD3A74">
        <w:rPr>
          <w:rFonts w:hint="eastAsia"/>
          <w:spacing w:val="-2"/>
          <w:szCs w:val="21"/>
        </w:rPr>
        <w:t xml:space="preserve">, </w:t>
      </w:r>
      <w:r w:rsidRPr="00AD3A74">
        <w:rPr>
          <w:rFonts w:hint="eastAsia"/>
          <w:spacing w:val="-2"/>
          <w:szCs w:val="21"/>
        </w:rPr>
        <w:t>选适宜稀释度分别吸取</w:t>
      </w:r>
      <w:r w:rsidR="00B07D99">
        <w:rPr>
          <w:rFonts w:hint="eastAsia"/>
          <w:spacing w:val="-2"/>
          <w:szCs w:val="21"/>
        </w:rPr>
        <w:t>1.0</w:t>
      </w:r>
      <w:r w:rsidRPr="00AD3A74">
        <w:rPr>
          <w:rFonts w:hint="eastAsia"/>
          <w:spacing w:val="-2"/>
          <w:szCs w:val="21"/>
        </w:rPr>
        <w:t>mL</w:t>
      </w:r>
      <w:r w:rsidRPr="00AD3A74">
        <w:rPr>
          <w:rFonts w:hint="eastAsia"/>
          <w:spacing w:val="-2"/>
          <w:szCs w:val="21"/>
        </w:rPr>
        <w:t>接种于</w:t>
      </w:r>
      <w:r w:rsidRPr="00AD3A74">
        <w:rPr>
          <w:rFonts w:hint="eastAsia"/>
          <w:spacing w:val="-2"/>
          <w:szCs w:val="21"/>
        </w:rPr>
        <w:t>2</w:t>
      </w:r>
      <w:r w:rsidRPr="00AD3A74">
        <w:rPr>
          <w:rFonts w:hint="eastAsia"/>
          <w:spacing w:val="-2"/>
          <w:szCs w:val="21"/>
        </w:rPr>
        <w:t>个平皿中，做活菌培养计数。</w:t>
      </w:r>
    </w:p>
    <w:p w14:paraId="45329C0E" w14:textId="77777777" w:rsidR="00540B8B" w:rsidRPr="00D323C9" w:rsidRDefault="00540B8B" w:rsidP="006C01C1">
      <w:pPr>
        <w:pStyle w:val="affffd"/>
        <w:numPr>
          <w:ilvl w:val="2"/>
          <w:numId w:val="32"/>
        </w:numPr>
        <w:adjustRightInd w:val="0"/>
        <w:snapToGrid w:val="0"/>
        <w:spacing w:line="310" w:lineRule="atLeast"/>
        <w:ind w:firstLineChars="0"/>
        <w:rPr>
          <w:spacing w:val="-2"/>
          <w:szCs w:val="21"/>
        </w:rPr>
      </w:pPr>
      <w:r>
        <w:rPr>
          <w:rFonts w:hint="eastAsia"/>
          <w:spacing w:val="-2"/>
          <w:szCs w:val="21"/>
        </w:rPr>
        <w:t>第</w:t>
      </w:r>
      <w:r>
        <w:rPr>
          <w:rFonts w:hint="eastAsia"/>
          <w:spacing w:val="-2"/>
          <w:szCs w:val="21"/>
        </w:rPr>
        <w:t>4</w:t>
      </w:r>
      <w:r>
        <w:rPr>
          <w:rFonts w:hint="eastAsia"/>
          <w:spacing w:val="-2"/>
          <w:szCs w:val="21"/>
        </w:rPr>
        <w:t>组：分别</w:t>
      </w:r>
      <w:r w:rsidRPr="00540B8B">
        <w:rPr>
          <w:rFonts w:hint="eastAsia"/>
          <w:spacing w:val="-2"/>
          <w:szCs w:val="21"/>
        </w:rPr>
        <w:t>吸取稀释液（</w:t>
      </w:r>
      <w:r w:rsidRPr="00540B8B">
        <w:rPr>
          <w:rFonts w:hint="eastAsia"/>
          <w:spacing w:val="-2"/>
          <w:szCs w:val="21"/>
        </w:rPr>
        <w:t>PBS</w:t>
      </w:r>
      <w:r w:rsidRPr="00540B8B">
        <w:rPr>
          <w:rFonts w:hint="eastAsia"/>
          <w:spacing w:val="-2"/>
          <w:szCs w:val="21"/>
        </w:rPr>
        <w:t>）与中和剂各</w:t>
      </w:r>
      <w:r w:rsidR="00B07D99">
        <w:rPr>
          <w:rFonts w:hint="eastAsia"/>
          <w:spacing w:val="-2"/>
          <w:szCs w:val="21"/>
        </w:rPr>
        <w:t>1.0</w:t>
      </w:r>
      <w:r w:rsidRPr="00540B8B">
        <w:rPr>
          <w:rFonts w:hint="eastAsia"/>
          <w:spacing w:val="-2"/>
          <w:szCs w:val="21"/>
        </w:rPr>
        <w:t>mL</w:t>
      </w:r>
      <w:r w:rsidRPr="00540B8B">
        <w:rPr>
          <w:rFonts w:hint="eastAsia"/>
          <w:spacing w:val="-2"/>
          <w:szCs w:val="21"/>
        </w:rPr>
        <w:t>于同一无菌平皿内，倒入同批次的培养基</w:t>
      </w:r>
      <w:r w:rsidR="00B07D99">
        <w:rPr>
          <w:rFonts w:hint="eastAsia"/>
          <w:spacing w:val="-2"/>
          <w:szCs w:val="21"/>
        </w:rPr>
        <w:t>15</w:t>
      </w:r>
      <w:r w:rsidRPr="00540B8B">
        <w:rPr>
          <w:rFonts w:hint="eastAsia"/>
          <w:spacing w:val="-2"/>
          <w:szCs w:val="21"/>
        </w:rPr>
        <w:t>mL</w:t>
      </w:r>
      <w:r w:rsidRPr="00540B8B">
        <w:rPr>
          <w:rFonts w:hint="eastAsia"/>
          <w:spacing w:val="-2"/>
          <w:szCs w:val="21"/>
        </w:rPr>
        <w:t>～</w:t>
      </w:r>
      <w:r w:rsidR="00B07D99">
        <w:rPr>
          <w:rFonts w:hint="eastAsia"/>
          <w:spacing w:val="-2"/>
          <w:szCs w:val="21"/>
        </w:rPr>
        <w:t>20</w:t>
      </w:r>
      <w:r w:rsidRPr="00540B8B">
        <w:rPr>
          <w:rFonts w:hint="eastAsia"/>
          <w:spacing w:val="-2"/>
          <w:szCs w:val="21"/>
        </w:rPr>
        <w:t>mL</w:t>
      </w:r>
      <w:r w:rsidRPr="00540B8B">
        <w:rPr>
          <w:rFonts w:hint="eastAsia"/>
          <w:spacing w:val="-2"/>
          <w:szCs w:val="21"/>
        </w:rPr>
        <w:t>，培养观察。</w:t>
      </w:r>
    </w:p>
    <w:p w14:paraId="4199B195" w14:textId="77777777" w:rsidR="00D323C9" w:rsidRDefault="00540B8B" w:rsidP="006C01C1">
      <w:pPr>
        <w:numPr>
          <w:ilvl w:val="0"/>
          <w:numId w:val="64"/>
        </w:numPr>
        <w:adjustRightInd w:val="0"/>
        <w:snapToGrid w:val="0"/>
        <w:spacing w:line="310" w:lineRule="atLeast"/>
        <w:rPr>
          <w:spacing w:val="-2"/>
          <w:szCs w:val="21"/>
        </w:rPr>
      </w:pPr>
      <w:r>
        <w:rPr>
          <w:rFonts w:hint="eastAsia"/>
          <w:spacing w:val="-2"/>
          <w:szCs w:val="21"/>
        </w:rPr>
        <w:t>结果判定</w:t>
      </w:r>
    </w:p>
    <w:p w14:paraId="403E7B91" w14:textId="77777777" w:rsidR="00540B8B" w:rsidRPr="005C5BFE" w:rsidRDefault="00540B8B" w:rsidP="006C01C1">
      <w:pPr>
        <w:pStyle w:val="affffd"/>
        <w:numPr>
          <w:ilvl w:val="0"/>
          <w:numId w:val="57"/>
        </w:numPr>
        <w:adjustRightInd w:val="0"/>
        <w:snapToGrid w:val="0"/>
        <w:spacing w:line="310" w:lineRule="atLeast"/>
        <w:ind w:firstLineChars="0"/>
      </w:pPr>
      <w:r w:rsidRPr="005C5BFE">
        <w:t>1</w:t>
      </w:r>
      <w:r w:rsidRPr="005C5BFE">
        <w:t>、</w:t>
      </w:r>
      <w:r w:rsidRPr="005C5BFE">
        <w:t>2</w:t>
      </w:r>
      <w:r w:rsidRPr="005C5BFE">
        <w:t>、</w:t>
      </w:r>
      <w:r w:rsidRPr="005C5BFE">
        <w:t>3</w:t>
      </w:r>
      <w:r w:rsidRPr="005C5BFE">
        <w:t>组菌数相似，回收菌量在</w:t>
      </w:r>
      <w:r w:rsidRPr="005C5BFE">
        <w:t>1×10</w:t>
      </w:r>
      <w:r w:rsidRPr="00540B8B">
        <w:rPr>
          <w:vertAlign w:val="superscript"/>
        </w:rPr>
        <w:t>4</w:t>
      </w:r>
      <w:r w:rsidRPr="005C5BFE">
        <w:t>CFU/mL</w:t>
      </w:r>
      <w:r w:rsidRPr="005C5BFE">
        <w:t>～</w:t>
      </w:r>
      <w:r w:rsidRPr="005C5BFE">
        <w:t>9×10</w:t>
      </w:r>
      <w:r w:rsidRPr="00540B8B">
        <w:rPr>
          <w:vertAlign w:val="superscript"/>
        </w:rPr>
        <w:t>4</w:t>
      </w:r>
      <w:r w:rsidRPr="005C5BFE">
        <w:t>CFU/mL</w:t>
      </w:r>
      <w:r w:rsidRPr="005C5BFE">
        <w:t>之间，并且其组间误差率</w:t>
      </w:r>
      <w:r w:rsidRPr="005C5BFE">
        <w:t>≤15</w:t>
      </w:r>
      <w:r w:rsidRPr="005C5BFE">
        <w:t>％。第</w:t>
      </w:r>
      <w:r w:rsidRPr="005C5BFE">
        <w:t>1</w:t>
      </w:r>
      <w:r w:rsidRPr="005C5BFE">
        <w:t>、</w:t>
      </w:r>
      <w:r w:rsidRPr="005C5BFE">
        <w:t>2</w:t>
      </w:r>
      <w:r w:rsidRPr="005C5BFE">
        <w:t>、</w:t>
      </w:r>
      <w:r w:rsidRPr="005C5BFE">
        <w:t>3</w:t>
      </w:r>
      <w:r w:rsidRPr="005C5BFE">
        <w:t>组间菌落数误差率计算公式如下。</w:t>
      </w:r>
    </w:p>
    <w:p w14:paraId="38174CBB" w14:textId="77777777" w:rsidR="00540B8B" w:rsidRPr="00540B8B" w:rsidRDefault="00540B8B" w:rsidP="00540B8B">
      <w:pPr>
        <w:ind w:left="284"/>
        <w:rPr>
          <w:szCs w:val="21"/>
        </w:rPr>
      </w:pPr>
      <m:oMathPara>
        <m:oMath>
          <m:r>
            <m:rPr>
              <m:sty m:val="p"/>
            </m:rPr>
            <w:rPr>
              <w:rFonts w:ascii="Cambria Math" w:eastAsiaTheme="minorEastAsia" w:hAnsi="Cambria Math"/>
              <w:szCs w:val="21"/>
            </w:rPr>
            <m:t>组间菌落数误差率</m:t>
          </m:r>
          <m:r>
            <m:rPr>
              <m:sty m:val="p"/>
            </m:rPr>
            <w:rPr>
              <w:rFonts w:ascii="Cambria Math" w:eastAsiaTheme="minorEastAsia" w:hAnsi="Cambria Math"/>
              <w:szCs w:val="21"/>
            </w:rPr>
            <m:t>=</m:t>
          </m:r>
          <m:f>
            <m:fPr>
              <m:ctrlPr>
                <w:rPr>
                  <w:rFonts w:ascii="Cambria Math" w:eastAsiaTheme="minorEastAsia" w:hAnsi="Cambria Math"/>
                  <w:szCs w:val="21"/>
                </w:rPr>
              </m:ctrlPr>
            </m:fPr>
            <m:num>
              <m:d>
                <m:dPr>
                  <m:begChr m:val="（"/>
                  <m:endChr m:val="）"/>
                  <m:ctrlPr>
                    <w:rPr>
                      <w:rFonts w:ascii="Cambria Math" w:eastAsiaTheme="minorEastAsia" w:hAnsi="Cambria Math"/>
                      <w:szCs w:val="21"/>
                    </w:rPr>
                  </m:ctrlPr>
                </m:dPr>
                <m:e>
                  <m:r>
                    <m:rPr>
                      <m:sty m:val="p"/>
                    </m:rPr>
                    <w:rPr>
                      <w:rFonts w:ascii="Cambria Math" w:eastAsiaTheme="minorEastAsia" w:hAnsi="Cambria Math"/>
                      <w:szCs w:val="21"/>
                    </w:rPr>
                    <m:t>三组间菌落平均数</m:t>
                  </m:r>
                  <m:r>
                    <m:rPr>
                      <m:sty m:val="p"/>
                    </m:rPr>
                    <w:rPr>
                      <w:rFonts w:ascii="Cambria Math" w:eastAsiaTheme="minorEastAsia" w:hAnsi="Cambria Math"/>
                      <w:szCs w:val="21"/>
                    </w:rPr>
                    <m:t>-</m:t>
                  </m:r>
                  <m:r>
                    <m:rPr>
                      <m:sty m:val="p"/>
                    </m:rPr>
                    <w:rPr>
                      <w:rFonts w:ascii="Cambria Math" w:eastAsiaTheme="minorEastAsia" w:hAnsi="Cambria Math"/>
                      <w:szCs w:val="21"/>
                    </w:rPr>
                    <m:t>各组菌落平均数</m:t>
                  </m:r>
                </m:e>
              </m:d>
              <m:r>
                <m:rPr>
                  <m:sty m:val="p"/>
                </m:rPr>
                <w:rPr>
                  <w:rFonts w:ascii="Cambria Math" w:eastAsiaTheme="minorEastAsia" w:hAnsi="Cambria Math"/>
                  <w:szCs w:val="21"/>
                </w:rPr>
                <m:t>的绝对值之和</m:t>
              </m:r>
            </m:num>
            <m:den>
              <m:r>
                <m:rPr>
                  <m:sty m:val="p"/>
                </m:rPr>
                <w:rPr>
                  <w:rFonts w:ascii="Cambria Math" w:eastAsiaTheme="minorEastAsia" w:hAnsi="Cambria Math"/>
                  <w:szCs w:val="21"/>
                </w:rPr>
                <m:t>3</m:t>
              </m:r>
              <m:r>
                <w:rPr>
                  <w:rFonts w:ascii="Cambria Math" w:eastAsiaTheme="minorEastAsia" w:hAnsi="Cambria Math"/>
                  <w:szCs w:val="21"/>
                </w:rPr>
                <m:t>×</m:t>
              </m:r>
              <m:r>
                <w:rPr>
                  <w:rFonts w:ascii="Cambria Math" w:eastAsiaTheme="minorEastAsia" w:hAnsi="Cambria Math"/>
                  <w:szCs w:val="21"/>
                </w:rPr>
                <m:t>三组间菌落平均数</m:t>
              </m:r>
            </m:den>
          </m:f>
          <m:r>
            <w:rPr>
              <w:rFonts w:ascii="Cambria Math" w:hAnsi="Cambria Math"/>
              <w:szCs w:val="21"/>
            </w:rPr>
            <m:t>×</m:t>
          </m:r>
          <m:r>
            <w:rPr>
              <w:rFonts w:ascii="Cambria Math" w:eastAsiaTheme="minorEastAsia" w:hAnsi="Cambria Math"/>
              <w:szCs w:val="21"/>
            </w:rPr>
            <m:t>100%</m:t>
          </m:r>
        </m:oMath>
      </m:oMathPara>
    </w:p>
    <w:p w14:paraId="70E780B7" w14:textId="77777777" w:rsidR="00540B8B" w:rsidRDefault="00540B8B" w:rsidP="006C01C1">
      <w:pPr>
        <w:pStyle w:val="affffd"/>
        <w:numPr>
          <w:ilvl w:val="0"/>
          <w:numId w:val="57"/>
        </w:numPr>
        <w:adjustRightInd w:val="0"/>
        <w:snapToGrid w:val="0"/>
        <w:spacing w:line="310" w:lineRule="atLeast"/>
        <w:ind w:firstLineChars="0"/>
      </w:pPr>
      <w:r w:rsidRPr="005C5BFE">
        <w:t>4</w:t>
      </w:r>
      <w:r w:rsidRPr="005C5BFE">
        <w:t>组无菌生长。</w:t>
      </w:r>
    </w:p>
    <w:p w14:paraId="7C41E410" w14:textId="77777777" w:rsidR="00101942" w:rsidRDefault="00540B8B" w:rsidP="006C01C1">
      <w:pPr>
        <w:pStyle w:val="affffd"/>
        <w:numPr>
          <w:ilvl w:val="0"/>
          <w:numId w:val="57"/>
        </w:numPr>
        <w:adjustRightInd w:val="0"/>
        <w:snapToGrid w:val="0"/>
        <w:spacing w:line="310" w:lineRule="atLeast"/>
        <w:ind w:firstLineChars="0"/>
      </w:pPr>
      <w:r w:rsidRPr="005C5BFE">
        <w:t>连续</w:t>
      </w:r>
      <w:r w:rsidRPr="005C5BFE">
        <w:t>3</w:t>
      </w:r>
      <w:r w:rsidRPr="005C5BFE">
        <w:t>次试验取得合格评价</w:t>
      </w:r>
      <w:r>
        <w:t>。</w:t>
      </w:r>
    </w:p>
    <w:p w14:paraId="06D7361F" w14:textId="77777777" w:rsidR="00540B8B" w:rsidRDefault="00540B8B" w:rsidP="00540B8B">
      <w:pPr>
        <w:pStyle w:val="af2"/>
        <w:spacing w:line="300" w:lineRule="auto"/>
        <w:rPr>
          <w:rFonts w:ascii="Times New Roman"/>
        </w:rPr>
      </w:pPr>
      <w:r>
        <w:rPr>
          <w:rFonts w:ascii="Times New Roman" w:hint="eastAsia"/>
        </w:rPr>
        <w:t>杀菌试验操作步骤</w:t>
      </w:r>
    </w:p>
    <w:p w14:paraId="094403EE" w14:textId="77777777" w:rsidR="002D1E62" w:rsidRDefault="0023775E" w:rsidP="006C01C1">
      <w:pPr>
        <w:numPr>
          <w:ilvl w:val="0"/>
          <w:numId w:val="58"/>
        </w:numPr>
        <w:adjustRightInd w:val="0"/>
        <w:snapToGrid w:val="0"/>
        <w:spacing w:line="310" w:lineRule="atLeast"/>
      </w:pPr>
      <w:r w:rsidRPr="0023775E">
        <w:rPr>
          <w:rFonts w:hint="eastAsia"/>
        </w:rPr>
        <w:t>按</w:t>
      </w:r>
      <w:r w:rsidRPr="0023775E">
        <w:t>5mL</w:t>
      </w:r>
      <w:r>
        <w:rPr>
          <w:rFonts w:hint="eastAsia"/>
        </w:rPr>
        <w:t>(</w:t>
      </w:r>
      <w:r w:rsidRPr="0023775E">
        <w:t>g</w:t>
      </w:r>
      <w:r>
        <w:rPr>
          <w:rFonts w:hint="eastAsia"/>
        </w:rPr>
        <w:t>)/</w:t>
      </w:r>
      <w:r w:rsidRPr="0023775E">
        <w:rPr>
          <w:rFonts w:hint="eastAsia"/>
        </w:rPr>
        <w:t>片的量称取抗菌样品于无菌平皿内，置</w:t>
      </w:r>
      <w:r w:rsidRPr="0023775E">
        <w:rPr>
          <w:rFonts w:hint="eastAsia"/>
        </w:rPr>
        <w:t>20</w:t>
      </w:r>
      <w:r w:rsidRPr="0023775E">
        <w:rPr>
          <w:rFonts w:hint="eastAsia"/>
        </w:rPr>
        <w:t>℃±</w:t>
      </w:r>
      <w:r w:rsidRPr="0023775E">
        <w:rPr>
          <w:rFonts w:hint="eastAsia"/>
        </w:rPr>
        <w:t>1</w:t>
      </w:r>
      <w:r w:rsidRPr="0023775E">
        <w:rPr>
          <w:rFonts w:hint="eastAsia"/>
        </w:rPr>
        <w:t>℃水浴</w:t>
      </w:r>
      <w:r w:rsidRPr="0023775E">
        <w:rPr>
          <w:rFonts w:hint="eastAsia"/>
        </w:rPr>
        <w:t>5min</w:t>
      </w:r>
      <w:r w:rsidRPr="0023775E">
        <w:rPr>
          <w:rFonts w:hint="eastAsia"/>
        </w:rPr>
        <w:t>，用无菌镊子取染菌载体，使载体完全浸没于抗菌样品中，立即计时。</w:t>
      </w:r>
    </w:p>
    <w:p w14:paraId="11576B93" w14:textId="77777777" w:rsidR="0023775E" w:rsidRDefault="0023775E" w:rsidP="006C01C1">
      <w:pPr>
        <w:numPr>
          <w:ilvl w:val="0"/>
          <w:numId w:val="58"/>
        </w:numPr>
        <w:adjustRightInd w:val="0"/>
        <w:snapToGrid w:val="0"/>
        <w:spacing w:line="310" w:lineRule="atLeast"/>
      </w:pPr>
      <w:r>
        <w:rPr>
          <w:rFonts w:hint="eastAsia"/>
        </w:rPr>
        <w:lastRenderedPageBreak/>
        <w:t>作用至设定时间后，</w:t>
      </w:r>
      <w:r w:rsidRPr="0023775E">
        <w:rPr>
          <w:rFonts w:hint="eastAsia"/>
        </w:rPr>
        <w:t>取染菌载体加入</w:t>
      </w:r>
      <w:r>
        <w:rPr>
          <w:rFonts w:hint="eastAsia"/>
        </w:rPr>
        <w:t>到含</w:t>
      </w:r>
      <w:r w:rsidR="00B07D99">
        <w:rPr>
          <w:rFonts w:hint="eastAsia"/>
        </w:rPr>
        <w:t>5.0</w:t>
      </w:r>
      <w:r w:rsidRPr="0023775E">
        <w:rPr>
          <w:rFonts w:hint="eastAsia"/>
        </w:rPr>
        <w:t>mL</w:t>
      </w:r>
      <w:r w:rsidRPr="0023775E">
        <w:rPr>
          <w:rFonts w:hint="eastAsia"/>
        </w:rPr>
        <w:t>中和剂试管中，混匀。</w:t>
      </w:r>
    </w:p>
    <w:p w14:paraId="61C69D06" w14:textId="77777777" w:rsidR="0023775E" w:rsidRDefault="0023775E" w:rsidP="006C01C1">
      <w:pPr>
        <w:numPr>
          <w:ilvl w:val="0"/>
          <w:numId w:val="58"/>
        </w:numPr>
        <w:adjustRightInd w:val="0"/>
        <w:snapToGrid w:val="0"/>
        <w:spacing w:line="310" w:lineRule="atLeast"/>
      </w:pPr>
      <w:r>
        <w:rPr>
          <w:rFonts w:hint="eastAsia"/>
        </w:rPr>
        <w:t>中和</w:t>
      </w:r>
      <w:r>
        <w:rPr>
          <w:rFonts w:hint="eastAsia"/>
        </w:rPr>
        <w:t>10min</w:t>
      </w:r>
      <w:r>
        <w:rPr>
          <w:rFonts w:hint="eastAsia"/>
        </w:rPr>
        <w:t>后，</w:t>
      </w:r>
      <w:r w:rsidRPr="0023775E">
        <w:rPr>
          <w:rFonts w:hint="eastAsia"/>
        </w:rPr>
        <w:t>置涡旋振荡器上振荡</w:t>
      </w:r>
      <w:r w:rsidRPr="0023775E">
        <w:rPr>
          <w:rFonts w:hint="eastAsia"/>
        </w:rPr>
        <w:t>1min</w:t>
      </w:r>
      <w:r w:rsidRPr="0023775E">
        <w:rPr>
          <w:rFonts w:hint="eastAsia"/>
        </w:rPr>
        <w:t>或在手掌上用力振打</w:t>
      </w:r>
      <w:r w:rsidRPr="0023775E">
        <w:rPr>
          <w:rFonts w:hint="eastAsia"/>
        </w:rPr>
        <w:t>80</w:t>
      </w:r>
      <w:r w:rsidRPr="0023775E">
        <w:rPr>
          <w:rFonts w:hint="eastAsia"/>
        </w:rPr>
        <w:t>次，将试验菌洗下，</w:t>
      </w:r>
      <w:r>
        <w:rPr>
          <w:rFonts w:hint="eastAsia"/>
        </w:rPr>
        <w:t>吸取样液（或作适当稀释后，取其中</w:t>
      </w:r>
      <w:r>
        <w:rPr>
          <w:rFonts w:hint="eastAsia"/>
        </w:rPr>
        <w:t>2</w:t>
      </w:r>
      <w:r>
        <w:rPr>
          <w:rFonts w:hint="eastAsia"/>
        </w:rPr>
        <w:t>～</w:t>
      </w:r>
      <w:r>
        <w:rPr>
          <w:rFonts w:hint="eastAsia"/>
        </w:rPr>
        <w:t>3</w:t>
      </w:r>
      <w:r>
        <w:rPr>
          <w:rFonts w:hint="eastAsia"/>
        </w:rPr>
        <w:t>个稀释度的稀释液）</w:t>
      </w:r>
      <w:r>
        <w:rPr>
          <w:rFonts w:hint="eastAsia"/>
        </w:rPr>
        <w:t>1mL</w:t>
      </w:r>
      <w:r>
        <w:rPr>
          <w:rFonts w:hint="eastAsia"/>
        </w:rPr>
        <w:t>，置于灭菌平皿内，每个样液或稀释液接种两个灭菌平皿。</w:t>
      </w:r>
      <w:r w:rsidRPr="0023775E">
        <w:rPr>
          <w:rFonts w:hint="eastAsia"/>
        </w:rPr>
        <w:t>用凉至</w:t>
      </w:r>
      <w:r w:rsidRPr="0023775E">
        <w:rPr>
          <w:rFonts w:hint="eastAsia"/>
        </w:rPr>
        <w:t>40</w:t>
      </w:r>
      <w:r w:rsidRPr="0023775E">
        <w:rPr>
          <w:rFonts w:hint="eastAsia"/>
        </w:rPr>
        <w:t>℃～</w:t>
      </w:r>
      <w:r w:rsidRPr="0023775E">
        <w:rPr>
          <w:rFonts w:hint="eastAsia"/>
        </w:rPr>
        <w:t>45</w:t>
      </w:r>
      <w:r w:rsidRPr="0023775E">
        <w:rPr>
          <w:rFonts w:hint="eastAsia"/>
        </w:rPr>
        <w:t>℃的营养琼脂培养基（细菌）或沙氏琼脂培养基（白色念</w:t>
      </w:r>
      <w:r w:rsidR="001816EF">
        <w:rPr>
          <w:rFonts w:hint="eastAsia"/>
        </w:rPr>
        <w:t>珠</w:t>
      </w:r>
      <w:r w:rsidRPr="0023775E">
        <w:rPr>
          <w:rFonts w:hint="eastAsia"/>
        </w:rPr>
        <w:t>菌）</w:t>
      </w:r>
      <w:r w:rsidRPr="0023775E">
        <w:rPr>
          <w:rFonts w:hint="eastAsia"/>
        </w:rPr>
        <w:t>15mL</w:t>
      </w:r>
      <w:r w:rsidR="001816EF">
        <w:rPr>
          <w:rFonts w:hint="eastAsia"/>
        </w:rPr>
        <w:t>~20</w:t>
      </w:r>
      <w:r w:rsidR="001816EF" w:rsidRPr="0023775E">
        <w:rPr>
          <w:rFonts w:hint="eastAsia"/>
        </w:rPr>
        <w:t>mL</w:t>
      </w:r>
      <w:r w:rsidRPr="0023775E">
        <w:rPr>
          <w:rFonts w:hint="eastAsia"/>
        </w:rPr>
        <w:t>作倾注，转动平皿，使其充分均匀，琼脂凝固后翻转平皿，</w:t>
      </w:r>
      <w:r w:rsidRPr="0023775E">
        <w:rPr>
          <w:rFonts w:hint="eastAsia"/>
        </w:rPr>
        <w:t>36</w:t>
      </w:r>
      <w:r w:rsidRPr="0023775E">
        <w:rPr>
          <w:rFonts w:hint="eastAsia"/>
        </w:rPr>
        <w:t>℃±</w:t>
      </w:r>
      <w:r w:rsidRPr="0023775E">
        <w:rPr>
          <w:rFonts w:hint="eastAsia"/>
        </w:rPr>
        <w:t>1</w:t>
      </w:r>
      <w:r w:rsidRPr="0023775E">
        <w:rPr>
          <w:rFonts w:hint="eastAsia"/>
        </w:rPr>
        <w:t>℃培养</w:t>
      </w:r>
      <w:r w:rsidRPr="0023775E">
        <w:rPr>
          <w:rFonts w:hint="eastAsia"/>
        </w:rPr>
        <w:t>48h</w:t>
      </w:r>
      <w:r w:rsidRPr="0023775E">
        <w:rPr>
          <w:rFonts w:hint="eastAsia"/>
        </w:rPr>
        <w:t>±</w:t>
      </w:r>
      <w:r w:rsidRPr="0023775E">
        <w:rPr>
          <w:rFonts w:hint="eastAsia"/>
        </w:rPr>
        <w:t>2h</w:t>
      </w:r>
      <w:r w:rsidRPr="0023775E">
        <w:rPr>
          <w:rFonts w:hint="eastAsia"/>
        </w:rPr>
        <w:t>（细菌）或</w:t>
      </w:r>
      <w:r w:rsidRPr="0023775E">
        <w:rPr>
          <w:rFonts w:hint="eastAsia"/>
        </w:rPr>
        <w:t>72h</w:t>
      </w:r>
      <w:r w:rsidRPr="0023775E">
        <w:rPr>
          <w:rFonts w:hint="eastAsia"/>
        </w:rPr>
        <w:t>±</w:t>
      </w:r>
      <w:r w:rsidRPr="0023775E">
        <w:rPr>
          <w:rFonts w:hint="eastAsia"/>
        </w:rPr>
        <w:t>3h</w:t>
      </w:r>
      <w:r w:rsidRPr="0023775E">
        <w:rPr>
          <w:rFonts w:hint="eastAsia"/>
        </w:rPr>
        <w:t>（白色念</w:t>
      </w:r>
      <w:r w:rsidR="001816EF">
        <w:rPr>
          <w:rFonts w:hint="eastAsia"/>
        </w:rPr>
        <w:t>珠</w:t>
      </w:r>
      <w:r w:rsidRPr="0023775E">
        <w:rPr>
          <w:rFonts w:hint="eastAsia"/>
        </w:rPr>
        <w:t>菌）后，做活菌菌落计数。</w:t>
      </w:r>
    </w:p>
    <w:p w14:paraId="1B82D8FB" w14:textId="77777777" w:rsidR="0023775E" w:rsidRDefault="00F739D9" w:rsidP="006C01C1">
      <w:pPr>
        <w:numPr>
          <w:ilvl w:val="0"/>
          <w:numId w:val="58"/>
        </w:numPr>
        <w:adjustRightInd w:val="0"/>
        <w:snapToGrid w:val="0"/>
        <w:spacing w:line="310" w:lineRule="atLeast"/>
      </w:pPr>
      <w:r>
        <w:rPr>
          <w:rFonts w:hint="eastAsia"/>
        </w:rPr>
        <w:t>以</w:t>
      </w:r>
      <w:r>
        <w:rPr>
          <w:rFonts w:hint="eastAsia"/>
        </w:rPr>
        <w:t>PBS</w:t>
      </w:r>
      <w:r>
        <w:rPr>
          <w:rFonts w:hint="eastAsia"/>
        </w:rPr>
        <w:t>代替试验样品，同时按以上步骤操作，作为对照样品。</w:t>
      </w:r>
    </w:p>
    <w:p w14:paraId="05CADAF2" w14:textId="77777777" w:rsidR="00F739D9" w:rsidRDefault="00F739D9" w:rsidP="006C01C1">
      <w:pPr>
        <w:numPr>
          <w:ilvl w:val="0"/>
          <w:numId w:val="58"/>
        </w:numPr>
        <w:adjustRightInd w:val="0"/>
        <w:snapToGrid w:val="0"/>
        <w:spacing w:line="310" w:lineRule="atLeast"/>
      </w:pPr>
      <w:r>
        <w:rPr>
          <w:rFonts w:hint="eastAsia"/>
        </w:rPr>
        <w:t>试验重复</w:t>
      </w:r>
      <w:r>
        <w:rPr>
          <w:rFonts w:hint="eastAsia"/>
        </w:rPr>
        <w:t>3</w:t>
      </w:r>
      <w:r>
        <w:rPr>
          <w:rFonts w:hint="eastAsia"/>
        </w:rPr>
        <w:t>次，求其平均值。</w:t>
      </w:r>
    </w:p>
    <w:p w14:paraId="523E2D83" w14:textId="77777777" w:rsidR="00F739D9" w:rsidRDefault="00F739D9" w:rsidP="00F739D9">
      <w:pPr>
        <w:pStyle w:val="af2"/>
        <w:spacing w:line="300" w:lineRule="auto"/>
      </w:pPr>
      <w:r>
        <w:rPr>
          <w:rFonts w:hint="eastAsia"/>
        </w:rPr>
        <w:t>计算公式</w:t>
      </w:r>
    </w:p>
    <w:p w14:paraId="3664CBE3" w14:textId="77777777" w:rsidR="00F739D9" w:rsidRPr="003525FD" w:rsidRDefault="00F739D9" w:rsidP="00F739D9">
      <w:pPr>
        <w:pStyle w:val="aff7"/>
        <w:ind w:firstLine="420"/>
      </w:pPr>
      <w:r>
        <w:rPr>
          <w:rFonts w:hint="eastAsia"/>
        </w:rPr>
        <w:t>杀菌率按式（12）计算。</w:t>
      </w:r>
    </w:p>
    <w:p w14:paraId="53EEA060" w14:textId="77777777" w:rsidR="00F739D9" w:rsidRDefault="00F739D9" w:rsidP="00F739D9">
      <w:pPr>
        <w:ind w:leftChars="200" w:left="420" w:firstLineChars="800" w:firstLine="1680"/>
      </w:pPr>
      <w:r>
        <w:rPr>
          <w:rFonts w:hint="eastAsia"/>
        </w:rPr>
        <w:t>杀菌率（％）</w:t>
      </w:r>
      <w:r w:rsidRPr="009428A0">
        <w:rPr>
          <w:position w:val="-24"/>
        </w:rPr>
        <w:object w:dxaOrig="1340" w:dyaOrig="620" w14:anchorId="3DB630B1">
          <v:shape id="_x0000_i1038" type="#_x0000_t75" style="width:66.5pt;height:26.45pt" o:ole="">
            <v:imagedata r:id="rId15" o:title=""/>
          </v:shape>
          <o:OLEObject Type="Embed" ProgID="Equation.3" ShapeID="_x0000_i1038" DrawAspect="Content" ObjectID="_1669041677" r:id="rId32"/>
        </w:object>
      </w:r>
      <w:r>
        <w:t>…………………………………</w:t>
      </w:r>
      <w:r>
        <w:rPr>
          <w:rFonts w:hint="eastAsia"/>
        </w:rPr>
        <w:t>（</w:t>
      </w:r>
      <w:r>
        <w:rPr>
          <w:rFonts w:hint="eastAsia"/>
        </w:rPr>
        <w:t>12</w:t>
      </w:r>
      <w:r>
        <w:rPr>
          <w:rFonts w:hint="eastAsia"/>
        </w:rPr>
        <w:t>）</w:t>
      </w:r>
    </w:p>
    <w:p w14:paraId="048B65B6" w14:textId="77777777" w:rsidR="00F739D9" w:rsidRDefault="00F739D9" w:rsidP="00F739D9">
      <w:pPr>
        <w:tabs>
          <w:tab w:val="left" w:pos="3408"/>
        </w:tabs>
        <w:ind w:firstLineChars="200" w:firstLine="420"/>
      </w:pPr>
      <w:r>
        <w:rPr>
          <w:rFonts w:hint="eastAsia"/>
        </w:rPr>
        <w:t>式中：</w:t>
      </w:r>
      <w:r>
        <w:tab/>
      </w:r>
    </w:p>
    <w:p w14:paraId="72C99AA1" w14:textId="77777777" w:rsidR="00F739D9" w:rsidRDefault="00F739D9" w:rsidP="00F739D9">
      <w:pPr>
        <w:ind w:firstLineChars="200" w:firstLine="420"/>
      </w:pPr>
      <w:r w:rsidRPr="009428A0">
        <w:rPr>
          <w:position w:val="-4"/>
        </w:rPr>
        <w:object w:dxaOrig="200" w:dyaOrig="260" w14:anchorId="1176C714">
          <v:shape id="_x0000_i1039" type="#_x0000_t75" style="width:9.2pt;height:12.5pt" o:ole="">
            <v:imagedata r:id="rId17" o:title=""/>
          </v:shape>
          <o:OLEObject Type="Embed" ProgID="Equations" ShapeID="_x0000_i1039" DrawAspect="Content" ObjectID="_1669041678" r:id="rId33"/>
        </w:object>
      </w:r>
      <w:r>
        <w:rPr>
          <w:rFonts w:hint="eastAsia"/>
        </w:rPr>
        <w:t>——对照样品平均菌落数，单位为每片菌落形成单位（</w:t>
      </w:r>
      <w:r>
        <w:t>CFU/</w:t>
      </w:r>
      <w:r>
        <w:rPr>
          <w:rFonts w:hint="eastAsia"/>
        </w:rPr>
        <w:t>片）；</w:t>
      </w:r>
    </w:p>
    <w:p w14:paraId="3B3E1670" w14:textId="77777777" w:rsidR="00F739D9" w:rsidRDefault="00F739D9" w:rsidP="00F739D9">
      <w:pPr>
        <w:ind w:firstLineChars="200" w:firstLine="420"/>
      </w:pPr>
      <w:r w:rsidRPr="009428A0">
        <w:rPr>
          <w:position w:val="-4"/>
        </w:rPr>
        <w:object w:dxaOrig="260" w:dyaOrig="260" w14:anchorId="14BFF667">
          <v:shape id="_x0000_i1040" type="#_x0000_t75" style="width:12.5pt;height:12.5pt" o:ole="">
            <v:imagedata r:id="rId19" o:title=""/>
          </v:shape>
          <o:OLEObject Type="Embed" ProgID="Equations" ShapeID="_x0000_i1040" DrawAspect="Content" ObjectID="_1669041679" r:id="rId34"/>
        </w:object>
      </w:r>
      <w:r>
        <w:rPr>
          <w:rFonts w:hint="eastAsia"/>
        </w:rPr>
        <w:t>——试验样品平均菌落数，单位为每片菌落形成单位（</w:t>
      </w:r>
      <w:r>
        <w:t>CFU/</w:t>
      </w:r>
      <w:r>
        <w:rPr>
          <w:rFonts w:hint="eastAsia"/>
        </w:rPr>
        <w:t>片）。</w:t>
      </w:r>
    </w:p>
    <w:p w14:paraId="57EF9B95" w14:textId="77777777" w:rsidR="00F739D9" w:rsidRDefault="00F739D9" w:rsidP="00F739D9">
      <w:pPr>
        <w:pStyle w:val="af2"/>
        <w:spacing w:line="300" w:lineRule="auto"/>
      </w:pPr>
      <w:r>
        <w:rPr>
          <w:rFonts w:hint="eastAsia"/>
        </w:rPr>
        <w:t>误差评价</w:t>
      </w:r>
    </w:p>
    <w:p w14:paraId="1E307541" w14:textId="77777777" w:rsidR="00F739D9" w:rsidRDefault="00F739D9" w:rsidP="00F739D9">
      <w:pPr>
        <w:pStyle w:val="aff7"/>
        <w:ind w:firstLine="420"/>
      </w:pPr>
      <w:r>
        <w:rPr>
          <w:rFonts w:hint="eastAsia"/>
        </w:rPr>
        <w:t>同</w:t>
      </w:r>
      <w:r w:rsidRPr="002E2363">
        <w:rPr>
          <w:rFonts w:ascii="Times New Roman"/>
        </w:rPr>
        <w:t>7.2.6</w:t>
      </w:r>
      <w:r w:rsidRPr="002E2363">
        <w:rPr>
          <w:rFonts w:ascii="Times New Roman"/>
        </w:rPr>
        <w:t>。</w:t>
      </w:r>
    </w:p>
    <w:p w14:paraId="440EF516" w14:textId="77777777" w:rsidR="00F739D9" w:rsidRDefault="002E2363" w:rsidP="00F739D9">
      <w:pPr>
        <w:pStyle w:val="af2"/>
        <w:spacing w:line="300" w:lineRule="auto"/>
      </w:pPr>
      <w:r>
        <w:rPr>
          <w:rFonts w:hint="eastAsia"/>
        </w:rPr>
        <w:t>产品抗菌效果评价</w:t>
      </w:r>
    </w:p>
    <w:p w14:paraId="0CDD28DC" w14:textId="77777777" w:rsidR="002E2363" w:rsidRPr="002E2363" w:rsidRDefault="002E2363" w:rsidP="002E2363">
      <w:pPr>
        <w:pStyle w:val="aff7"/>
        <w:ind w:firstLine="420"/>
        <w:rPr>
          <w:rFonts w:ascii="Times New Roman"/>
        </w:rPr>
      </w:pPr>
      <w:r w:rsidRPr="002E2363">
        <w:rPr>
          <w:rFonts w:ascii="Times New Roman"/>
        </w:rPr>
        <w:t>同</w:t>
      </w:r>
      <w:r w:rsidRPr="002E2363">
        <w:rPr>
          <w:rFonts w:ascii="Times New Roman"/>
        </w:rPr>
        <w:t>7.2.7</w:t>
      </w:r>
    </w:p>
    <w:p w14:paraId="1B752790" w14:textId="77777777" w:rsidR="00BD1270" w:rsidRDefault="002E2363" w:rsidP="00BD1270">
      <w:pPr>
        <w:pStyle w:val="af1"/>
        <w:ind w:left="0"/>
        <w:rPr>
          <w:rFonts w:ascii="Times New Roman"/>
        </w:rPr>
      </w:pPr>
      <w:r>
        <w:rPr>
          <w:rFonts w:ascii="Times New Roman" w:hint="eastAsia"/>
        </w:rPr>
        <w:t>抑菌型</w:t>
      </w:r>
      <w:r w:rsidRPr="005C5BFE">
        <w:rPr>
          <w:rFonts w:ascii="Times New Roman"/>
        </w:rPr>
        <w:t>日化产品的杀菌效果检验方法（</w:t>
      </w:r>
      <w:r>
        <w:rPr>
          <w:rFonts w:hint="eastAsia"/>
          <w:spacing w:val="-3"/>
          <w:szCs w:val="21"/>
        </w:rPr>
        <w:t>载体浸泡定量法</w:t>
      </w:r>
      <w:r w:rsidRPr="005C5BFE">
        <w:rPr>
          <w:rFonts w:ascii="Times New Roman"/>
        </w:rPr>
        <w:t>）</w:t>
      </w:r>
    </w:p>
    <w:p w14:paraId="787B7628" w14:textId="77777777" w:rsidR="002E2363" w:rsidRDefault="002E2363" w:rsidP="002E2363">
      <w:pPr>
        <w:pStyle w:val="af2"/>
        <w:spacing w:line="300" w:lineRule="auto"/>
      </w:pPr>
      <w:r>
        <w:rPr>
          <w:rFonts w:hint="eastAsia"/>
        </w:rPr>
        <w:t>设备</w:t>
      </w:r>
    </w:p>
    <w:p w14:paraId="3370DB3C" w14:textId="77777777" w:rsidR="002E2363" w:rsidRDefault="002E2363" w:rsidP="002E2363">
      <w:pPr>
        <w:pStyle w:val="aff7"/>
        <w:ind w:firstLine="420"/>
      </w:pPr>
      <w:r w:rsidRPr="002E2363">
        <w:rPr>
          <w:rFonts w:ascii="Times New Roman"/>
        </w:rPr>
        <w:t>同</w:t>
      </w:r>
      <w:r w:rsidRPr="002E2363">
        <w:rPr>
          <w:rFonts w:ascii="Times New Roman"/>
        </w:rPr>
        <w:t>7.2.1</w:t>
      </w:r>
      <w:r>
        <w:rPr>
          <w:rFonts w:hint="eastAsia"/>
        </w:rPr>
        <w:t>。</w:t>
      </w:r>
    </w:p>
    <w:p w14:paraId="0B976CA2" w14:textId="77777777" w:rsidR="002E2363" w:rsidRDefault="002E2363" w:rsidP="002E2363">
      <w:pPr>
        <w:pStyle w:val="af2"/>
        <w:spacing w:line="300" w:lineRule="auto"/>
      </w:pPr>
      <w:r>
        <w:rPr>
          <w:rFonts w:hint="eastAsia"/>
        </w:rPr>
        <w:t>试剂</w:t>
      </w:r>
    </w:p>
    <w:p w14:paraId="4B2F428A" w14:textId="77777777" w:rsidR="002E2363" w:rsidRDefault="002E2363" w:rsidP="002E2363">
      <w:pPr>
        <w:pStyle w:val="aff7"/>
        <w:ind w:firstLine="420"/>
        <w:rPr>
          <w:rFonts w:ascii="Times New Roman"/>
        </w:rPr>
      </w:pPr>
      <w:r w:rsidRPr="002E2363">
        <w:rPr>
          <w:rFonts w:ascii="Times New Roman"/>
        </w:rPr>
        <w:t>同</w:t>
      </w:r>
      <w:r w:rsidRPr="002E2363">
        <w:rPr>
          <w:rFonts w:ascii="Times New Roman"/>
        </w:rPr>
        <w:t>7.2.2</w:t>
      </w:r>
      <w:r>
        <w:rPr>
          <w:rFonts w:ascii="Times New Roman"/>
        </w:rPr>
        <w:t>。</w:t>
      </w:r>
    </w:p>
    <w:p w14:paraId="6F18911B" w14:textId="77777777" w:rsidR="002E2363" w:rsidRDefault="002E2363" w:rsidP="002E2363">
      <w:pPr>
        <w:pStyle w:val="af2"/>
        <w:spacing w:line="300" w:lineRule="auto"/>
        <w:rPr>
          <w:rFonts w:ascii="Times New Roman"/>
        </w:rPr>
      </w:pPr>
      <w:r>
        <w:rPr>
          <w:rFonts w:ascii="Times New Roman" w:hint="eastAsia"/>
        </w:rPr>
        <w:t>染菌载体制备</w:t>
      </w:r>
    </w:p>
    <w:p w14:paraId="1C83A502" w14:textId="77777777" w:rsidR="002E2363" w:rsidRPr="002E2363" w:rsidRDefault="002E2363" w:rsidP="002E2363">
      <w:pPr>
        <w:pStyle w:val="aff7"/>
        <w:ind w:firstLine="420"/>
      </w:pPr>
      <w:r>
        <w:rPr>
          <w:rFonts w:hint="eastAsia"/>
        </w:rPr>
        <w:t>同</w:t>
      </w:r>
      <w:r w:rsidRPr="002E2363">
        <w:rPr>
          <w:rFonts w:ascii="Times New Roman"/>
        </w:rPr>
        <w:t>7.8.3</w:t>
      </w:r>
      <w:r>
        <w:rPr>
          <w:rFonts w:hint="eastAsia"/>
        </w:rPr>
        <w:t>。</w:t>
      </w:r>
    </w:p>
    <w:p w14:paraId="015DFC4C" w14:textId="77777777" w:rsidR="002E2363" w:rsidRDefault="002E2363" w:rsidP="002E2363">
      <w:pPr>
        <w:pStyle w:val="af2"/>
        <w:spacing w:line="300" w:lineRule="auto"/>
        <w:rPr>
          <w:rFonts w:ascii="Times New Roman"/>
        </w:rPr>
      </w:pPr>
      <w:r>
        <w:rPr>
          <w:rFonts w:ascii="Times New Roman" w:hint="eastAsia"/>
        </w:rPr>
        <w:t>抑菌试验操作步骤</w:t>
      </w:r>
    </w:p>
    <w:p w14:paraId="0DA4966D" w14:textId="77777777" w:rsidR="002E2363" w:rsidRDefault="002E2363" w:rsidP="006C01C1">
      <w:pPr>
        <w:numPr>
          <w:ilvl w:val="0"/>
          <w:numId w:val="59"/>
        </w:numPr>
        <w:adjustRightInd w:val="0"/>
        <w:snapToGrid w:val="0"/>
        <w:spacing w:line="310" w:lineRule="atLeast"/>
      </w:pPr>
      <w:r w:rsidRPr="0023775E">
        <w:rPr>
          <w:rFonts w:hint="eastAsia"/>
        </w:rPr>
        <w:t>按</w:t>
      </w:r>
      <w:r w:rsidRPr="0023775E">
        <w:t>5mL</w:t>
      </w:r>
      <w:r>
        <w:rPr>
          <w:rFonts w:hint="eastAsia"/>
        </w:rPr>
        <w:t>(</w:t>
      </w:r>
      <w:r w:rsidRPr="0023775E">
        <w:t>g</w:t>
      </w:r>
      <w:r>
        <w:rPr>
          <w:rFonts w:hint="eastAsia"/>
        </w:rPr>
        <w:t>)/</w:t>
      </w:r>
      <w:r w:rsidRPr="0023775E">
        <w:rPr>
          <w:rFonts w:hint="eastAsia"/>
        </w:rPr>
        <w:t>片的量称取</w:t>
      </w:r>
      <w:r>
        <w:rPr>
          <w:rFonts w:hint="eastAsia"/>
        </w:rPr>
        <w:t>抑</w:t>
      </w:r>
      <w:r w:rsidRPr="0023775E">
        <w:rPr>
          <w:rFonts w:hint="eastAsia"/>
        </w:rPr>
        <w:t>菌样品于无菌平皿内，置</w:t>
      </w:r>
      <w:r w:rsidRPr="0023775E">
        <w:rPr>
          <w:rFonts w:hint="eastAsia"/>
        </w:rPr>
        <w:t>20</w:t>
      </w:r>
      <w:r w:rsidRPr="0023775E">
        <w:rPr>
          <w:rFonts w:hint="eastAsia"/>
        </w:rPr>
        <w:t>℃±</w:t>
      </w:r>
      <w:r w:rsidRPr="0023775E">
        <w:rPr>
          <w:rFonts w:hint="eastAsia"/>
        </w:rPr>
        <w:t>1</w:t>
      </w:r>
      <w:r w:rsidRPr="0023775E">
        <w:rPr>
          <w:rFonts w:hint="eastAsia"/>
        </w:rPr>
        <w:t>℃水浴</w:t>
      </w:r>
      <w:r w:rsidRPr="0023775E">
        <w:rPr>
          <w:rFonts w:hint="eastAsia"/>
        </w:rPr>
        <w:t>5min</w:t>
      </w:r>
      <w:r w:rsidRPr="0023775E">
        <w:rPr>
          <w:rFonts w:hint="eastAsia"/>
        </w:rPr>
        <w:t>，用无菌镊子取染菌载体，使载体完全浸没于</w:t>
      </w:r>
      <w:r>
        <w:rPr>
          <w:rFonts w:hint="eastAsia"/>
        </w:rPr>
        <w:t>抑</w:t>
      </w:r>
      <w:r w:rsidRPr="0023775E">
        <w:rPr>
          <w:rFonts w:hint="eastAsia"/>
        </w:rPr>
        <w:t>菌样品中，立即计时。</w:t>
      </w:r>
    </w:p>
    <w:p w14:paraId="7E2B8A85" w14:textId="77777777" w:rsidR="002E2363" w:rsidRDefault="002E2363" w:rsidP="006C01C1">
      <w:pPr>
        <w:numPr>
          <w:ilvl w:val="0"/>
          <w:numId w:val="59"/>
        </w:numPr>
        <w:adjustRightInd w:val="0"/>
        <w:snapToGrid w:val="0"/>
        <w:spacing w:line="310" w:lineRule="atLeast"/>
      </w:pPr>
      <w:r>
        <w:rPr>
          <w:rFonts w:hint="eastAsia"/>
        </w:rPr>
        <w:t>作用至设定时间后，</w:t>
      </w:r>
      <w:r w:rsidRPr="0023775E">
        <w:rPr>
          <w:rFonts w:hint="eastAsia"/>
        </w:rPr>
        <w:t>取染菌载体加入</w:t>
      </w:r>
      <w:r>
        <w:rPr>
          <w:rFonts w:hint="eastAsia"/>
        </w:rPr>
        <w:t>到含</w:t>
      </w:r>
      <w:r w:rsidR="00B07D99">
        <w:rPr>
          <w:rFonts w:hint="eastAsia"/>
        </w:rPr>
        <w:t>5.0</w:t>
      </w:r>
      <w:r w:rsidRPr="0023775E">
        <w:rPr>
          <w:rFonts w:hint="eastAsia"/>
        </w:rPr>
        <w:t>mL</w:t>
      </w:r>
      <w:r w:rsidR="001816EF">
        <w:rPr>
          <w:rFonts w:hint="eastAsia"/>
        </w:rPr>
        <w:t xml:space="preserve"> PBS</w:t>
      </w:r>
      <w:r w:rsidRPr="0023775E">
        <w:rPr>
          <w:rFonts w:hint="eastAsia"/>
        </w:rPr>
        <w:t>试管中，混匀。</w:t>
      </w:r>
    </w:p>
    <w:p w14:paraId="676DFB20" w14:textId="77777777" w:rsidR="002E2363" w:rsidRDefault="002E2363" w:rsidP="006C01C1">
      <w:pPr>
        <w:numPr>
          <w:ilvl w:val="0"/>
          <w:numId w:val="59"/>
        </w:numPr>
        <w:adjustRightInd w:val="0"/>
        <w:snapToGrid w:val="0"/>
        <w:spacing w:line="310" w:lineRule="atLeast"/>
      </w:pPr>
      <w:r w:rsidRPr="0023775E">
        <w:rPr>
          <w:rFonts w:hint="eastAsia"/>
        </w:rPr>
        <w:t>置涡旋振荡器上振荡</w:t>
      </w:r>
      <w:r w:rsidRPr="0023775E">
        <w:rPr>
          <w:rFonts w:hint="eastAsia"/>
        </w:rPr>
        <w:t>1min</w:t>
      </w:r>
      <w:r w:rsidRPr="0023775E">
        <w:rPr>
          <w:rFonts w:hint="eastAsia"/>
        </w:rPr>
        <w:t>或在手掌上用力振打</w:t>
      </w:r>
      <w:r w:rsidRPr="0023775E">
        <w:rPr>
          <w:rFonts w:hint="eastAsia"/>
        </w:rPr>
        <w:t>80</w:t>
      </w:r>
      <w:r w:rsidRPr="0023775E">
        <w:rPr>
          <w:rFonts w:hint="eastAsia"/>
        </w:rPr>
        <w:t>次，将试验菌洗下，</w:t>
      </w:r>
      <w:r>
        <w:rPr>
          <w:rFonts w:hint="eastAsia"/>
        </w:rPr>
        <w:t>吸取样液（或作适当稀释后，取其中</w:t>
      </w:r>
      <w:r>
        <w:rPr>
          <w:rFonts w:hint="eastAsia"/>
        </w:rPr>
        <w:t>2</w:t>
      </w:r>
      <w:r>
        <w:rPr>
          <w:rFonts w:hint="eastAsia"/>
        </w:rPr>
        <w:t>～</w:t>
      </w:r>
      <w:r>
        <w:rPr>
          <w:rFonts w:hint="eastAsia"/>
        </w:rPr>
        <w:t>3</w:t>
      </w:r>
      <w:r>
        <w:rPr>
          <w:rFonts w:hint="eastAsia"/>
        </w:rPr>
        <w:t>个稀释度的稀释液）</w:t>
      </w:r>
      <w:r w:rsidR="001816EF">
        <w:rPr>
          <w:rFonts w:hint="eastAsia"/>
        </w:rPr>
        <w:t>1</w:t>
      </w:r>
      <w:r>
        <w:rPr>
          <w:rFonts w:hint="eastAsia"/>
        </w:rPr>
        <w:t>mL</w:t>
      </w:r>
      <w:r>
        <w:rPr>
          <w:rFonts w:hint="eastAsia"/>
        </w:rPr>
        <w:t>，置于灭菌平皿内，每个样液或稀释液接种两个灭菌平皿。</w:t>
      </w:r>
      <w:r w:rsidRPr="0023775E">
        <w:rPr>
          <w:rFonts w:hint="eastAsia"/>
        </w:rPr>
        <w:t>用凉至</w:t>
      </w:r>
      <w:r w:rsidRPr="0023775E">
        <w:rPr>
          <w:rFonts w:hint="eastAsia"/>
        </w:rPr>
        <w:t>40</w:t>
      </w:r>
      <w:r w:rsidRPr="0023775E">
        <w:rPr>
          <w:rFonts w:hint="eastAsia"/>
        </w:rPr>
        <w:t>℃～</w:t>
      </w:r>
      <w:r w:rsidRPr="0023775E">
        <w:rPr>
          <w:rFonts w:hint="eastAsia"/>
        </w:rPr>
        <w:t>45</w:t>
      </w:r>
      <w:r w:rsidRPr="0023775E">
        <w:rPr>
          <w:rFonts w:hint="eastAsia"/>
        </w:rPr>
        <w:t>℃的营养琼脂培养基（细菌）或沙氏琼脂培养基（白色念</w:t>
      </w:r>
      <w:r w:rsidR="001816EF">
        <w:rPr>
          <w:rFonts w:hint="eastAsia"/>
        </w:rPr>
        <w:t>珠</w:t>
      </w:r>
      <w:r w:rsidRPr="0023775E">
        <w:rPr>
          <w:rFonts w:hint="eastAsia"/>
        </w:rPr>
        <w:t>菌）</w:t>
      </w:r>
      <w:r w:rsidR="001816EF" w:rsidRPr="0023775E">
        <w:rPr>
          <w:rFonts w:hint="eastAsia"/>
        </w:rPr>
        <w:t>15mL</w:t>
      </w:r>
      <w:r w:rsidR="001816EF">
        <w:rPr>
          <w:rFonts w:hint="eastAsia"/>
        </w:rPr>
        <w:t>~20</w:t>
      </w:r>
      <w:r w:rsidR="001816EF" w:rsidRPr="0023775E">
        <w:rPr>
          <w:rFonts w:hint="eastAsia"/>
        </w:rPr>
        <w:t>mL</w:t>
      </w:r>
      <w:r w:rsidRPr="0023775E">
        <w:rPr>
          <w:rFonts w:hint="eastAsia"/>
        </w:rPr>
        <w:t>作倾注，转动平皿，使其充分均匀，琼脂凝固后翻转平皿，</w:t>
      </w:r>
      <w:r w:rsidRPr="0023775E">
        <w:rPr>
          <w:rFonts w:hint="eastAsia"/>
        </w:rPr>
        <w:t>36</w:t>
      </w:r>
      <w:r w:rsidRPr="0023775E">
        <w:rPr>
          <w:rFonts w:hint="eastAsia"/>
        </w:rPr>
        <w:t>℃±</w:t>
      </w:r>
      <w:r w:rsidRPr="0023775E">
        <w:rPr>
          <w:rFonts w:hint="eastAsia"/>
        </w:rPr>
        <w:t>1</w:t>
      </w:r>
      <w:r w:rsidRPr="0023775E">
        <w:rPr>
          <w:rFonts w:hint="eastAsia"/>
        </w:rPr>
        <w:t>℃培养</w:t>
      </w:r>
      <w:r w:rsidRPr="0023775E">
        <w:rPr>
          <w:rFonts w:hint="eastAsia"/>
        </w:rPr>
        <w:t>48h</w:t>
      </w:r>
      <w:r w:rsidRPr="0023775E">
        <w:rPr>
          <w:rFonts w:hint="eastAsia"/>
        </w:rPr>
        <w:t>±</w:t>
      </w:r>
      <w:r w:rsidRPr="0023775E">
        <w:rPr>
          <w:rFonts w:hint="eastAsia"/>
        </w:rPr>
        <w:t>2h</w:t>
      </w:r>
      <w:r w:rsidRPr="0023775E">
        <w:rPr>
          <w:rFonts w:hint="eastAsia"/>
        </w:rPr>
        <w:t>（细菌）或</w:t>
      </w:r>
      <w:r w:rsidRPr="0023775E">
        <w:rPr>
          <w:rFonts w:hint="eastAsia"/>
        </w:rPr>
        <w:t>72h</w:t>
      </w:r>
      <w:r w:rsidRPr="0023775E">
        <w:rPr>
          <w:rFonts w:hint="eastAsia"/>
        </w:rPr>
        <w:t>±</w:t>
      </w:r>
      <w:r w:rsidRPr="0023775E">
        <w:rPr>
          <w:rFonts w:hint="eastAsia"/>
        </w:rPr>
        <w:t>3h</w:t>
      </w:r>
      <w:r w:rsidRPr="0023775E">
        <w:rPr>
          <w:rFonts w:hint="eastAsia"/>
        </w:rPr>
        <w:t>（白色念</w:t>
      </w:r>
      <w:r w:rsidR="001816EF">
        <w:rPr>
          <w:rFonts w:hint="eastAsia"/>
        </w:rPr>
        <w:t>珠</w:t>
      </w:r>
      <w:r w:rsidRPr="0023775E">
        <w:rPr>
          <w:rFonts w:hint="eastAsia"/>
        </w:rPr>
        <w:t>菌）后，做活菌菌落计数。</w:t>
      </w:r>
    </w:p>
    <w:p w14:paraId="0147E4F4" w14:textId="77777777" w:rsidR="002E2363" w:rsidRDefault="002E2363" w:rsidP="006C01C1">
      <w:pPr>
        <w:numPr>
          <w:ilvl w:val="0"/>
          <w:numId w:val="59"/>
        </w:numPr>
        <w:adjustRightInd w:val="0"/>
        <w:snapToGrid w:val="0"/>
        <w:spacing w:line="310" w:lineRule="atLeast"/>
      </w:pPr>
      <w:r>
        <w:rPr>
          <w:rFonts w:hint="eastAsia"/>
        </w:rPr>
        <w:t>以</w:t>
      </w:r>
      <w:r>
        <w:rPr>
          <w:rFonts w:hint="eastAsia"/>
        </w:rPr>
        <w:t>PBS</w:t>
      </w:r>
      <w:r>
        <w:rPr>
          <w:rFonts w:hint="eastAsia"/>
        </w:rPr>
        <w:t>代替试验样品，同时按以上步骤操作，作为对照样品。</w:t>
      </w:r>
    </w:p>
    <w:p w14:paraId="3E270E73" w14:textId="77777777" w:rsidR="002E2363" w:rsidRDefault="002E2363" w:rsidP="006C01C1">
      <w:pPr>
        <w:numPr>
          <w:ilvl w:val="0"/>
          <w:numId w:val="59"/>
        </w:numPr>
        <w:adjustRightInd w:val="0"/>
        <w:snapToGrid w:val="0"/>
        <w:spacing w:line="310" w:lineRule="atLeast"/>
      </w:pPr>
      <w:r>
        <w:rPr>
          <w:rFonts w:hint="eastAsia"/>
        </w:rPr>
        <w:t>试验重复</w:t>
      </w:r>
      <w:r>
        <w:rPr>
          <w:rFonts w:hint="eastAsia"/>
        </w:rPr>
        <w:t>3</w:t>
      </w:r>
      <w:r>
        <w:rPr>
          <w:rFonts w:hint="eastAsia"/>
        </w:rPr>
        <w:t>次，求其平均值。</w:t>
      </w:r>
    </w:p>
    <w:p w14:paraId="7B623940" w14:textId="77777777" w:rsidR="002E2363" w:rsidRPr="002E2363" w:rsidRDefault="001816EF" w:rsidP="001816EF">
      <w:pPr>
        <w:pStyle w:val="af2"/>
        <w:spacing w:line="300" w:lineRule="auto"/>
      </w:pPr>
      <w:r>
        <w:rPr>
          <w:rFonts w:hint="eastAsia"/>
        </w:rPr>
        <w:t>计算公式</w:t>
      </w:r>
    </w:p>
    <w:p w14:paraId="023B5200" w14:textId="77777777" w:rsidR="001816EF" w:rsidRPr="003525FD" w:rsidRDefault="001816EF" w:rsidP="001816EF">
      <w:pPr>
        <w:pStyle w:val="aff7"/>
        <w:ind w:firstLine="420"/>
      </w:pPr>
      <w:r>
        <w:rPr>
          <w:rFonts w:hint="eastAsia"/>
        </w:rPr>
        <w:t>抑菌率按式（13）计算。</w:t>
      </w:r>
    </w:p>
    <w:p w14:paraId="38C58651" w14:textId="77777777" w:rsidR="001816EF" w:rsidRDefault="001816EF" w:rsidP="001816EF">
      <w:pPr>
        <w:ind w:leftChars="200" w:left="420" w:firstLineChars="800" w:firstLine="1680"/>
      </w:pPr>
      <w:r>
        <w:rPr>
          <w:rFonts w:hint="eastAsia"/>
        </w:rPr>
        <w:t>抑菌率（％）</w:t>
      </w:r>
      <w:r w:rsidRPr="009428A0">
        <w:rPr>
          <w:position w:val="-24"/>
        </w:rPr>
        <w:object w:dxaOrig="1340" w:dyaOrig="620" w14:anchorId="235C805F">
          <v:shape id="_x0000_i1041" type="#_x0000_t75" style="width:66.5pt;height:26.45pt" o:ole="">
            <v:imagedata r:id="rId15" o:title=""/>
          </v:shape>
          <o:OLEObject Type="Embed" ProgID="Equation.3" ShapeID="_x0000_i1041" DrawAspect="Content" ObjectID="_1669041680" r:id="rId35"/>
        </w:object>
      </w:r>
      <w:r>
        <w:t>…………………………………</w:t>
      </w:r>
      <w:r>
        <w:rPr>
          <w:rFonts w:hint="eastAsia"/>
        </w:rPr>
        <w:t>（</w:t>
      </w:r>
      <w:r>
        <w:rPr>
          <w:rFonts w:hint="eastAsia"/>
        </w:rPr>
        <w:t>12</w:t>
      </w:r>
      <w:r>
        <w:rPr>
          <w:rFonts w:hint="eastAsia"/>
        </w:rPr>
        <w:t>）</w:t>
      </w:r>
    </w:p>
    <w:p w14:paraId="0CBEB3BD" w14:textId="77777777" w:rsidR="001816EF" w:rsidRDefault="001816EF" w:rsidP="001816EF">
      <w:pPr>
        <w:tabs>
          <w:tab w:val="left" w:pos="3408"/>
        </w:tabs>
        <w:ind w:firstLineChars="200" w:firstLine="420"/>
      </w:pPr>
      <w:r>
        <w:rPr>
          <w:rFonts w:hint="eastAsia"/>
        </w:rPr>
        <w:t>式中：</w:t>
      </w:r>
      <w:r>
        <w:tab/>
      </w:r>
    </w:p>
    <w:p w14:paraId="0B0209C5" w14:textId="77777777" w:rsidR="001816EF" w:rsidRDefault="001816EF" w:rsidP="001816EF">
      <w:pPr>
        <w:ind w:firstLineChars="200" w:firstLine="420"/>
      </w:pPr>
      <w:r w:rsidRPr="009428A0">
        <w:rPr>
          <w:position w:val="-4"/>
        </w:rPr>
        <w:object w:dxaOrig="200" w:dyaOrig="260" w14:anchorId="2EB583C5">
          <v:shape id="_x0000_i1042" type="#_x0000_t75" style="width:9.2pt;height:12.5pt" o:ole="">
            <v:imagedata r:id="rId17" o:title=""/>
          </v:shape>
          <o:OLEObject Type="Embed" ProgID="Equations" ShapeID="_x0000_i1042" DrawAspect="Content" ObjectID="_1669041681" r:id="rId36"/>
        </w:object>
      </w:r>
      <w:r>
        <w:rPr>
          <w:rFonts w:hint="eastAsia"/>
        </w:rPr>
        <w:t>——对照样品平均菌落数，单位为每片菌落形成单位（</w:t>
      </w:r>
      <w:r>
        <w:t>CFU/</w:t>
      </w:r>
      <w:r>
        <w:rPr>
          <w:rFonts w:hint="eastAsia"/>
        </w:rPr>
        <w:t>片）；</w:t>
      </w:r>
    </w:p>
    <w:p w14:paraId="683D6F34" w14:textId="77777777" w:rsidR="001816EF" w:rsidRDefault="001816EF" w:rsidP="001816EF">
      <w:pPr>
        <w:ind w:firstLineChars="200" w:firstLine="420"/>
      </w:pPr>
      <w:r w:rsidRPr="009428A0">
        <w:rPr>
          <w:position w:val="-4"/>
        </w:rPr>
        <w:object w:dxaOrig="260" w:dyaOrig="260" w14:anchorId="048CEC72">
          <v:shape id="_x0000_i1043" type="#_x0000_t75" style="width:12.5pt;height:12.5pt" o:ole="">
            <v:imagedata r:id="rId19" o:title=""/>
          </v:shape>
          <o:OLEObject Type="Embed" ProgID="Equations" ShapeID="_x0000_i1043" DrawAspect="Content" ObjectID="_1669041682" r:id="rId37"/>
        </w:object>
      </w:r>
      <w:r>
        <w:rPr>
          <w:rFonts w:hint="eastAsia"/>
        </w:rPr>
        <w:t>——试验样品平均菌落数，单位为每片菌落形成单位（</w:t>
      </w:r>
      <w:r>
        <w:t>CFU/</w:t>
      </w:r>
      <w:r>
        <w:rPr>
          <w:rFonts w:hint="eastAsia"/>
        </w:rPr>
        <w:t>片）。</w:t>
      </w:r>
    </w:p>
    <w:p w14:paraId="17E01747" w14:textId="77777777" w:rsidR="002E2363" w:rsidRDefault="001816EF" w:rsidP="001816EF">
      <w:pPr>
        <w:pStyle w:val="af2"/>
        <w:spacing w:line="300" w:lineRule="auto"/>
      </w:pPr>
      <w:r>
        <w:rPr>
          <w:rFonts w:hint="eastAsia"/>
        </w:rPr>
        <w:t>误差评价</w:t>
      </w:r>
    </w:p>
    <w:p w14:paraId="0AE9BC2A" w14:textId="77777777" w:rsidR="001816EF" w:rsidRDefault="001816EF" w:rsidP="001816EF">
      <w:pPr>
        <w:pStyle w:val="aff7"/>
        <w:ind w:firstLine="420"/>
      </w:pPr>
      <w:r>
        <w:rPr>
          <w:rFonts w:hint="eastAsia"/>
        </w:rPr>
        <w:t>同</w:t>
      </w:r>
      <w:r w:rsidRPr="001816EF">
        <w:rPr>
          <w:rFonts w:ascii="Times New Roman"/>
        </w:rPr>
        <w:t>7.2.6</w:t>
      </w:r>
      <w:r>
        <w:rPr>
          <w:rFonts w:hint="eastAsia"/>
        </w:rPr>
        <w:t>。</w:t>
      </w:r>
    </w:p>
    <w:p w14:paraId="43E441AB" w14:textId="77777777" w:rsidR="001816EF" w:rsidRDefault="001816EF" w:rsidP="001816EF">
      <w:pPr>
        <w:pStyle w:val="af2"/>
        <w:spacing w:line="300" w:lineRule="auto"/>
      </w:pPr>
      <w:r>
        <w:rPr>
          <w:rFonts w:hint="eastAsia"/>
        </w:rPr>
        <w:t>产品抑菌效果评价</w:t>
      </w:r>
    </w:p>
    <w:p w14:paraId="26B80F9E" w14:textId="77777777" w:rsidR="001816EF" w:rsidRPr="001816EF" w:rsidRDefault="001816EF" w:rsidP="001816EF">
      <w:pPr>
        <w:pStyle w:val="aff7"/>
        <w:ind w:firstLine="420"/>
      </w:pPr>
      <w:r>
        <w:rPr>
          <w:rFonts w:hint="eastAsia"/>
        </w:rPr>
        <w:t>同</w:t>
      </w:r>
      <w:r w:rsidRPr="001816EF">
        <w:rPr>
          <w:rFonts w:ascii="Times New Roman"/>
        </w:rPr>
        <w:t>7.3.6</w:t>
      </w:r>
      <w:r>
        <w:rPr>
          <w:rFonts w:hint="eastAsia"/>
        </w:rPr>
        <w:t>。</w:t>
      </w:r>
    </w:p>
    <w:p w14:paraId="7E3BF9B6" w14:textId="77777777" w:rsidR="009D05B6" w:rsidRPr="005C5BFE" w:rsidRDefault="006651C8">
      <w:pPr>
        <w:pStyle w:val="af0"/>
        <w:spacing w:before="156" w:after="156"/>
        <w:rPr>
          <w:rFonts w:ascii="Times New Roman"/>
        </w:rPr>
      </w:pPr>
      <w:r w:rsidRPr="005C5BFE">
        <w:rPr>
          <w:rFonts w:ascii="Times New Roman"/>
        </w:rPr>
        <w:t>日化产品抗菌、抑菌效果稳定性检验方法</w:t>
      </w:r>
    </w:p>
    <w:p w14:paraId="5DE7A8BC" w14:textId="77777777" w:rsidR="009D05B6" w:rsidRPr="005C5BFE" w:rsidRDefault="006651C8" w:rsidP="00F618B5">
      <w:pPr>
        <w:pStyle w:val="af1"/>
        <w:ind w:left="0"/>
        <w:rPr>
          <w:rFonts w:ascii="Times New Roman"/>
        </w:rPr>
      </w:pPr>
      <w:r w:rsidRPr="005C5BFE">
        <w:rPr>
          <w:rFonts w:ascii="Times New Roman"/>
        </w:rPr>
        <w:t>测试条件</w:t>
      </w:r>
    </w:p>
    <w:p w14:paraId="1B412A9C" w14:textId="77777777" w:rsidR="009D05B6" w:rsidRPr="005C5BFE" w:rsidRDefault="006651C8" w:rsidP="006A3113">
      <w:pPr>
        <w:pStyle w:val="af2"/>
        <w:rPr>
          <w:rFonts w:ascii="Times New Roman" w:eastAsia="宋体"/>
        </w:rPr>
      </w:pPr>
      <w:r w:rsidRPr="005C5BFE">
        <w:rPr>
          <w:rFonts w:ascii="Times New Roman" w:eastAsia="宋体"/>
        </w:rPr>
        <w:t>自然留样：将原包装样品置室温</w:t>
      </w:r>
      <w:r w:rsidR="009C487D">
        <w:rPr>
          <w:rFonts w:ascii="Times New Roman" w:eastAsia="宋体"/>
        </w:rPr>
        <w:t>（</w:t>
      </w:r>
      <w:r w:rsidR="00DB7671" w:rsidRPr="005C5BFE">
        <w:rPr>
          <w:rFonts w:ascii="Times New Roman" w:eastAsia="宋体"/>
        </w:rPr>
        <w:t>15℃</w:t>
      </w:r>
      <w:r w:rsidR="00DB7671" w:rsidRPr="005C5BFE">
        <w:rPr>
          <w:rFonts w:ascii="Times New Roman" w:eastAsia="宋体"/>
        </w:rPr>
        <w:t>～</w:t>
      </w:r>
      <w:r w:rsidR="00DB7671" w:rsidRPr="005C5BFE">
        <w:rPr>
          <w:rFonts w:ascii="Times New Roman" w:eastAsia="宋体"/>
        </w:rPr>
        <w:t>30℃</w:t>
      </w:r>
      <w:r w:rsidR="009C487D">
        <w:rPr>
          <w:rFonts w:ascii="Times New Roman" w:eastAsia="宋体"/>
        </w:rPr>
        <w:t>）</w:t>
      </w:r>
      <w:r w:rsidR="00DB7671" w:rsidRPr="005C5BFE">
        <w:rPr>
          <w:rFonts w:ascii="Times New Roman" w:eastAsia="宋体"/>
        </w:rPr>
        <w:t>下至少</w:t>
      </w:r>
      <w:r w:rsidR="00DB7671" w:rsidRPr="005C5BFE">
        <w:rPr>
          <w:rFonts w:ascii="Times New Roman" w:eastAsia="宋体"/>
        </w:rPr>
        <w:t>1</w:t>
      </w:r>
      <w:r w:rsidR="00DB7671" w:rsidRPr="005C5BFE">
        <w:rPr>
          <w:rFonts w:ascii="Times New Roman" w:eastAsia="宋体"/>
        </w:rPr>
        <w:t>年</w:t>
      </w:r>
      <w:r w:rsidRPr="005C5BFE">
        <w:rPr>
          <w:rFonts w:ascii="Times New Roman" w:eastAsia="宋体"/>
        </w:rPr>
        <w:t>，每半年进行抑菌或杀菌性能测试。</w:t>
      </w:r>
    </w:p>
    <w:p w14:paraId="2E0C753F" w14:textId="77777777" w:rsidR="009D05B6" w:rsidRPr="005C5BFE" w:rsidRDefault="006651C8" w:rsidP="006A3113">
      <w:pPr>
        <w:pStyle w:val="af2"/>
        <w:rPr>
          <w:rFonts w:ascii="Times New Roman" w:eastAsia="宋体"/>
        </w:rPr>
      </w:pPr>
      <w:r w:rsidRPr="005C5BFE">
        <w:rPr>
          <w:rFonts w:ascii="Times New Roman" w:eastAsia="宋体"/>
        </w:rPr>
        <w:t>加速试验：将原包装样品置</w:t>
      </w:r>
      <w:r w:rsidR="00DB7671" w:rsidRPr="005C5BFE">
        <w:rPr>
          <w:rFonts w:ascii="Times New Roman" w:eastAsia="宋体"/>
        </w:rPr>
        <w:t>54℃</w:t>
      </w:r>
      <w:r w:rsidR="00DB7671" w:rsidRPr="005C5BFE">
        <w:rPr>
          <w:rFonts w:ascii="Times New Roman" w:eastAsia="宋体"/>
        </w:rPr>
        <w:t>～</w:t>
      </w:r>
      <w:r w:rsidR="00DB7671" w:rsidRPr="005C5BFE">
        <w:rPr>
          <w:rFonts w:ascii="Times New Roman" w:eastAsia="宋体"/>
        </w:rPr>
        <w:t>57℃</w:t>
      </w:r>
      <w:r w:rsidR="00DB7671" w:rsidRPr="005C5BFE">
        <w:rPr>
          <w:rFonts w:ascii="Times New Roman" w:eastAsia="宋体"/>
        </w:rPr>
        <w:t>恒温箱内</w:t>
      </w:r>
      <w:r w:rsidR="00DB7671" w:rsidRPr="005C5BFE">
        <w:rPr>
          <w:rFonts w:ascii="Times New Roman" w:eastAsia="宋体"/>
        </w:rPr>
        <w:t>14</w:t>
      </w:r>
      <w:r w:rsidR="00DB7671" w:rsidRPr="005C5BFE">
        <w:rPr>
          <w:rFonts w:ascii="Times New Roman" w:eastAsia="宋体"/>
        </w:rPr>
        <w:t>天或</w:t>
      </w:r>
      <w:r w:rsidR="00DB7671" w:rsidRPr="005C5BFE">
        <w:rPr>
          <w:rFonts w:ascii="Times New Roman" w:eastAsia="宋体"/>
        </w:rPr>
        <w:t>37℃</w:t>
      </w:r>
      <w:r w:rsidR="00DB7671" w:rsidRPr="005C5BFE">
        <w:rPr>
          <w:rFonts w:ascii="Times New Roman" w:eastAsia="宋体"/>
        </w:rPr>
        <w:t>～</w:t>
      </w:r>
      <w:r w:rsidR="00DB7671" w:rsidRPr="005C5BFE">
        <w:rPr>
          <w:rFonts w:ascii="Times New Roman" w:eastAsia="宋体"/>
        </w:rPr>
        <w:t>40℃</w:t>
      </w:r>
      <w:r w:rsidR="00DB7671" w:rsidRPr="005C5BFE">
        <w:rPr>
          <w:rFonts w:ascii="Times New Roman" w:eastAsia="宋体"/>
        </w:rPr>
        <w:t>恒温箱内</w:t>
      </w:r>
      <w:r w:rsidR="00DB7671" w:rsidRPr="005C5BFE">
        <w:rPr>
          <w:rFonts w:ascii="Times New Roman" w:eastAsia="宋体"/>
        </w:rPr>
        <w:t>3</w:t>
      </w:r>
      <w:r w:rsidR="00DB7671" w:rsidRPr="005C5BFE">
        <w:rPr>
          <w:rFonts w:ascii="Times New Roman" w:eastAsia="宋体"/>
        </w:rPr>
        <w:t>个月，保持相对湿度</w:t>
      </w:r>
      <w:r w:rsidR="009C487D">
        <w:rPr>
          <w:rFonts w:ascii="Times New Roman" w:eastAsia="宋体" w:hint="eastAsia"/>
        </w:rPr>
        <w:t>大于</w:t>
      </w:r>
      <w:r w:rsidR="00DB7671" w:rsidRPr="00B07D99">
        <w:rPr>
          <w:rFonts w:ascii="Times New Roman" w:eastAsia="宋体"/>
        </w:rPr>
        <w:t>75</w:t>
      </w:r>
      <w:r w:rsidR="00DB7671" w:rsidRPr="00B07D99">
        <w:rPr>
          <w:rFonts w:ascii="Times New Roman" w:eastAsia="宋体"/>
        </w:rPr>
        <w:t>％</w:t>
      </w:r>
      <w:r w:rsidRPr="005C5BFE">
        <w:rPr>
          <w:rFonts w:ascii="Times New Roman" w:eastAsia="宋体"/>
        </w:rPr>
        <w:t>，进行抑菌或杀菌性能测试。</w:t>
      </w:r>
    </w:p>
    <w:p w14:paraId="2EFAABCF" w14:textId="77777777" w:rsidR="009D05B6" w:rsidRPr="005C5BFE" w:rsidRDefault="006651C8" w:rsidP="00F618B5">
      <w:pPr>
        <w:pStyle w:val="af1"/>
        <w:ind w:left="0"/>
        <w:rPr>
          <w:rFonts w:ascii="Times New Roman"/>
        </w:rPr>
      </w:pPr>
      <w:r w:rsidRPr="005C5BFE">
        <w:rPr>
          <w:rFonts w:ascii="Times New Roman"/>
        </w:rPr>
        <w:t>检验方法</w:t>
      </w:r>
    </w:p>
    <w:p w14:paraId="619DE755" w14:textId="77777777" w:rsidR="004E32AD" w:rsidRPr="005C5BFE" w:rsidRDefault="006651C8" w:rsidP="00D65E51">
      <w:pPr>
        <w:pStyle w:val="af2"/>
        <w:numPr>
          <w:ilvl w:val="0"/>
          <w:numId w:val="0"/>
        </w:numPr>
        <w:rPr>
          <w:rFonts w:ascii="Times New Roman" w:eastAsia="宋体"/>
        </w:rPr>
      </w:pPr>
      <w:r w:rsidRPr="005C5BFE">
        <w:rPr>
          <w:rFonts w:ascii="Times New Roman" w:eastAsia="宋体"/>
        </w:rPr>
        <w:t>采用表</w:t>
      </w:r>
      <w:r w:rsidRPr="005C5BFE">
        <w:rPr>
          <w:rFonts w:ascii="Times New Roman" w:eastAsia="宋体"/>
        </w:rPr>
        <w:t>2</w:t>
      </w:r>
      <w:r w:rsidRPr="005C5BFE">
        <w:rPr>
          <w:rFonts w:ascii="Times New Roman" w:eastAsia="宋体"/>
        </w:rPr>
        <w:t>中相对应的方法。</w:t>
      </w:r>
    </w:p>
    <w:p w14:paraId="01C09E7F" w14:textId="77777777" w:rsidR="009D05B6" w:rsidRPr="005C5BFE" w:rsidRDefault="006651C8" w:rsidP="00F618B5">
      <w:pPr>
        <w:pStyle w:val="af1"/>
        <w:ind w:left="0"/>
        <w:rPr>
          <w:rFonts w:ascii="Times New Roman"/>
        </w:rPr>
      </w:pPr>
      <w:r w:rsidRPr="005C5BFE">
        <w:rPr>
          <w:rFonts w:ascii="Times New Roman"/>
        </w:rPr>
        <w:t>评价标准</w:t>
      </w:r>
    </w:p>
    <w:p w14:paraId="558D0FDA" w14:textId="77777777" w:rsidR="009D05B6" w:rsidRPr="005C5BFE" w:rsidRDefault="006651C8" w:rsidP="006A3113">
      <w:pPr>
        <w:pStyle w:val="af2"/>
        <w:rPr>
          <w:rFonts w:ascii="Times New Roman" w:eastAsia="宋体"/>
        </w:rPr>
      </w:pPr>
      <w:r w:rsidRPr="005C5BFE">
        <w:rPr>
          <w:rFonts w:ascii="Times New Roman" w:eastAsia="宋体"/>
        </w:rPr>
        <w:t>产品经自然留样，其杀菌率或抑菌率达到规定的指标值，产品的杀菌或抑菌作用有效期为自然留样时间。</w:t>
      </w:r>
    </w:p>
    <w:p w14:paraId="1FA6145D" w14:textId="77777777" w:rsidR="009D05B6" w:rsidRPr="005C5BFE" w:rsidRDefault="006651C8" w:rsidP="006A3113">
      <w:pPr>
        <w:pStyle w:val="af2"/>
        <w:rPr>
          <w:rFonts w:ascii="Times New Roman" w:eastAsia="宋体"/>
        </w:rPr>
      </w:pPr>
      <w:r w:rsidRPr="005C5BFE">
        <w:rPr>
          <w:rFonts w:ascii="Times New Roman" w:eastAsia="宋体"/>
        </w:rPr>
        <w:t>产品经</w:t>
      </w:r>
      <w:r w:rsidR="00DB7671" w:rsidRPr="005C5BFE">
        <w:rPr>
          <w:rFonts w:ascii="Times New Roman" w:eastAsia="宋体"/>
        </w:rPr>
        <w:t>54℃</w:t>
      </w:r>
      <w:r w:rsidR="00DB7671" w:rsidRPr="005C5BFE">
        <w:rPr>
          <w:rFonts w:ascii="Times New Roman" w:eastAsia="宋体"/>
        </w:rPr>
        <w:t>～</w:t>
      </w:r>
      <w:r w:rsidR="00DB7671" w:rsidRPr="005C5BFE">
        <w:rPr>
          <w:rFonts w:ascii="Times New Roman" w:eastAsia="宋体"/>
        </w:rPr>
        <w:t>57℃</w:t>
      </w:r>
      <w:r w:rsidR="00DB7671" w:rsidRPr="005C5BFE">
        <w:rPr>
          <w:rFonts w:ascii="Times New Roman" w:eastAsia="宋体"/>
        </w:rPr>
        <w:t>恒温箱内放置</w:t>
      </w:r>
      <w:r w:rsidR="00DB7671" w:rsidRPr="005C5BFE">
        <w:rPr>
          <w:rFonts w:ascii="Times New Roman" w:eastAsia="宋体"/>
        </w:rPr>
        <w:t>14</w:t>
      </w:r>
      <w:r w:rsidR="00DB7671" w:rsidRPr="005C5BFE">
        <w:rPr>
          <w:rFonts w:ascii="Times New Roman" w:eastAsia="宋体"/>
        </w:rPr>
        <w:t>天的加速试验，其杀菌率或抑菌率达到规定的指标值，产品的杀菌或抑菌作用有效期为一年</w:t>
      </w:r>
      <w:r w:rsidRPr="005C5BFE">
        <w:rPr>
          <w:rFonts w:ascii="Times New Roman" w:eastAsia="宋体"/>
        </w:rPr>
        <w:t>。</w:t>
      </w:r>
    </w:p>
    <w:p w14:paraId="4167E90F" w14:textId="77777777" w:rsidR="004D7BB1" w:rsidRPr="005C5BFE" w:rsidRDefault="006651C8" w:rsidP="00DC2989">
      <w:pPr>
        <w:pStyle w:val="af2"/>
        <w:tabs>
          <w:tab w:val="left" w:pos="6237"/>
        </w:tabs>
        <w:jc w:val="left"/>
        <w:rPr>
          <w:rFonts w:ascii="Times New Roman"/>
          <w:noProof/>
        </w:rPr>
      </w:pPr>
      <w:r w:rsidRPr="005C5BFE">
        <w:rPr>
          <w:rFonts w:ascii="Times New Roman" w:eastAsia="宋体"/>
        </w:rPr>
        <w:t>产品经</w:t>
      </w:r>
      <w:r w:rsidR="00DB7671" w:rsidRPr="005C5BFE">
        <w:rPr>
          <w:rFonts w:ascii="Times New Roman" w:eastAsia="宋体"/>
        </w:rPr>
        <w:t>37℃</w:t>
      </w:r>
      <w:r w:rsidR="00DB7671" w:rsidRPr="005C5BFE">
        <w:rPr>
          <w:rFonts w:ascii="Times New Roman" w:eastAsia="宋体"/>
        </w:rPr>
        <w:t>～</w:t>
      </w:r>
      <w:r w:rsidR="00DB7671" w:rsidRPr="005C5BFE">
        <w:rPr>
          <w:rFonts w:ascii="Times New Roman" w:eastAsia="宋体"/>
        </w:rPr>
        <w:t>40℃</w:t>
      </w:r>
      <w:r w:rsidR="00DB7671" w:rsidRPr="005C5BFE">
        <w:rPr>
          <w:rFonts w:ascii="Times New Roman" w:eastAsia="宋体"/>
        </w:rPr>
        <w:t>恒温箱内放置</w:t>
      </w:r>
      <w:r w:rsidR="00DB7671" w:rsidRPr="005C5BFE">
        <w:rPr>
          <w:rFonts w:ascii="Times New Roman" w:eastAsia="宋体"/>
        </w:rPr>
        <w:t>3</w:t>
      </w:r>
      <w:r w:rsidR="00DB7671" w:rsidRPr="005C5BFE">
        <w:rPr>
          <w:rFonts w:ascii="Times New Roman" w:eastAsia="宋体"/>
        </w:rPr>
        <w:t>个月的加速试验，其杀菌率或抑菌率达到规定的指标值，产品的杀菌或抑菌作用有效期为二年</w:t>
      </w:r>
      <w:r w:rsidRPr="005C5BFE">
        <w:rPr>
          <w:rFonts w:ascii="Times New Roman" w:eastAsia="宋体"/>
        </w:rPr>
        <w:t>。</w:t>
      </w:r>
      <w:bookmarkEnd w:id="1"/>
    </w:p>
    <w:p w14:paraId="4A64C3E8" w14:textId="77777777" w:rsidR="00106296" w:rsidRPr="005C5BFE" w:rsidRDefault="00106296">
      <w:pPr>
        <w:ind w:firstLine="435"/>
      </w:pPr>
    </w:p>
    <w:p w14:paraId="16BC84DC" w14:textId="77777777" w:rsidR="00106296" w:rsidRPr="005C5BFE" w:rsidRDefault="00693E5D">
      <w:pPr>
        <w:widowControl/>
        <w:jc w:val="left"/>
      </w:pPr>
      <w:r w:rsidRPr="005C5BFE">
        <w:br w:type="page"/>
      </w:r>
    </w:p>
    <w:p w14:paraId="59419CC6" w14:textId="77777777" w:rsidR="005C5BFE" w:rsidRPr="005C5BFE" w:rsidRDefault="005C5BFE" w:rsidP="005C5BFE">
      <w:pPr>
        <w:jc w:val="center"/>
        <w:rPr>
          <w:rFonts w:eastAsia="微软雅黑"/>
          <w:b/>
          <w:bCs/>
          <w:color w:val="333333"/>
        </w:rPr>
      </w:pPr>
      <w:r w:rsidRPr="005C5BFE">
        <w:rPr>
          <w:rFonts w:eastAsia="微软雅黑"/>
          <w:b/>
          <w:bCs/>
          <w:color w:val="333333"/>
        </w:rPr>
        <w:lastRenderedPageBreak/>
        <w:t>附录</w:t>
      </w:r>
      <w:bookmarkStart w:id="10" w:name="_Hlk52180107"/>
      <w:r w:rsidRPr="005C5BFE">
        <w:rPr>
          <w:rFonts w:eastAsia="微软雅黑"/>
          <w:b/>
          <w:bCs/>
          <w:color w:val="333333"/>
        </w:rPr>
        <w:t>A</w:t>
      </w:r>
    </w:p>
    <w:p w14:paraId="45284241" w14:textId="77777777" w:rsidR="005C5BFE" w:rsidRPr="005C5BFE" w:rsidRDefault="005C5BFE" w:rsidP="005C5BFE">
      <w:pPr>
        <w:jc w:val="center"/>
        <w:rPr>
          <w:rFonts w:eastAsia="微软雅黑"/>
          <w:b/>
          <w:bCs/>
          <w:color w:val="333333"/>
        </w:rPr>
      </w:pPr>
      <w:r w:rsidRPr="005C5BFE">
        <w:rPr>
          <w:rFonts w:eastAsia="微软雅黑"/>
          <w:b/>
          <w:bCs/>
          <w:color w:val="333333"/>
        </w:rPr>
        <w:t>（资料性附录）</w:t>
      </w:r>
    </w:p>
    <w:p w14:paraId="348287CA" w14:textId="77777777" w:rsidR="005C5BFE" w:rsidRPr="005C5BFE" w:rsidRDefault="005C5BFE" w:rsidP="005C5BFE">
      <w:pPr>
        <w:jc w:val="center"/>
        <w:rPr>
          <w:rFonts w:eastAsia="微软雅黑"/>
          <w:b/>
          <w:bCs/>
          <w:color w:val="333333"/>
        </w:rPr>
      </w:pPr>
      <w:r w:rsidRPr="005C5BFE">
        <w:rPr>
          <w:rFonts w:eastAsia="微软雅黑"/>
          <w:b/>
          <w:bCs/>
          <w:color w:val="333333"/>
        </w:rPr>
        <w:t>统计检验</w:t>
      </w:r>
      <w:bookmarkEnd w:id="10"/>
      <w:r w:rsidRPr="005C5BFE">
        <w:rPr>
          <w:rFonts w:eastAsia="微软雅黑"/>
          <w:b/>
          <w:bCs/>
          <w:color w:val="333333"/>
        </w:rPr>
        <w:t>示例</w:t>
      </w:r>
    </w:p>
    <w:p w14:paraId="0EA01180" w14:textId="77777777" w:rsidR="005C5BFE" w:rsidRPr="005C5BFE" w:rsidRDefault="005C5BFE" w:rsidP="005C5BFE">
      <w:pPr>
        <w:shd w:val="clear" w:color="auto" w:fill="FFFFFF"/>
        <w:spacing w:line="300" w:lineRule="auto"/>
      </w:pPr>
      <w:r w:rsidRPr="005C5BFE">
        <w:t xml:space="preserve">A.1 </w:t>
      </w:r>
      <w:r w:rsidRPr="005C5BFE">
        <w:t>检验原理</w:t>
      </w:r>
    </w:p>
    <w:p w14:paraId="2DCC090F" w14:textId="77777777" w:rsidR="005C5BFE" w:rsidRPr="005C5BFE" w:rsidRDefault="005C5BFE" w:rsidP="005C5BFE">
      <w:pPr>
        <w:shd w:val="clear" w:color="auto" w:fill="FFFFFF"/>
        <w:spacing w:line="360" w:lineRule="atLeast"/>
        <w:rPr>
          <w:rFonts w:eastAsiaTheme="minorEastAsia"/>
        </w:rPr>
      </w:pPr>
      <w:r w:rsidRPr="005C5BFE">
        <w:rPr>
          <w:rFonts w:eastAsiaTheme="minorEastAsia"/>
        </w:rPr>
        <w:t>采用</w:t>
      </w:r>
      <w:r w:rsidRPr="005C5BFE">
        <w:rPr>
          <w:rFonts w:eastAsiaTheme="minorEastAsia"/>
          <w:i/>
          <w:iCs/>
        </w:rPr>
        <w:t>t</w:t>
      </w:r>
      <w:r w:rsidRPr="005C5BFE">
        <w:rPr>
          <w:rFonts w:eastAsiaTheme="minorEastAsia"/>
        </w:rPr>
        <w:t>检验判别两个</w:t>
      </w:r>
      <w:hyperlink r:id="rId38" w:tgtFrame="_blank" w:history="1">
        <w:r w:rsidRPr="005C5BFE">
          <w:rPr>
            <w:rFonts w:eastAsiaTheme="minorEastAsia"/>
          </w:rPr>
          <w:t>样本平均数</w:t>
        </w:r>
      </w:hyperlink>
      <w:r w:rsidRPr="005C5BFE">
        <w:rPr>
          <w:rFonts w:eastAsiaTheme="minorEastAsia"/>
        </w:rPr>
        <w:t>与其各自所代表的总体的差异是否显著。</w:t>
      </w:r>
    </w:p>
    <w:p w14:paraId="078448B6" w14:textId="77777777" w:rsidR="005C5BFE" w:rsidRPr="005C5BFE" w:rsidRDefault="005C5BFE" w:rsidP="005C5BFE">
      <w:pPr>
        <w:shd w:val="clear" w:color="auto" w:fill="FFFFFF"/>
        <w:spacing w:line="360" w:lineRule="atLeast"/>
        <w:rPr>
          <w:rFonts w:eastAsiaTheme="minorEastAsia"/>
        </w:rPr>
      </w:pPr>
      <w:r w:rsidRPr="005C5BFE">
        <w:rPr>
          <w:rFonts w:eastAsiaTheme="minorEastAsia"/>
        </w:rPr>
        <w:t>1</w:t>
      </w:r>
      <w:r w:rsidRPr="005C5BFE">
        <w:rPr>
          <w:rFonts w:eastAsiaTheme="minorEastAsia"/>
        </w:rPr>
        <w:t>）两个样本检验结果核查</w:t>
      </w:r>
    </w:p>
    <w:p w14:paraId="78E633CC" w14:textId="77777777" w:rsidR="005C5BFE" w:rsidRPr="005C5BFE" w:rsidRDefault="005C5BFE" w:rsidP="005C5BFE">
      <w:pPr>
        <w:shd w:val="clear" w:color="auto" w:fill="FFFFFF"/>
        <w:spacing w:afterLines="50" w:after="156" w:line="300" w:lineRule="auto"/>
        <w:ind w:firstLineChars="200" w:firstLine="420"/>
        <w:rPr>
          <w:rFonts w:eastAsiaTheme="minorEastAsia"/>
        </w:rPr>
      </w:pPr>
      <w:r w:rsidRPr="005C5BFE">
        <w:rPr>
          <w:rFonts w:eastAsiaTheme="minorEastAsia"/>
        </w:rPr>
        <w:t>按式（</w:t>
      </w:r>
      <w:r w:rsidRPr="005C5BFE">
        <w:rPr>
          <w:rFonts w:eastAsiaTheme="minorEastAsia"/>
        </w:rPr>
        <w:t>A.1</w:t>
      </w:r>
      <w:r w:rsidRPr="005C5BFE">
        <w:rPr>
          <w:rFonts w:eastAsiaTheme="minorEastAsia"/>
        </w:rPr>
        <w:t>）计算统计量</w:t>
      </w:r>
      <w:r w:rsidRPr="005C5BFE">
        <w:rPr>
          <w:rFonts w:eastAsiaTheme="minorEastAsia"/>
          <w:i/>
          <w:iCs/>
        </w:rPr>
        <w:t>F</w:t>
      </w:r>
      <w:r w:rsidRPr="005C5BFE">
        <w:rPr>
          <w:rFonts w:eastAsiaTheme="minorEastAsia"/>
        </w:rPr>
        <w:t>：</w:t>
      </w:r>
    </w:p>
    <w:p w14:paraId="325E1677" w14:textId="77777777" w:rsidR="005C5BFE" w:rsidRPr="005C5BFE" w:rsidRDefault="005C5BFE" w:rsidP="005C5BFE">
      <w:pPr>
        <w:shd w:val="clear" w:color="auto" w:fill="FFFFFF"/>
        <w:spacing w:afterLines="50" w:after="156" w:line="300" w:lineRule="auto"/>
        <w:jc w:val="center"/>
        <w:rPr>
          <w:rFonts w:eastAsiaTheme="minorEastAsia"/>
        </w:rPr>
      </w:pPr>
      <m:oMath>
        <m:r>
          <w:rPr>
            <w:rFonts w:ascii="Cambria Math" w:eastAsiaTheme="minorEastAsia" w:hAnsi="Cambria Math"/>
          </w:rPr>
          <m:t>F=</m:t>
        </m:r>
        <m:f>
          <m:fPr>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eastAsiaTheme="minorEastAsia" w:hAnsi="Cambria Math"/>
                  </w:rPr>
                  <m:t>s</m:t>
                </m:r>
              </m:e>
              <m:sub>
                <m:r>
                  <w:rPr>
                    <w:rFonts w:ascii="Cambria Math" w:eastAsiaTheme="minorEastAsia" w:hAnsi="Cambria Math"/>
                  </w:rPr>
                  <m:t>1</m:t>
                </m:r>
              </m:sub>
              <m:sup>
                <m:r>
                  <w:rPr>
                    <w:rFonts w:ascii="Cambria Math" w:eastAsiaTheme="minorEastAsia" w:hAnsi="Cambria Math"/>
                  </w:rPr>
                  <m:t>2</m:t>
                </m:r>
              </m:sup>
            </m:sSubSup>
          </m:num>
          <m:den>
            <m:sSubSup>
              <m:sSubSupPr>
                <m:ctrlPr>
                  <w:rPr>
                    <w:rFonts w:ascii="Cambria Math" w:eastAsiaTheme="minorEastAsia" w:hAnsi="Cambria Math"/>
                    <w:i/>
                  </w:rPr>
                </m:ctrlPr>
              </m:sSubSupPr>
              <m:e>
                <m:r>
                  <w:rPr>
                    <w:rFonts w:ascii="Cambria Math" w:eastAsiaTheme="minorEastAsia" w:hAnsi="Cambria Math"/>
                  </w:rPr>
                  <m:t>s</m:t>
                </m:r>
              </m:e>
              <m:sub>
                <m:r>
                  <w:rPr>
                    <w:rFonts w:ascii="Cambria Math" w:eastAsiaTheme="minorEastAsia" w:hAnsi="Cambria Math"/>
                  </w:rPr>
                  <m:t>2</m:t>
                </m:r>
              </m:sub>
              <m:sup>
                <m:r>
                  <w:rPr>
                    <w:rFonts w:ascii="Cambria Math" w:eastAsiaTheme="minorEastAsia" w:hAnsi="Cambria Math"/>
                  </w:rPr>
                  <m:t>2</m:t>
                </m:r>
              </m:sup>
            </m:sSubSup>
          </m:den>
        </m:f>
      </m:oMath>
      <w:r w:rsidRPr="005C5BFE">
        <w:rPr>
          <w:rFonts w:eastAsiaTheme="minorEastAsia"/>
        </w:rPr>
        <w:t xml:space="preserve">  …………………(A.1)</w:t>
      </w:r>
    </w:p>
    <w:p w14:paraId="5E90A8B9" w14:textId="77777777" w:rsidR="005C5BFE" w:rsidRPr="005C5BFE" w:rsidRDefault="005C5BFE" w:rsidP="005C5BFE">
      <w:pPr>
        <w:shd w:val="clear" w:color="auto" w:fill="FFFFFF"/>
        <w:spacing w:line="360" w:lineRule="atLeast"/>
        <w:ind w:firstLineChars="200" w:firstLine="420"/>
        <w:rPr>
          <w:rFonts w:eastAsiaTheme="minorEastAsia"/>
        </w:rPr>
      </w:pPr>
      <w:r w:rsidRPr="005C5BFE">
        <w:rPr>
          <w:rFonts w:eastAsiaTheme="minorEastAsia"/>
        </w:rPr>
        <w:t>式中：</w:t>
      </w:r>
      <m:oMath>
        <m:sSubSup>
          <m:sSubSupPr>
            <m:ctrlPr>
              <w:rPr>
                <w:rFonts w:ascii="Cambria Math" w:eastAsiaTheme="minorEastAsia" w:hAnsi="Cambria Math"/>
                <w:i/>
              </w:rPr>
            </m:ctrlPr>
          </m:sSubSupPr>
          <m:e>
            <m:r>
              <w:rPr>
                <w:rFonts w:ascii="Cambria Math" w:eastAsiaTheme="minorEastAsia" w:hAnsi="Cambria Math"/>
              </w:rPr>
              <m:t>s</m:t>
            </m:r>
          </m:e>
          <m:sub>
            <m:r>
              <w:rPr>
                <w:rFonts w:ascii="Cambria Math" w:eastAsiaTheme="minorEastAsia" w:hAnsi="Cambria Math"/>
              </w:rPr>
              <m:t>1</m:t>
            </m:r>
          </m:sub>
          <m:sup>
            <m:r>
              <w:rPr>
                <w:rFonts w:ascii="Cambria Math" w:eastAsiaTheme="minorEastAsia" w:hAnsi="Cambria Math"/>
              </w:rPr>
              <m:t>2</m:t>
            </m:r>
          </m:sup>
        </m:sSubSup>
      </m:oMath>
      <w:r w:rsidRPr="005C5BFE">
        <w:rPr>
          <w:rFonts w:eastAsiaTheme="minorEastAsia"/>
        </w:rPr>
        <w:t>、</w:t>
      </w:r>
      <m:oMath>
        <m:sSubSup>
          <m:sSubSupPr>
            <m:ctrlPr>
              <w:rPr>
                <w:rFonts w:ascii="Cambria Math" w:eastAsiaTheme="minorEastAsia" w:hAnsi="Cambria Math"/>
                <w:i/>
              </w:rPr>
            </m:ctrlPr>
          </m:sSubSupPr>
          <m:e>
            <m:r>
              <w:rPr>
                <w:rFonts w:ascii="Cambria Math" w:eastAsiaTheme="minorEastAsia" w:hAnsi="Cambria Math"/>
              </w:rPr>
              <m:t>s</m:t>
            </m:r>
          </m:e>
          <m:sub>
            <m:r>
              <w:rPr>
                <w:rFonts w:ascii="Cambria Math" w:eastAsiaTheme="minorEastAsia" w:hAnsi="Cambria Math"/>
              </w:rPr>
              <m:t>2</m:t>
            </m:r>
          </m:sub>
          <m:sup>
            <m:r>
              <w:rPr>
                <w:rFonts w:ascii="Cambria Math" w:eastAsiaTheme="minorEastAsia" w:hAnsi="Cambria Math"/>
              </w:rPr>
              <m:t>2</m:t>
            </m:r>
          </m:sup>
        </m:sSubSup>
      </m:oMath>
      <w:r w:rsidRPr="005C5BFE">
        <w:rPr>
          <w:rFonts w:eastAsiaTheme="minorEastAsia"/>
        </w:rPr>
        <w:t>为两个样本检测结果的方差，这里</w:t>
      </w:r>
      <m:oMath>
        <m:sSubSup>
          <m:sSubSupPr>
            <m:ctrlPr>
              <w:rPr>
                <w:rFonts w:ascii="Cambria Math" w:eastAsiaTheme="minorEastAsia" w:hAnsi="Cambria Math"/>
                <w:i/>
              </w:rPr>
            </m:ctrlPr>
          </m:sSubSupPr>
          <m:e>
            <m:r>
              <w:rPr>
                <w:rFonts w:ascii="Cambria Math" w:eastAsiaTheme="minorEastAsia" w:hAnsi="Cambria Math"/>
              </w:rPr>
              <m:t>s</m:t>
            </m:r>
          </m:e>
          <m:sub>
            <m:r>
              <w:rPr>
                <w:rFonts w:ascii="Cambria Math" w:eastAsiaTheme="minorEastAsia" w:hAnsi="Cambria Math"/>
              </w:rPr>
              <m:t>1</m:t>
            </m:r>
          </m:sub>
          <m:sup>
            <m:r>
              <w:rPr>
                <w:rFonts w:ascii="Cambria Math" w:eastAsiaTheme="minorEastAsia" w:hAnsi="Cambria Math"/>
              </w:rPr>
              <m:t>2</m:t>
            </m:r>
          </m:sup>
        </m:sSubSup>
        <m:r>
          <m:rPr>
            <m:sty m:val="p"/>
          </m:rP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s</m:t>
            </m:r>
          </m:e>
          <m:sub>
            <m:r>
              <w:rPr>
                <w:rFonts w:ascii="Cambria Math" w:eastAsiaTheme="minorEastAsia" w:hAnsi="Cambria Math"/>
              </w:rPr>
              <m:t>2</m:t>
            </m:r>
          </m:sub>
          <m:sup>
            <m:r>
              <w:rPr>
                <w:rFonts w:ascii="Cambria Math" w:eastAsiaTheme="minorEastAsia" w:hAnsi="Cambria Math"/>
              </w:rPr>
              <m:t>2</m:t>
            </m:r>
          </m:sup>
        </m:sSubSup>
      </m:oMath>
      <w:r w:rsidRPr="005C5BFE">
        <w:rPr>
          <w:rFonts w:eastAsiaTheme="minorEastAsia"/>
        </w:rPr>
        <w:t>；</w:t>
      </w:r>
    </w:p>
    <w:p w14:paraId="6EA5A4B6" w14:textId="77777777" w:rsidR="005C5BFE" w:rsidRPr="005C5BFE" w:rsidRDefault="005C5BFE" w:rsidP="005C5BFE">
      <w:pPr>
        <w:shd w:val="clear" w:color="auto" w:fill="FFFFFF"/>
        <w:spacing w:beforeLines="50" w:before="156" w:line="300" w:lineRule="auto"/>
        <w:ind w:firstLineChars="200" w:firstLine="420"/>
        <w:jc w:val="left"/>
        <w:rPr>
          <w:rFonts w:eastAsiaTheme="minorEastAsia"/>
        </w:rPr>
      </w:pPr>
      <w:r w:rsidRPr="005C5BFE">
        <w:rPr>
          <w:rFonts w:eastAsiaTheme="minorEastAsia"/>
          <w:color w:val="333333"/>
        </w:rPr>
        <w:t>取显著性水平</w:t>
      </w:r>
      <w:r w:rsidRPr="005C5BFE">
        <w:rPr>
          <w:rFonts w:eastAsiaTheme="minorEastAsia"/>
          <w:i/>
          <w:iCs/>
          <w:color w:val="333333"/>
        </w:rPr>
        <w:t>p</w:t>
      </w:r>
      <w:r w:rsidRPr="005C5BFE">
        <w:rPr>
          <w:rFonts w:eastAsiaTheme="minorEastAsia"/>
          <w:color w:val="333333"/>
        </w:rPr>
        <w:t>=0.1</w:t>
      </w:r>
      <w:r w:rsidRPr="005C5BFE">
        <w:rPr>
          <w:rFonts w:eastAsiaTheme="minorEastAsia"/>
          <w:color w:val="333333"/>
        </w:rPr>
        <w:t>，进行双侧的</w:t>
      </w:r>
      <w:r w:rsidRPr="005C5BFE">
        <w:rPr>
          <w:rFonts w:eastAsiaTheme="minorEastAsia"/>
          <w:i/>
          <w:iCs/>
          <w:color w:val="333333"/>
        </w:rPr>
        <w:t>F</w:t>
      </w:r>
      <w:r w:rsidRPr="005C5BFE">
        <w:rPr>
          <w:rFonts w:eastAsiaTheme="minorEastAsia"/>
          <w:color w:val="333333"/>
        </w:rPr>
        <w:t>统计检验。当</w:t>
      </w:r>
      <w:r w:rsidRPr="005C5BFE">
        <w:rPr>
          <w:rFonts w:eastAsiaTheme="minorEastAsia"/>
        </w:rPr>
        <w:t>式（</w:t>
      </w:r>
      <w:r w:rsidRPr="005C5BFE">
        <w:rPr>
          <w:rFonts w:eastAsiaTheme="minorEastAsia"/>
        </w:rPr>
        <w:t>A.1</w:t>
      </w:r>
      <w:r w:rsidRPr="005C5BFE">
        <w:rPr>
          <w:rFonts w:eastAsiaTheme="minorEastAsia"/>
        </w:rPr>
        <w:t>）计算统计量</w:t>
      </w:r>
      <w:r w:rsidRPr="005C5BFE">
        <w:rPr>
          <w:rFonts w:eastAsiaTheme="minorEastAsia"/>
          <w:i/>
          <w:iCs/>
        </w:rPr>
        <w:t>F</w:t>
      </w:r>
      <w:r w:rsidRPr="005C5BFE">
        <w:rPr>
          <w:rFonts w:eastAsiaTheme="minorEastAsia"/>
        </w:rPr>
        <w:t>大于限值要求时，表明两个样本检测结果方差存在显著性差异，两组试验结果不可比，需要重新进行试验。</w:t>
      </w:r>
    </w:p>
    <w:p w14:paraId="63ACBC59" w14:textId="77777777" w:rsidR="005C5BFE" w:rsidRPr="005C5BFE" w:rsidRDefault="005C5BFE" w:rsidP="005C5BFE">
      <w:pPr>
        <w:shd w:val="clear" w:color="auto" w:fill="FFFFFF"/>
        <w:spacing w:line="300" w:lineRule="auto"/>
        <w:rPr>
          <w:rFonts w:eastAsiaTheme="minorEastAsia"/>
        </w:rPr>
      </w:pPr>
      <w:r w:rsidRPr="005C5BFE">
        <w:rPr>
          <w:rFonts w:eastAsiaTheme="minorEastAsia"/>
        </w:rPr>
        <w:t>2</w:t>
      </w:r>
      <w:r w:rsidRPr="005C5BFE">
        <w:rPr>
          <w:rFonts w:eastAsiaTheme="minorEastAsia"/>
        </w:rPr>
        <w:t>）</w:t>
      </w:r>
      <w:bookmarkStart w:id="11" w:name="_Hlk52263140"/>
      <w:r w:rsidRPr="005C5BFE">
        <w:rPr>
          <w:rFonts w:eastAsiaTheme="minorEastAsia"/>
        </w:rPr>
        <w:t>两个样本</w:t>
      </w:r>
      <w:bookmarkEnd w:id="11"/>
      <w:r w:rsidRPr="005C5BFE">
        <w:rPr>
          <w:rFonts w:eastAsiaTheme="minorEastAsia"/>
        </w:rPr>
        <w:t>是否存在显著性差异的</w:t>
      </w:r>
      <w:r w:rsidRPr="005C5BFE">
        <w:rPr>
          <w:rFonts w:eastAsiaTheme="minorEastAsia"/>
          <w:i/>
          <w:iCs/>
        </w:rPr>
        <w:t>t</w:t>
      </w:r>
      <w:r w:rsidRPr="005C5BFE">
        <w:rPr>
          <w:rFonts w:eastAsiaTheme="minorEastAsia"/>
        </w:rPr>
        <w:t>检验</w:t>
      </w:r>
    </w:p>
    <w:p w14:paraId="74C28143" w14:textId="77777777" w:rsidR="005C5BFE" w:rsidRPr="005C5BFE" w:rsidRDefault="005C5BFE" w:rsidP="005C5BFE">
      <w:pPr>
        <w:shd w:val="clear" w:color="auto" w:fill="FFFFFF"/>
        <w:spacing w:afterLines="50" w:after="156" w:line="300" w:lineRule="auto"/>
        <w:ind w:firstLineChars="200" w:firstLine="420"/>
        <w:rPr>
          <w:rFonts w:eastAsiaTheme="minorEastAsia"/>
        </w:rPr>
      </w:pPr>
      <w:r w:rsidRPr="005C5BFE">
        <w:rPr>
          <w:rFonts w:eastAsiaTheme="minorEastAsia"/>
        </w:rPr>
        <w:t>在</w:t>
      </w:r>
      <w:r w:rsidRPr="005C5BFE">
        <w:rPr>
          <w:rFonts w:eastAsiaTheme="minorEastAsia"/>
          <w:i/>
          <w:iCs/>
        </w:rPr>
        <w:t>F</w:t>
      </w:r>
      <w:r w:rsidRPr="005C5BFE">
        <w:rPr>
          <w:rFonts w:eastAsiaTheme="minorEastAsia"/>
        </w:rPr>
        <w:t>检验无显著性差异时，按式（</w:t>
      </w:r>
      <w:r w:rsidRPr="005C5BFE">
        <w:rPr>
          <w:rFonts w:eastAsiaTheme="minorEastAsia"/>
        </w:rPr>
        <w:t>A.2</w:t>
      </w:r>
      <w:r w:rsidRPr="005C5BFE">
        <w:rPr>
          <w:rFonts w:eastAsiaTheme="minorEastAsia"/>
        </w:rPr>
        <w:t>）计算统计量</w:t>
      </w:r>
      <w:r w:rsidRPr="005C5BFE">
        <w:rPr>
          <w:rFonts w:eastAsiaTheme="minorEastAsia"/>
          <w:i/>
          <w:iCs/>
        </w:rPr>
        <w:t>t</w:t>
      </w:r>
      <w:r w:rsidRPr="005C5BFE">
        <w:rPr>
          <w:rFonts w:eastAsiaTheme="minorEastAsia"/>
        </w:rPr>
        <w:t>：</w:t>
      </w:r>
    </w:p>
    <w:p w14:paraId="64E5ECDC" w14:textId="77777777" w:rsidR="005C5BFE" w:rsidRPr="005C5BFE" w:rsidRDefault="005C5BFE" w:rsidP="005C5BFE">
      <w:pPr>
        <w:shd w:val="clear" w:color="auto" w:fill="FFFFFF"/>
        <w:spacing w:line="360" w:lineRule="atLeast"/>
        <w:jc w:val="center"/>
        <w:rPr>
          <w:rFonts w:eastAsiaTheme="minorEastAsia"/>
        </w:rPr>
      </w:pPr>
      <m:oMath>
        <m:r>
          <w:rPr>
            <w:rFonts w:ascii="Cambria Math" w:eastAsiaTheme="minorEastAsia" w:hAnsi="Cambria Math"/>
          </w:rPr>
          <m:t>t=</m:t>
        </m:r>
        <m:f>
          <m:fPr>
            <m:ctrlPr>
              <w:rPr>
                <w:rFonts w:ascii="Cambria Math" w:eastAsiaTheme="minorEastAsia" w:hAnsi="Cambria Math"/>
                <w:i/>
              </w:rPr>
            </m:ctrlPr>
          </m:fPr>
          <m:num>
            <m:r>
              <m:rPr>
                <m:sty m:val="p"/>
              </m:rPr>
              <w:rPr>
                <w:rFonts w:ascii="Cambria Math" w:hAnsi="Cambria Math"/>
              </w:rPr>
              <m:t>│</m:t>
            </m:r>
            <m:acc>
              <m:accPr>
                <m:chr m:val="̅"/>
                <m:ctrlPr>
                  <w:rPr>
                    <w:rFonts w:ascii="Cambria Math" w:eastAsiaTheme="minorEastAsia" w:hAnsi="Cambria Math"/>
                    <w:i/>
                  </w:rPr>
                </m:ctrlPr>
              </m:accPr>
              <m:e>
                <m:r>
                  <w:rPr>
                    <w:rFonts w:ascii="Cambria Math" w:eastAsiaTheme="minorEastAsia" w:hAnsi="Cambria Math"/>
                  </w:rPr>
                  <m:t>x</m:t>
                </m:r>
              </m:e>
            </m:acc>
            <m:r>
              <w:rPr>
                <w:rFonts w:ascii="Cambria Math" w:eastAsiaTheme="minorEastAsia" w:hAnsi="Cambria Math"/>
              </w:rPr>
              <m:t>-</m:t>
            </m:r>
            <m:acc>
              <m:accPr>
                <m:chr m:val="̅"/>
                <m:ctrlPr>
                  <w:rPr>
                    <w:rFonts w:ascii="Cambria Math" w:eastAsiaTheme="minorEastAsia" w:hAnsi="Cambria Math"/>
                    <w:i/>
                  </w:rPr>
                </m:ctrlPr>
              </m:accPr>
              <m:e>
                <m:r>
                  <w:rPr>
                    <w:rFonts w:ascii="Cambria Math" w:eastAsiaTheme="minorEastAsia" w:hAnsi="Cambria Math"/>
                  </w:rPr>
                  <m:t>y</m:t>
                </m:r>
              </m:e>
            </m:acc>
            <m:r>
              <m:rPr>
                <m:sty m:val="p"/>
              </m:rPr>
              <w:rPr>
                <w:rFonts w:ascii="Cambria Math" w:hAnsi="Cambria Math"/>
              </w:rPr>
              <m:t>│</m:t>
            </m:r>
          </m:num>
          <m:den>
            <m:rad>
              <m:radPr>
                <m:degHide m:val="1"/>
                <m:ctrlPr>
                  <w:rPr>
                    <w:rFonts w:ascii="Cambria Math" w:eastAsiaTheme="minorEastAsia" w:hAnsi="Cambria Math"/>
                    <w:i/>
                  </w:rPr>
                </m:ctrlPr>
              </m:radPr>
              <m:deg/>
              <m:e>
                <m:f>
                  <m:fPr>
                    <m:ctrlPr>
                      <w:rPr>
                        <w:rFonts w:ascii="Cambria Math" w:eastAsiaTheme="minorEastAsia" w:hAnsi="Cambria Math"/>
                        <w:i/>
                      </w:rPr>
                    </m:ctrlPr>
                  </m:fPr>
                  <m:num>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1</m:t>
                            </m:r>
                          </m:sub>
                        </m:sSub>
                        <m:r>
                          <w:rPr>
                            <w:rFonts w:ascii="Cambria Math" w:eastAsiaTheme="minorEastAsia" w:hAnsi="Cambria Math"/>
                          </w:rPr>
                          <m:t>-1</m:t>
                        </m:r>
                      </m:e>
                    </m:d>
                    <m:sSubSup>
                      <m:sSubSupPr>
                        <m:ctrlPr>
                          <w:rPr>
                            <w:rFonts w:ascii="Cambria Math" w:eastAsiaTheme="minorEastAsia" w:hAnsi="Cambria Math"/>
                            <w:i/>
                          </w:rPr>
                        </m:ctrlPr>
                      </m:sSubSupPr>
                      <m:e>
                        <m:r>
                          <w:rPr>
                            <w:rFonts w:ascii="Cambria Math" w:eastAsiaTheme="minorEastAsia" w:hAnsi="Cambria Math"/>
                          </w:rPr>
                          <m:t>s</m:t>
                        </m:r>
                      </m:e>
                      <m:sub>
                        <m:r>
                          <w:rPr>
                            <w:rFonts w:ascii="Cambria Math" w:eastAsiaTheme="minorEastAsia" w:hAnsi="Cambria Math"/>
                          </w:rPr>
                          <m:t>1</m:t>
                        </m:r>
                      </m:sub>
                      <m:sup>
                        <m:r>
                          <w:rPr>
                            <w:rFonts w:ascii="Cambria Math" w:eastAsiaTheme="minorEastAsia" w:hAnsi="Cambria Math"/>
                          </w:rPr>
                          <m:t>2</m:t>
                        </m:r>
                      </m:sup>
                    </m:sSubSup>
                    <m:r>
                      <w:rPr>
                        <w:rFonts w:ascii="Cambria Math" w:eastAsiaTheme="minorEastAsia" w:hAnsi="Cambria Math"/>
                      </w:rPr>
                      <m:t>+</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2</m:t>
                            </m:r>
                          </m:sub>
                        </m:sSub>
                        <m:r>
                          <w:rPr>
                            <w:rFonts w:ascii="Cambria Math" w:eastAsiaTheme="minorEastAsia" w:hAnsi="Cambria Math"/>
                          </w:rPr>
                          <m:t>-1</m:t>
                        </m:r>
                      </m:e>
                    </m:d>
                    <m:sSubSup>
                      <m:sSubSupPr>
                        <m:ctrlPr>
                          <w:rPr>
                            <w:rFonts w:ascii="Cambria Math" w:eastAsiaTheme="minorEastAsia" w:hAnsi="Cambria Math"/>
                            <w:i/>
                          </w:rPr>
                        </m:ctrlPr>
                      </m:sSubSupPr>
                      <m:e>
                        <m:r>
                          <w:rPr>
                            <w:rFonts w:ascii="Cambria Math" w:eastAsiaTheme="minorEastAsia" w:hAnsi="Cambria Math"/>
                          </w:rPr>
                          <m:t>s</m:t>
                        </m:r>
                      </m:e>
                      <m:sub>
                        <m:r>
                          <w:rPr>
                            <w:rFonts w:ascii="Cambria Math" w:eastAsiaTheme="minorEastAsia" w:hAnsi="Cambria Math"/>
                          </w:rPr>
                          <m:t>2</m:t>
                        </m:r>
                      </m:sub>
                      <m:sup>
                        <m:r>
                          <w:rPr>
                            <w:rFonts w:ascii="Cambria Math" w:eastAsiaTheme="minorEastAsia" w:hAnsi="Cambria Math"/>
                          </w:rPr>
                          <m:t>2</m:t>
                        </m:r>
                      </m:sup>
                    </m:sSubSup>
                  </m:num>
                  <m:den>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2</m:t>
                        </m:r>
                      </m:sub>
                    </m:sSub>
                    <m:r>
                      <w:rPr>
                        <w:rFonts w:ascii="Cambria Math" w:eastAsiaTheme="minorEastAsia" w:hAnsi="Cambria Math"/>
                      </w:rPr>
                      <m:t>-2</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1</m:t>
                        </m:r>
                      </m:sub>
                    </m:sSub>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2</m:t>
                        </m:r>
                      </m:sub>
                    </m:sSub>
                  </m:den>
                </m:f>
                <m:r>
                  <w:rPr>
                    <w:rFonts w:ascii="Cambria Math" w:eastAsiaTheme="minorEastAsia" w:hAnsi="Cambria Math"/>
                  </w:rPr>
                  <m:t>)</m:t>
                </m:r>
              </m:e>
            </m:rad>
          </m:den>
        </m:f>
      </m:oMath>
      <w:r w:rsidRPr="005C5BFE">
        <w:rPr>
          <w:rFonts w:eastAsiaTheme="minorEastAsia"/>
        </w:rPr>
        <w:t xml:space="preserve">  …………………(A.2)</w:t>
      </w:r>
    </w:p>
    <w:p w14:paraId="63BCA822" w14:textId="77777777" w:rsidR="005C5BFE" w:rsidRPr="005C5BFE" w:rsidRDefault="005C5BFE" w:rsidP="005C5BFE">
      <w:pPr>
        <w:shd w:val="clear" w:color="auto" w:fill="FFFFFF"/>
        <w:spacing w:beforeLines="50" w:before="156" w:line="300" w:lineRule="auto"/>
        <w:ind w:firstLineChars="200" w:firstLine="420"/>
        <w:rPr>
          <w:rFonts w:eastAsiaTheme="minorEastAsia"/>
        </w:rPr>
      </w:pPr>
      <w:r w:rsidRPr="005C5BFE">
        <w:rPr>
          <w:rFonts w:eastAsiaTheme="minorEastAsia"/>
        </w:rPr>
        <w:t>式中：</w:t>
      </w:r>
      <m:oMath>
        <m:acc>
          <m:accPr>
            <m:chr m:val="̅"/>
            <m:ctrlPr>
              <w:rPr>
                <w:rFonts w:ascii="Cambria Math" w:eastAsiaTheme="minorEastAsia" w:hAnsi="Cambria Math"/>
                <w:i/>
              </w:rPr>
            </m:ctrlPr>
          </m:accPr>
          <m:e>
            <m:r>
              <w:rPr>
                <w:rFonts w:ascii="Cambria Math" w:eastAsiaTheme="minorEastAsia" w:hAnsi="Cambria Math"/>
              </w:rPr>
              <m:t>x</m:t>
            </m:r>
          </m:e>
        </m:acc>
      </m:oMath>
      <w:r w:rsidRPr="005C5BFE">
        <w:rPr>
          <w:rFonts w:eastAsiaTheme="minorEastAsia"/>
        </w:rPr>
        <w:t>、</w:t>
      </w:r>
      <m:oMath>
        <m:acc>
          <m:accPr>
            <m:chr m:val="̅"/>
            <m:ctrlPr>
              <w:rPr>
                <w:rFonts w:ascii="Cambria Math" w:eastAsiaTheme="minorEastAsia" w:hAnsi="Cambria Math"/>
                <w:i/>
              </w:rPr>
            </m:ctrlPr>
          </m:accPr>
          <m:e>
            <m:r>
              <w:rPr>
                <w:rFonts w:ascii="Cambria Math" w:eastAsiaTheme="minorEastAsia" w:hAnsi="Cambria Math"/>
              </w:rPr>
              <m:t>y</m:t>
            </m:r>
          </m:e>
        </m:acc>
      </m:oMath>
      <w:r w:rsidRPr="005C5BFE">
        <w:rPr>
          <w:rFonts w:eastAsiaTheme="minorEastAsia"/>
        </w:rPr>
        <w:t>为两个样本检测结果的平均值；</w:t>
      </w:r>
    </w:p>
    <w:p w14:paraId="578B15FD" w14:textId="77777777" w:rsidR="005C5BFE" w:rsidRPr="005C5BFE" w:rsidRDefault="00421078" w:rsidP="005C5BFE">
      <w:pPr>
        <w:shd w:val="clear" w:color="auto" w:fill="FFFFFF"/>
        <w:spacing w:line="360" w:lineRule="atLeast"/>
        <w:ind w:firstLineChars="500" w:firstLine="1050"/>
        <w:rPr>
          <w:rFonts w:eastAsiaTheme="minorEastAsia"/>
        </w:rPr>
      </w:pPr>
      <m:oMath>
        <m:sSubSup>
          <m:sSubSupPr>
            <m:ctrlPr>
              <w:rPr>
                <w:rFonts w:ascii="Cambria Math" w:eastAsiaTheme="minorEastAsia" w:hAnsi="Cambria Math"/>
                <w:i/>
              </w:rPr>
            </m:ctrlPr>
          </m:sSubSupPr>
          <m:e>
            <m:r>
              <w:rPr>
                <w:rFonts w:ascii="Cambria Math" w:eastAsiaTheme="minorEastAsia" w:hAnsi="Cambria Math"/>
              </w:rPr>
              <m:t>s</m:t>
            </m:r>
          </m:e>
          <m:sub>
            <m:r>
              <w:rPr>
                <w:rFonts w:ascii="Cambria Math" w:eastAsiaTheme="minorEastAsia" w:hAnsi="Cambria Math"/>
              </w:rPr>
              <m:t>1</m:t>
            </m:r>
          </m:sub>
          <m:sup>
            <m:r>
              <w:rPr>
                <w:rFonts w:ascii="Cambria Math" w:eastAsiaTheme="minorEastAsia" w:hAnsi="Cambria Math"/>
              </w:rPr>
              <m:t>2</m:t>
            </m:r>
          </m:sup>
        </m:sSubSup>
      </m:oMath>
      <w:r w:rsidR="005C5BFE" w:rsidRPr="005C5BFE">
        <w:rPr>
          <w:rFonts w:eastAsiaTheme="minorEastAsia"/>
        </w:rPr>
        <w:t>、</w:t>
      </w:r>
      <m:oMath>
        <m:sSubSup>
          <m:sSubSupPr>
            <m:ctrlPr>
              <w:rPr>
                <w:rFonts w:ascii="Cambria Math" w:eastAsiaTheme="minorEastAsia" w:hAnsi="Cambria Math"/>
                <w:i/>
              </w:rPr>
            </m:ctrlPr>
          </m:sSubSupPr>
          <m:e>
            <m:r>
              <w:rPr>
                <w:rFonts w:ascii="Cambria Math" w:eastAsiaTheme="minorEastAsia" w:hAnsi="Cambria Math"/>
              </w:rPr>
              <m:t>s</m:t>
            </m:r>
          </m:e>
          <m:sub>
            <m:r>
              <w:rPr>
                <w:rFonts w:ascii="Cambria Math" w:eastAsiaTheme="minorEastAsia" w:hAnsi="Cambria Math"/>
              </w:rPr>
              <m:t>2</m:t>
            </m:r>
          </m:sub>
          <m:sup>
            <m:r>
              <w:rPr>
                <w:rFonts w:ascii="Cambria Math" w:eastAsiaTheme="minorEastAsia" w:hAnsi="Cambria Math"/>
              </w:rPr>
              <m:t>2</m:t>
            </m:r>
          </m:sup>
        </m:sSubSup>
      </m:oMath>
      <w:r w:rsidR="005C5BFE" w:rsidRPr="005C5BFE">
        <w:rPr>
          <w:rFonts w:eastAsiaTheme="minorEastAsia"/>
        </w:rPr>
        <w:t>为两个样本检测结果的方差；</w:t>
      </w:r>
    </w:p>
    <w:p w14:paraId="0DD76B7F" w14:textId="77777777" w:rsidR="005C5BFE" w:rsidRPr="005C5BFE" w:rsidRDefault="005C5BFE" w:rsidP="005C5BFE">
      <w:pPr>
        <w:shd w:val="clear" w:color="auto" w:fill="FFFFFF"/>
        <w:ind w:firstLineChars="500" w:firstLine="1050"/>
        <w:rPr>
          <w:rFonts w:eastAsiaTheme="minorEastAsia"/>
        </w:rPr>
      </w:pPr>
      <w:bookmarkStart w:id="12" w:name="_Hlk52208228"/>
      <w:r w:rsidRPr="005C5BFE">
        <w:rPr>
          <w:rFonts w:eastAsiaTheme="minorEastAsia"/>
        </w:rPr>
        <w:t>n</w:t>
      </w:r>
      <w:r w:rsidRPr="005C5BFE">
        <w:rPr>
          <w:rFonts w:eastAsiaTheme="minorEastAsia"/>
          <w:sz w:val="32"/>
          <w:szCs w:val="40"/>
          <w:vertAlign w:val="subscript"/>
        </w:rPr>
        <w:t>1</w:t>
      </w:r>
      <w:r w:rsidRPr="005C5BFE">
        <w:rPr>
          <w:rFonts w:eastAsiaTheme="minorEastAsia"/>
          <w:sz w:val="32"/>
          <w:szCs w:val="40"/>
          <w:vertAlign w:val="subscript"/>
        </w:rPr>
        <w:t>、</w:t>
      </w:r>
      <w:r w:rsidRPr="005C5BFE">
        <w:rPr>
          <w:rFonts w:eastAsiaTheme="minorEastAsia"/>
        </w:rPr>
        <w:t>n</w:t>
      </w:r>
      <w:r w:rsidRPr="005C5BFE">
        <w:rPr>
          <w:rFonts w:eastAsiaTheme="minorEastAsia"/>
          <w:sz w:val="32"/>
          <w:szCs w:val="40"/>
          <w:vertAlign w:val="subscript"/>
        </w:rPr>
        <w:t>2</w:t>
      </w:r>
      <w:bookmarkEnd w:id="12"/>
      <w:r w:rsidRPr="005C5BFE">
        <w:rPr>
          <w:rFonts w:eastAsiaTheme="minorEastAsia"/>
        </w:rPr>
        <w:t>为两个样本容量。</w:t>
      </w:r>
    </w:p>
    <w:p w14:paraId="1C439FC9" w14:textId="77777777" w:rsidR="005C5BFE" w:rsidRPr="005C5BFE" w:rsidRDefault="005C5BFE" w:rsidP="005C5BFE">
      <w:pPr>
        <w:shd w:val="clear" w:color="auto" w:fill="FFFFFF"/>
        <w:spacing w:line="300" w:lineRule="auto"/>
        <w:ind w:firstLineChars="200" w:firstLine="420"/>
        <w:rPr>
          <w:rFonts w:eastAsiaTheme="minorEastAsia"/>
        </w:rPr>
      </w:pPr>
      <w:r w:rsidRPr="005C5BFE">
        <w:rPr>
          <w:rFonts w:eastAsiaTheme="minorEastAsia"/>
          <w:color w:val="333333"/>
        </w:rPr>
        <w:t>取显著性水平</w:t>
      </w:r>
      <w:r w:rsidRPr="005C5BFE">
        <w:rPr>
          <w:rFonts w:eastAsiaTheme="minorEastAsia"/>
          <w:i/>
          <w:iCs/>
          <w:color w:val="333333"/>
        </w:rPr>
        <w:t>p</w:t>
      </w:r>
      <w:r w:rsidRPr="005C5BFE">
        <w:rPr>
          <w:rFonts w:eastAsiaTheme="minorEastAsia"/>
          <w:color w:val="333333"/>
        </w:rPr>
        <w:t>=0.05</w:t>
      </w:r>
      <w:r w:rsidRPr="005C5BFE">
        <w:rPr>
          <w:rFonts w:eastAsiaTheme="minorEastAsia"/>
          <w:color w:val="333333"/>
        </w:rPr>
        <w:t>，进行双侧的</w:t>
      </w:r>
      <w:r w:rsidRPr="005C5BFE">
        <w:rPr>
          <w:rFonts w:eastAsiaTheme="minorEastAsia"/>
          <w:i/>
          <w:iCs/>
          <w:color w:val="333333"/>
        </w:rPr>
        <w:t>t</w:t>
      </w:r>
      <w:r w:rsidRPr="005C5BFE">
        <w:rPr>
          <w:rFonts w:eastAsiaTheme="minorEastAsia"/>
          <w:color w:val="333333"/>
        </w:rPr>
        <w:t>统计检验。当式（</w:t>
      </w:r>
      <w:r w:rsidRPr="005C5BFE">
        <w:rPr>
          <w:rFonts w:eastAsiaTheme="minorEastAsia"/>
          <w:color w:val="333333"/>
        </w:rPr>
        <w:t>A.2</w:t>
      </w:r>
      <w:r w:rsidRPr="005C5BFE">
        <w:rPr>
          <w:rFonts w:eastAsiaTheme="minorEastAsia"/>
          <w:color w:val="333333"/>
        </w:rPr>
        <w:t>）计算统计量</w:t>
      </w:r>
      <w:r w:rsidRPr="005C5BFE">
        <w:rPr>
          <w:rFonts w:eastAsiaTheme="minorEastAsia"/>
          <w:i/>
          <w:iCs/>
          <w:color w:val="333333"/>
        </w:rPr>
        <w:t>t</w:t>
      </w:r>
      <w:r w:rsidRPr="005C5BFE">
        <w:rPr>
          <w:rFonts w:eastAsiaTheme="minorEastAsia"/>
          <w:color w:val="333333"/>
        </w:rPr>
        <w:t>小于或等于限值要求时，表明两个样本检测结果无显著性差异，两个样本性能相当；当式（</w:t>
      </w:r>
      <w:r w:rsidRPr="005C5BFE">
        <w:rPr>
          <w:rFonts w:eastAsiaTheme="minorEastAsia"/>
          <w:color w:val="333333"/>
        </w:rPr>
        <w:t>A.2</w:t>
      </w:r>
      <w:r w:rsidRPr="005C5BFE">
        <w:rPr>
          <w:rFonts w:eastAsiaTheme="minorEastAsia"/>
          <w:color w:val="333333"/>
        </w:rPr>
        <w:t>）计算统计量</w:t>
      </w:r>
      <w:r w:rsidRPr="005C5BFE">
        <w:rPr>
          <w:rFonts w:eastAsiaTheme="minorEastAsia"/>
          <w:color w:val="333333"/>
        </w:rPr>
        <w:t>t</w:t>
      </w:r>
      <w:r w:rsidRPr="005C5BFE">
        <w:rPr>
          <w:rFonts w:eastAsiaTheme="minorEastAsia"/>
          <w:color w:val="333333"/>
        </w:rPr>
        <w:t>大于限值要求时，表明两个样本检测结果存在显著性差异，两个样本性能不同。</w:t>
      </w:r>
    </w:p>
    <w:p w14:paraId="6955A1C8" w14:textId="77777777" w:rsidR="005C5BFE" w:rsidRPr="005C5BFE" w:rsidRDefault="005C5BFE" w:rsidP="005C5BFE">
      <w:pPr>
        <w:shd w:val="clear" w:color="auto" w:fill="FFFFFF"/>
        <w:spacing w:line="300" w:lineRule="auto"/>
      </w:pPr>
      <w:r w:rsidRPr="005C5BFE">
        <w:t xml:space="preserve">A.2 </w:t>
      </w:r>
      <w:r w:rsidRPr="005C5BFE">
        <w:t>应用实例</w:t>
      </w:r>
    </w:p>
    <w:p w14:paraId="152C659A" w14:textId="77777777" w:rsidR="005C5BFE" w:rsidRPr="005C5BFE" w:rsidRDefault="005C5BFE" w:rsidP="005C5BFE">
      <w:pPr>
        <w:shd w:val="clear" w:color="auto" w:fill="FFFFFF"/>
        <w:spacing w:line="360" w:lineRule="atLeast"/>
        <w:rPr>
          <w:rFonts w:eastAsiaTheme="minorEastAsia"/>
          <w:color w:val="333333"/>
        </w:rPr>
      </w:pPr>
      <w:bookmarkStart w:id="13" w:name="ref_5"/>
      <w:r w:rsidRPr="005C5BFE">
        <w:rPr>
          <w:rFonts w:eastAsiaTheme="minorEastAsia"/>
          <w:color w:val="333333"/>
        </w:rPr>
        <w:t xml:space="preserve">A.2.1 </w:t>
      </w:r>
      <w:r w:rsidRPr="005C5BFE">
        <w:rPr>
          <w:rFonts w:eastAsiaTheme="minorEastAsia"/>
          <w:color w:val="333333"/>
        </w:rPr>
        <w:t>实测数据汇总</w:t>
      </w:r>
    </w:p>
    <w:p w14:paraId="634286A8" w14:textId="77777777" w:rsidR="005C5BFE" w:rsidRPr="005C5BFE" w:rsidRDefault="005C5BFE" w:rsidP="005C5BFE">
      <w:pPr>
        <w:shd w:val="clear" w:color="auto" w:fill="FFFFFF"/>
        <w:spacing w:line="360" w:lineRule="atLeast"/>
        <w:jc w:val="center"/>
        <w:rPr>
          <w:rFonts w:eastAsiaTheme="minorEastAsia"/>
          <w:color w:val="333333"/>
        </w:rPr>
      </w:pPr>
      <w:r w:rsidRPr="005C5BFE">
        <w:rPr>
          <w:rFonts w:eastAsiaTheme="minorEastAsia"/>
          <w:color w:val="333333"/>
        </w:rPr>
        <w:t>表</w:t>
      </w:r>
      <w:r w:rsidRPr="005C5BFE">
        <w:rPr>
          <w:rFonts w:eastAsiaTheme="minorEastAsia"/>
          <w:color w:val="333333"/>
        </w:rPr>
        <w:t xml:space="preserve">A.1 </w:t>
      </w:r>
      <w:r w:rsidRPr="005C5BFE">
        <w:rPr>
          <w:rFonts w:eastAsiaTheme="minorEastAsia"/>
          <w:color w:val="333333"/>
        </w:rPr>
        <w:t>测试数据汇总表</w:t>
      </w:r>
    </w:p>
    <w:tbl>
      <w:tblPr>
        <w:tblStyle w:val="affffc"/>
        <w:tblW w:w="0" w:type="auto"/>
        <w:jc w:val="center"/>
        <w:tblLook w:val="04A0" w:firstRow="1" w:lastRow="0" w:firstColumn="1" w:lastColumn="0" w:noHBand="0" w:noVBand="1"/>
      </w:tblPr>
      <w:tblGrid>
        <w:gridCol w:w="1271"/>
        <w:gridCol w:w="2126"/>
        <w:gridCol w:w="2127"/>
        <w:gridCol w:w="2409"/>
      </w:tblGrid>
      <w:tr w:rsidR="005C5BFE" w:rsidRPr="005C5BFE" w14:paraId="13A2694A" w14:textId="77777777" w:rsidTr="00E22634">
        <w:trPr>
          <w:jc w:val="center"/>
        </w:trPr>
        <w:tc>
          <w:tcPr>
            <w:tcW w:w="1271" w:type="dxa"/>
            <w:vAlign w:val="center"/>
          </w:tcPr>
          <w:p w14:paraId="0A34C057" w14:textId="77777777" w:rsidR="005C5BFE" w:rsidRPr="005C5BFE" w:rsidRDefault="005C5BFE" w:rsidP="00E22634">
            <w:pPr>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样本</w:t>
            </w:r>
          </w:p>
        </w:tc>
        <w:tc>
          <w:tcPr>
            <w:tcW w:w="2126" w:type="dxa"/>
            <w:vAlign w:val="center"/>
          </w:tcPr>
          <w:p w14:paraId="24C36CE6" w14:textId="77777777" w:rsidR="005C5BFE" w:rsidRPr="005C5BFE" w:rsidRDefault="005C5BFE" w:rsidP="00E22634">
            <w:pPr>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实验重复次数（</w:t>
            </w:r>
            <w:r w:rsidRPr="005C5BFE">
              <w:rPr>
                <w:rFonts w:ascii="Times New Roman" w:eastAsiaTheme="minorEastAsia" w:hAnsi="Times New Roman"/>
                <w:color w:val="333333"/>
                <w:sz w:val="18"/>
                <w:szCs w:val="18"/>
              </w:rPr>
              <w:t>n</w:t>
            </w:r>
            <w:r w:rsidRPr="005C5BFE">
              <w:rPr>
                <w:rFonts w:ascii="Times New Roman" w:eastAsiaTheme="minorEastAsia" w:hAnsi="Times New Roman"/>
                <w:color w:val="333333"/>
                <w:sz w:val="18"/>
                <w:szCs w:val="18"/>
              </w:rPr>
              <w:t>）</w:t>
            </w:r>
          </w:p>
        </w:tc>
        <w:tc>
          <w:tcPr>
            <w:tcW w:w="2127" w:type="dxa"/>
          </w:tcPr>
          <w:p w14:paraId="78357C3B" w14:textId="77777777" w:rsidR="005C5BFE" w:rsidRPr="005C5BFE" w:rsidRDefault="005C5BFE" w:rsidP="00E22634">
            <w:pPr>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实测结果</w:t>
            </w:r>
          </w:p>
        </w:tc>
        <w:tc>
          <w:tcPr>
            <w:tcW w:w="2409" w:type="dxa"/>
          </w:tcPr>
          <w:p w14:paraId="36EBEAFB" w14:textId="77777777" w:rsidR="005C5BFE" w:rsidRPr="005C5BFE" w:rsidRDefault="005C5BFE" w:rsidP="00E22634">
            <w:pPr>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各次实测结果的均值</w:t>
            </w:r>
          </w:p>
        </w:tc>
      </w:tr>
      <w:tr w:rsidR="005C5BFE" w:rsidRPr="005C5BFE" w14:paraId="3FD78548" w14:textId="77777777" w:rsidTr="00E22634">
        <w:trPr>
          <w:jc w:val="center"/>
        </w:trPr>
        <w:tc>
          <w:tcPr>
            <w:tcW w:w="1271" w:type="dxa"/>
            <w:vMerge w:val="restart"/>
            <w:vAlign w:val="center"/>
          </w:tcPr>
          <w:p w14:paraId="58AE0802" w14:textId="77777777" w:rsidR="005C5BFE" w:rsidRPr="005C5BFE" w:rsidRDefault="005C5BFE" w:rsidP="00E22634">
            <w:pPr>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测试样本</w:t>
            </w:r>
          </w:p>
        </w:tc>
        <w:tc>
          <w:tcPr>
            <w:tcW w:w="2126" w:type="dxa"/>
            <w:vAlign w:val="center"/>
          </w:tcPr>
          <w:p w14:paraId="2776238C" w14:textId="77777777" w:rsidR="005C5BFE" w:rsidRPr="005C5BFE" w:rsidRDefault="005C5BFE" w:rsidP="00E22634">
            <w:pPr>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第一次</w:t>
            </w:r>
          </w:p>
        </w:tc>
        <w:tc>
          <w:tcPr>
            <w:tcW w:w="2127" w:type="dxa"/>
          </w:tcPr>
          <w:p w14:paraId="7A3E7E22" w14:textId="77777777" w:rsidR="005C5BFE" w:rsidRPr="005C5BFE" w:rsidRDefault="005C5BFE" w:rsidP="00E22634">
            <w:pPr>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x</w:t>
            </w:r>
            <w:r w:rsidRPr="005C5BFE">
              <w:rPr>
                <w:rFonts w:ascii="Times New Roman" w:eastAsiaTheme="minorEastAsia" w:hAnsi="Times New Roman"/>
                <w:color w:val="333333"/>
                <w:sz w:val="18"/>
                <w:szCs w:val="18"/>
                <w:vertAlign w:val="subscript"/>
              </w:rPr>
              <w:t>1</w:t>
            </w:r>
            <w:r w:rsidRPr="005C5BFE">
              <w:rPr>
                <w:rFonts w:ascii="Times New Roman" w:eastAsiaTheme="minorEastAsia" w:hAnsi="Times New Roman"/>
                <w:color w:val="333333"/>
                <w:sz w:val="18"/>
                <w:szCs w:val="18"/>
              </w:rPr>
              <w:t xml:space="preserve">   x</w:t>
            </w:r>
            <w:r w:rsidRPr="005C5BFE">
              <w:rPr>
                <w:rFonts w:ascii="Times New Roman" w:eastAsiaTheme="minorEastAsia" w:hAnsi="Times New Roman"/>
                <w:color w:val="333333"/>
                <w:sz w:val="18"/>
                <w:szCs w:val="18"/>
                <w:vertAlign w:val="subscript"/>
              </w:rPr>
              <w:t>2</w:t>
            </w:r>
            <w:r w:rsidRPr="005C5BFE">
              <w:rPr>
                <w:rFonts w:ascii="Times New Roman" w:eastAsiaTheme="minorEastAsia" w:hAnsi="Times New Roman"/>
                <w:color w:val="333333"/>
                <w:sz w:val="18"/>
                <w:szCs w:val="18"/>
              </w:rPr>
              <w:t xml:space="preserve">   x</w:t>
            </w:r>
            <w:r w:rsidRPr="005C5BFE">
              <w:rPr>
                <w:rFonts w:ascii="Times New Roman" w:eastAsiaTheme="minorEastAsia" w:hAnsi="Times New Roman"/>
                <w:color w:val="333333"/>
                <w:sz w:val="18"/>
                <w:szCs w:val="18"/>
                <w:vertAlign w:val="subscript"/>
              </w:rPr>
              <w:t xml:space="preserve">3 </w:t>
            </w:r>
            <w:r w:rsidRPr="005C5BFE">
              <w:rPr>
                <w:rFonts w:ascii="Times New Roman" w:eastAsiaTheme="minorEastAsia" w:hAnsi="Times New Roman"/>
                <w:color w:val="333333"/>
                <w:sz w:val="18"/>
                <w:szCs w:val="18"/>
              </w:rPr>
              <w:t xml:space="preserve">   …</w:t>
            </w:r>
          </w:p>
        </w:tc>
        <w:tc>
          <w:tcPr>
            <w:tcW w:w="2409" w:type="dxa"/>
          </w:tcPr>
          <w:p w14:paraId="4A79DB1B" w14:textId="77777777" w:rsidR="005C5BFE" w:rsidRPr="005C5BFE" w:rsidRDefault="00421078" w:rsidP="00E22634">
            <w:pPr>
              <w:jc w:val="center"/>
              <w:rPr>
                <w:rFonts w:ascii="Times New Roman" w:eastAsiaTheme="minorEastAsia" w:hAnsi="Times New Roman"/>
                <w:color w:val="333333"/>
                <w:sz w:val="18"/>
                <w:szCs w:val="18"/>
              </w:rPr>
            </w:pPr>
            <m:oMath>
              <m:acc>
                <m:accPr>
                  <m:chr m:val="̅"/>
                  <m:ctrlPr>
                    <w:rPr>
                      <w:rFonts w:ascii="Cambria Math" w:eastAsiaTheme="minorEastAsia" w:hAnsi="Cambria Math"/>
                      <w:i/>
                      <w:sz w:val="18"/>
                      <w:szCs w:val="18"/>
                    </w:rPr>
                  </m:ctrlPr>
                </m:accPr>
                <m:e>
                  <m:r>
                    <w:rPr>
                      <w:rFonts w:ascii="Cambria Math" w:eastAsiaTheme="minorEastAsia" w:hAnsi="Cambria Math"/>
                      <w:sz w:val="18"/>
                      <w:szCs w:val="18"/>
                    </w:rPr>
                    <m:t>x</m:t>
                  </m:r>
                </m:e>
              </m:acc>
            </m:oMath>
            <w:r w:rsidR="005C5BFE" w:rsidRPr="005C5BFE">
              <w:rPr>
                <w:rFonts w:ascii="Times New Roman" w:eastAsiaTheme="minorEastAsia" w:hAnsi="Times New Roman"/>
                <w:sz w:val="18"/>
                <w:szCs w:val="18"/>
                <w:vertAlign w:val="subscript"/>
              </w:rPr>
              <w:t>1</w:t>
            </w:r>
          </w:p>
        </w:tc>
      </w:tr>
      <w:tr w:rsidR="005C5BFE" w:rsidRPr="005C5BFE" w14:paraId="69049FA7" w14:textId="77777777" w:rsidTr="00E22634">
        <w:trPr>
          <w:jc w:val="center"/>
        </w:trPr>
        <w:tc>
          <w:tcPr>
            <w:tcW w:w="1271" w:type="dxa"/>
            <w:vMerge/>
          </w:tcPr>
          <w:p w14:paraId="4A20F944" w14:textId="77777777" w:rsidR="005C5BFE" w:rsidRPr="005C5BFE" w:rsidRDefault="005C5BFE" w:rsidP="00E22634">
            <w:pPr>
              <w:rPr>
                <w:rFonts w:ascii="Times New Roman" w:eastAsiaTheme="minorEastAsia" w:hAnsi="Times New Roman"/>
                <w:color w:val="333333"/>
                <w:sz w:val="18"/>
                <w:szCs w:val="18"/>
              </w:rPr>
            </w:pPr>
          </w:p>
        </w:tc>
        <w:tc>
          <w:tcPr>
            <w:tcW w:w="2126" w:type="dxa"/>
            <w:vAlign w:val="center"/>
          </w:tcPr>
          <w:p w14:paraId="6E0784EF" w14:textId="77777777" w:rsidR="005C5BFE" w:rsidRPr="005C5BFE" w:rsidRDefault="005C5BFE" w:rsidP="00E22634">
            <w:pPr>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第二次</w:t>
            </w:r>
          </w:p>
        </w:tc>
        <w:tc>
          <w:tcPr>
            <w:tcW w:w="2127" w:type="dxa"/>
          </w:tcPr>
          <w:p w14:paraId="3183BFDC" w14:textId="77777777" w:rsidR="005C5BFE" w:rsidRPr="005C5BFE" w:rsidRDefault="005C5BFE" w:rsidP="00E22634">
            <w:pPr>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x</w:t>
            </w:r>
            <w:r w:rsidRPr="005C5BFE">
              <w:rPr>
                <w:rFonts w:ascii="Times New Roman" w:eastAsiaTheme="minorEastAsia" w:hAnsi="Times New Roman"/>
                <w:color w:val="333333"/>
                <w:sz w:val="18"/>
                <w:szCs w:val="18"/>
                <w:vertAlign w:val="subscript"/>
              </w:rPr>
              <w:t>1</w:t>
            </w:r>
            <w:r w:rsidRPr="005C5BFE">
              <w:rPr>
                <w:rFonts w:ascii="Times New Roman" w:eastAsiaTheme="minorEastAsia" w:hAnsi="Times New Roman"/>
                <w:color w:val="333333"/>
                <w:sz w:val="18"/>
                <w:szCs w:val="18"/>
              </w:rPr>
              <w:t xml:space="preserve">   x</w:t>
            </w:r>
            <w:r w:rsidRPr="005C5BFE">
              <w:rPr>
                <w:rFonts w:ascii="Times New Roman" w:eastAsiaTheme="minorEastAsia" w:hAnsi="Times New Roman"/>
                <w:color w:val="333333"/>
                <w:sz w:val="18"/>
                <w:szCs w:val="18"/>
                <w:vertAlign w:val="subscript"/>
              </w:rPr>
              <w:t>2</w:t>
            </w:r>
            <w:r w:rsidRPr="005C5BFE">
              <w:rPr>
                <w:rFonts w:ascii="Times New Roman" w:eastAsiaTheme="minorEastAsia" w:hAnsi="Times New Roman"/>
                <w:color w:val="333333"/>
                <w:sz w:val="18"/>
                <w:szCs w:val="18"/>
              </w:rPr>
              <w:t xml:space="preserve">   x</w:t>
            </w:r>
            <w:r w:rsidRPr="005C5BFE">
              <w:rPr>
                <w:rFonts w:ascii="Times New Roman" w:eastAsiaTheme="minorEastAsia" w:hAnsi="Times New Roman"/>
                <w:color w:val="333333"/>
                <w:sz w:val="18"/>
                <w:szCs w:val="18"/>
                <w:vertAlign w:val="subscript"/>
              </w:rPr>
              <w:t xml:space="preserve">3 </w:t>
            </w:r>
            <w:r w:rsidRPr="005C5BFE">
              <w:rPr>
                <w:rFonts w:ascii="Times New Roman" w:eastAsiaTheme="minorEastAsia" w:hAnsi="Times New Roman"/>
                <w:color w:val="333333"/>
                <w:sz w:val="18"/>
                <w:szCs w:val="18"/>
              </w:rPr>
              <w:t xml:space="preserve">   …</w:t>
            </w:r>
          </w:p>
        </w:tc>
        <w:tc>
          <w:tcPr>
            <w:tcW w:w="2409" w:type="dxa"/>
          </w:tcPr>
          <w:p w14:paraId="2664184A" w14:textId="77777777" w:rsidR="005C5BFE" w:rsidRPr="005C5BFE" w:rsidRDefault="00421078" w:rsidP="00E22634">
            <w:pPr>
              <w:jc w:val="center"/>
              <w:rPr>
                <w:rFonts w:ascii="Times New Roman" w:eastAsiaTheme="minorEastAsia" w:hAnsi="Times New Roman"/>
                <w:color w:val="333333"/>
                <w:sz w:val="18"/>
                <w:szCs w:val="18"/>
              </w:rPr>
            </w:pPr>
            <m:oMath>
              <m:acc>
                <m:accPr>
                  <m:chr m:val="̅"/>
                  <m:ctrlPr>
                    <w:rPr>
                      <w:rFonts w:ascii="Cambria Math" w:eastAsiaTheme="minorEastAsia" w:hAnsi="Cambria Math"/>
                      <w:i/>
                      <w:sz w:val="18"/>
                      <w:szCs w:val="18"/>
                    </w:rPr>
                  </m:ctrlPr>
                </m:accPr>
                <m:e>
                  <m:r>
                    <w:rPr>
                      <w:rFonts w:ascii="Cambria Math" w:eastAsiaTheme="minorEastAsia" w:hAnsi="Cambria Math"/>
                      <w:sz w:val="18"/>
                      <w:szCs w:val="18"/>
                    </w:rPr>
                    <m:t>x</m:t>
                  </m:r>
                </m:e>
              </m:acc>
            </m:oMath>
            <w:r w:rsidR="005C5BFE" w:rsidRPr="005C5BFE">
              <w:rPr>
                <w:rFonts w:ascii="Times New Roman" w:eastAsiaTheme="minorEastAsia" w:hAnsi="Times New Roman"/>
                <w:sz w:val="18"/>
                <w:szCs w:val="18"/>
                <w:vertAlign w:val="subscript"/>
              </w:rPr>
              <w:t>2</w:t>
            </w:r>
          </w:p>
        </w:tc>
      </w:tr>
      <w:tr w:rsidR="005C5BFE" w:rsidRPr="005C5BFE" w14:paraId="70FC6498" w14:textId="77777777" w:rsidTr="00E22634">
        <w:trPr>
          <w:jc w:val="center"/>
        </w:trPr>
        <w:tc>
          <w:tcPr>
            <w:tcW w:w="1271" w:type="dxa"/>
            <w:vMerge/>
          </w:tcPr>
          <w:p w14:paraId="716DC286" w14:textId="77777777" w:rsidR="005C5BFE" w:rsidRPr="005C5BFE" w:rsidRDefault="005C5BFE" w:rsidP="00E22634">
            <w:pPr>
              <w:rPr>
                <w:rFonts w:ascii="Times New Roman" w:eastAsiaTheme="minorEastAsia" w:hAnsi="Times New Roman"/>
                <w:color w:val="333333"/>
                <w:sz w:val="18"/>
                <w:szCs w:val="18"/>
              </w:rPr>
            </w:pPr>
          </w:p>
        </w:tc>
        <w:tc>
          <w:tcPr>
            <w:tcW w:w="2126" w:type="dxa"/>
            <w:vAlign w:val="center"/>
          </w:tcPr>
          <w:p w14:paraId="1ACC8E5C" w14:textId="77777777" w:rsidR="005C5BFE" w:rsidRPr="005C5BFE" w:rsidRDefault="005C5BFE" w:rsidP="00E22634">
            <w:pPr>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第三次</w:t>
            </w:r>
          </w:p>
        </w:tc>
        <w:tc>
          <w:tcPr>
            <w:tcW w:w="2127" w:type="dxa"/>
          </w:tcPr>
          <w:p w14:paraId="347E26AE" w14:textId="77777777" w:rsidR="005C5BFE" w:rsidRPr="005C5BFE" w:rsidRDefault="005C5BFE" w:rsidP="00E22634">
            <w:pPr>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x</w:t>
            </w:r>
            <w:r w:rsidRPr="005C5BFE">
              <w:rPr>
                <w:rFonts w:ascii="Times New Roman" w:eastAsiaTheme="minorEastAsia" w:hAnsi="Times New Roman"/>
                <w:color w:val="333333"/>
                <w:sz w:val="18"/>
                <w:szCs w:val="18"/>
                <w:vertAlign w:val="subscript"/>
              </w:rPr>
              <w:t>1</w:t>
            </w:r>
            <w:r w:rsidRPr="005C5BFE">
              <w:rPr>
                <w:rFonts w:ascii="Times New Roman" w:eastAsiaTheme="minorEastAsia" w:hAnsi="Times New Roman"/>
                <w:color w:val="333333"/>
                <w:sz w:val="18"/>
                <w:szCs w:val="18"/>
              </w:rPr>
              <w:t xml:space="preserve">   x</w:t>
            </w:r>
            <w:r w:rsidRPr="005C5BFE">
              <w:rPr>
                <w:rFonts w:ascii="Times New Roman" w:eastAsiaTheme="minorEastAsia" w:hAnsi="Times New Roman"/>
                <w:color w:val="333333"/>
                <w:sz w:val="18"/>
                <w:szCs w:val="18"/>
                <w:vertAlign w:val="subscript"/>
              </w:rPr>
              <w:t>2</w:t>
            </w:r>
            <w:r w:rsidRPr="005C5BFE">
              <w:rPr>
                <w:rFonts w:ascii="Times New Roman" w:eastAsiaTheme="minorEastAsia" w:hAnsi="Times New Roman"/>
                <w:color w:val="333333"/>
                <w:sz w:val="18"/>
                <w:szCs w:val="18"/>
              </w:rPr>
              <w:t xml:space="preserve">   x</w:t>
            </w:r>
            <w:r w:rsidRPr="005C5BFE">
              <w:rPr>
                <w:rFonts w:ascii="Times New Roman" w:eastAsiaTheme="minorEastAsia" w:hAnsi="Times New Roman"/>
                <w:color w:val="333333"/>
                <w:sz w:val="18"/>
                <w:szCs w:val="18"/>
                <w:vertAlign w:val="subscript"/>
              </w:rPr>
              <w:t xml:space="preserve">3 </w:t>
            </w:r>
            <w:r w:rsidRPr="005C5BFE">
              <w:rPr>
                <w:rFonts w:ascii="Times New Roman" w:eastAsiaTheme="minorEastAsia" w:hAnsi="Times New Roman"/>
                <w:color w:val="333333"/>
                <w:sz w:val="18"/>
                <w:szCs w:val="18"/>
              </w:rPr>
              <w:t xml:space="preserve">   …</w:t>
            </w:r>
          </w:p>
        </w:tc>
        <w:tc>
          <w:tcPr>
            <w:tcW w:w="2409" w:type="dxa"/>
          </w:tcPr>
          <w:p w14:paraId="669EB115" w14:textId="77777777" w:rsidR="005C5BFE" w:rsidRPr="005C5BFE" w:rsidRDefault="00421078" w:rsidP="00E22634">
            <w:pPr>
              <w:jc w:val="center"/>
              <w:rPr>
                <w:rFonts w:ascii="Times New Roman" w:eastAsiaTheme="minorEastAsia" w:hAnsi="Times New Roman"/>
                <w:color w:val="333333"/>
                <w:sz w:val="18"/>
                <w:szCs w:val="18"/>
              </w:rPr>
            </w:pPr>
            <m:oMath>
              <m:acc>
                <m:accPr>
                  <m:chr m:val="̅"/>
                  <m:ctrlPr>
                    <w:rPr>
                      <w:rFonts w:ascii="Cambria Math" w:eastAsiaTheme="minorEastAsia" w:hAnsi="Cambria Math"/>
                      <w:i/>
                      <w:sz w:val="18"/>
                      <w:szCs w:val="18"/>
                    </w:rPr>
                  </m:ctrlPr>
                </m:accPr>
                <m:e>
                  <m:r>
                    <w:rPr>
                      <w:rFonts w:ascii="Cambria Math" w:eastAsiaTheme="minorEastAsia" w:hAnsi="Cambria Math"/>
                      <w:sz w:val="18"/>
                      <w:szCs w:val="18"/>
                    </w:rPr>
                    <m:t>x</m:t>
                  </m:r>
                </m:e>
              </m:acc>
            </m:oMath>
            <w:r w:rsidR="005C5BFE" w:rsidRPr="005C5BFE">
              <w:rPr>
                <w:rFonts w:ascii="Times New Roman" w:eastAsiaTheme="minorEastAsia" w:hAnsi="Times New Roman"/>
                <w:sz w:val="18"/>
                <w:szCs w:val="18"/>
                <w:vertAlign w:val="subscript"/>
              </w:rPr>
              <w:t>3</w:t>
            </w:r>
          </w:p>
        </w:tc>
      </w:tr>
      <w:tr w:rsidR="005C5BFE" w:rsidRPr="005C5BFE" w14:paraId="4147080C" w14:textId="77777777" w:rsidTr="00E22634">
        <w:trPr>
          <w:jc w:val="center"/>
        </w:trPr>
        <w:tc>
          <w:tcPr>
            <w:tcW w:w="1271" w:type="dxa"/>
            <w:vMerge/>
          </w:tcPr>
          <w:p w14:paraId="1DABFFA0" w14:textId="77777777" w:rsidR="005C5BFE" w:rsidRPr="005C5BFE" w:rsidRDefault="005C5BFE" w:rsidP="00E22634">
            <w:pPr>
              <w:rPr>
                <w:rFonts w:ascii="Times New Roman" w:eastAsiaTheme="minorEastAsia" w:hAnsi="Times New Roman"/>
                <w:color w:val="333333"/>
                <w:sz w:val="18"/>
                <w:szCs w:val="18"/>
              </w:rPr>
            </w:pPr>
          </w:p>
        </w:tc>
        <w:tc>
          <w:tcPr>
            <w:tcW w:w="2126" w:type="dxa"/>
            <w:vAlign w:val="center"/>
          </w:tcPr>
          <w:p w14:paraId="6A7A5FE2" w14:textId="77777777" w:rsidR="005C5BFE" w:rsidRPr="005C5BFE" w:rsidRDefault="005C5BFE" w:rsidP="00E22634">
            <w:pPr>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第四次</w:t>
            </w:r>
          </w:p>
        </w:tc>
        <w:tc>
          <w:tcPr>
            <w:tcW w:w="2127" w:type="dxa"/>
          </w:tcPr>
          <w:p w14:paraId="73BD5B3B" w14:textId="77777777" w:rsidR="005C5BFE" w:rsidRPr="005C5BFE" w:rsidRDefault="005C5BFE" w:rsidP="00E22634">
            <w:pPr>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x</w:t>
            </w:r>
            <w:r w:rsidRPr="005C5BFE">
              <w:rPr>
                <w:rFonts w:ascii="Times New Roman" w:eastAsiaTheme="minorEastAsia" w:hAnsi="Times New Roman"/>
                <w:color w:val="333333"/>
                <w:sz w:val="18"/>
                <w:szCs w:val="18"/>
                <w:vertAlign w:val="subscript"/>
              </w:rPr>
              <w:t>1</w:t>
            </w:r>
            <w:r w:rsidRPr="005C5BFE">
              <w:rPr>
                <w:rFonts w:ascii="Times New Roman" w:eastAsiaTheme="minorEastAsia" w:hAnsi="Times New Roman"/>
                <w:color w:val="333333"/>
                <w:sz w:val="18"/>
                <w:szCs w:val="18"/>
              </w:rPr>
              <w:t xml:space="preserve">   x</w:t>
            </w:r>
            <w:r w:rsidRPr="005C5BFE">
              <w:rPr>
                <w:rFonts w:ascii="Times New Roman" w:eastAsiaTheme="minorEastAsia" w:hAnsi="Times New Roman"/>
                <w:color w:val="333333"/>
                <w:sz w:val="18"/>
                <w:szCs w:val="18"/>
                <w:vertAlign w:val="subscript"/>
              </w:rPr>
              <w:t>2</w:t>
            </w:r>
            <w:r w:rsidRPr="005C5BFE">
              <w:rPr>
                <w:rFonts w:ascii="Times New Roman" w:eastAsiaTheme="minorEastAsia" w:hAnsi="Times New Roman"/>
                <w:color w:val="333333"/>
                <w:sz w:val="18"/>
                <w:szCs w:val="18"/>
              </w:rPr>
              <w:t xml:space="preserve">   x</w:t>
            </w:r>
            <w:r w:rsidRPr="005C5BFE">
              <w:rPr>
                <w:rFonts w:ascii="Times New Roman" w:eastAsiaTheme="minorEastAsia" w:hAnsi="Times New Roman"/>
                <w:color w:val="333333"/>
                <w:sz w:val="18"/>
                <w:szCs w:val="18"/>
                <w:vertAlign w:val="subscript"/>
              </w:rPr>
              <w:t xml:space="preserve">3 </w:t>
            </w:r>
            <w:r w:rsidRPr="005C5BFE">
              <w:rPr>
                <w:rFonts w:ascii="Times New Roman" w:eastAsiaTheme="minorEastAsia" w:hAnsi="Times New Roman"/>
                <w:color w:val="333333"/>
                <w:sz w:val="18"/>
                <w:szCs w:val="18"/>
              </w:rPr>
              <w:t xml:space="preserve">   …</w:t>
            </w:r>
          </w:p>
        </w:tc>
        <w:tc>
          <w:tcPr>
            <w:tcW w:w="2409" w:type="dxa"/>
          </w:tcPr>
          <w:p w14:paraId="4261E97C" w14:textId="77777777" w:rsidR="005C5BFE" w:rsidRPr="005C5BFE" w:rsidRDefault="00421078" w:rsidP="00E22634">
            <w:pPr>
              <w:jc w:val="center"/>
              <w:rPr>
                <w:rFonts w:ascii="Times New Roman" w:eastAsiaTheme="minorEastAsia" w:hAnsi="Times New Roman"/>
                <w:color w:val="333333"/>
                <w:sz w:val="18"/>
                <w:szCs w:val="18"/>
              </w:rPr>
            </w:pPr>
            <m:oMath>
              <m:acc>
                <m:accPr>
                  <m:chr m:val="̅"/>
                  <m:ctrlPr>
                    <w:rPr>
                      <w:rFonts w:ascii="Cambria Math" w:eastAsiaTheme="minorEastAsia" w:hAnsi="Cambria Math"/>
                      <w:i/>
                      <w:sz w:val="18"/>
                      <w:szCs w:val="18"/>
                    </w:rPr>
                  </m:ctrlPr>
                </m:accPr>
                <m:e>
                  <m:r>
                    <w:rPr>
                      <w:rFonts w:ascii="Cambria Math" w:eastAsiaTheme="minorEastAsia" w:hAnsi="Cambria Math"/>
                      <w:sz w:val="18"/>
                      <w:szCs w:val="18"/>
                    </w:rPr>
                    <m:t>x</m:t>
                  </m:r>
                </m:e>
              </m:acc>
            </m:oMath>
            <w:r w:rsidR="005C5BFE" w:rsidRPr="005C5BFE">
              <w:rPr>
                <w:rFonts w:ascii="Times New Roman" w:eastAsiaTheme="minorEastAsia" w:hAnsi="Times New Roman"/>
                <w:sz w:val="18"/>
                <w:szCs w:val="18"/>
                <w:vertAlign w:val="subscript"/>
              </w:rPr>
              <w:t>4</w:t>
            </w:r>
          </w:p>
        </w:tc>
      </w:tr>
      <w:tr w:rsidR="005C5BFE" w:rsidRPr="005C5BFE" w14:paraId="76F0C6F0" w14:textId="77777777" w:rsidTr="00E22634">
        <w:trPr>
          <w:jc w:val="center"/>
        </w:trPr>
        <w:tc>
          <w:tcPr>
            <w:tcW w:w="1271" w:type="dxa"/>
            <w:vMerge/>
          </w:tcPr>
          <w:p w14:paraId="5D0C9192" w14:textId="77777777" w:rsidR="005C5BFE" w:rsidRPr="005C5BFE" w:rsidRDefault="005C5BFE" w:rsidP="00E22634">
            <w:pPr>
              <w:rPr>
                <w:rFonts w:ascii="Times New Roman" w:eastAsiaTheme="minorEastAsia" w:hAnsi="Times New Roman"/>
                <w:color w:val="333333"/>
                <w:sz w:val="18"/>
                <w:szCs w:val="18"/>
              </w:rPr>
            </w:pPr>
          </w:p>
        </w:tc>
        <w:tc>
          <w:tcPr>
            <w:tcW w:w="2126" w:type="dxa"/>
            <w:vAlign w:val="center"/>
          </w:tcPr>
          <w:p w14:paraId="46396661" w14:textId="77777777" w:rsidR="005C5BFE" w:rsidRPr="005C5BFE" w:rsidRDefault="005C5BFE" w:rsidP="00E22634">
            <w:pPr>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第五次</w:t>
            </w:r>
          </w:p>
        </w:tc>
        <w:tc>
          <w:tcPr>
            <w:tcW w:w="2127" w:type="dxa"/>
          </w:tcPr>
          <w:p w14:paraId="23197700" w14:textId="77777777" w:rsidR="005C5BFE" w:rsidRPr="005C5BFE" w:rsidRDefault="005C5BFE" w:rsidP="00E22634">
            <w:pPr>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x</w:t>
            </w:r>
            <w:r w:rsidRPr="005C5BFE">
              <w:rPr>
                <w:rFonts w:ascii="Times New Roman" w:eastAsiaTheme="minorEastAsia" w:hAnsi="Times New Roman"/>
                <w:color w:val="333333"/>
                <w:sz w:val="18"/>
                <w:szCs w:val="18"/>
                <w:vertAlign w:val="subscript"/>
              </w:rPr>
              <w:t>1</w:t>
            </w:r>
            <w:r w:rsidRPr="005C5BFE">
              <w:rPr>
                <w:rFonts w:ascii="Times New Roman" w:eastAsiaTheme="minorEastAsia" w:hAnsi="Times New Roman"/>
                <w:color w:val="333333"/>
                <w:sz w:val="18"/>
                <w:szCs w:val="18"/>
              </w:rPr>
              <w:t xml:space="preserve">   x</w:t>
            </w:r>
            <w:r w:rsidRPr="005C5BFE">
              <w:rPr>
                <w:rFonts w:ascii="Times New Roman" w:eastAsiaTheme="minorEastAsia" w:hAnsi="Times New Roman"/>
                <w:color w:val="333333"/>
                <w:sz w:val="18"/>
                <w:szCs w:val="18"/>
                <w:vertAlign w:val="subscript"/>
              </w:rPr>
              <w:t>2</w:t>
            </w:r>
            <w:r w:rsidRPr="005C5BFE">
              <w:rPr>
                <w:rFonts w:ascii="Times New Roman" w:eastAsiaTheme="minorEastAsia" w:hAnsi="Times New Roman"/>
                <w:color w:val="333333"/>
                <w:sz w:val="18"/>
                <w:szCs w:val="18"/>
              </w:rPr>
              <w:t xml:space="preserve">   x</w:t>
            </w:r>
            <w:r w:rsidRPr="005C5BFE">
              <w:rPr>
                <w:rFonts w:ascii="Times New Roman" w:eastAsiaTheme="minorEastAsia" w:hAnsi="Times New Roman"/>
                <w:color w:val="333333"/>
                <w:sz w:val="18"/>
                <w:szCs w:val="18"/>
                <w:vertAlign w:val="subscript"/>
              </w:rPr>
              <w:t xml:space="preserve">3 </w:t>
            </w:r>
            <w:r w:rsidRPr="005C5BFE">
              <w:rPr>
                <w:rFonts w:ascii="Times New Roman" w:eastAsiaTheme="minorEastAsia" w:hAnsi="Times New Roman"/>
                <w:color w:val="333333"/>
                <w:sz w:val="18"/>
                <w:szCs w:val="18"/>
              </w:rPr>
              <w:t xml:space="preserve">   …</w:t>
            </w:r>
          </w:p>
        </w:tc>
        <w:tc>
          <w:tcPr>
            <w:tcW w:w="2409" w:type="dxa"/>
          </w:tcPr>
          <w:p w14:paraId="22F6F3B9" w14:textId="77777777" w:rsidR="005C5BFE" w:rsidRPr="005C5BFE" w:rsidRDefault="00421078" w:rsidP="00E22634">
            <w:pPr>
              <w:jc w:val="center"/>
              <w:rPr>
                <w:rFonts w:ascii="Times New Roman" w:eastAsiaTheme="minorEastAsia" w:hAnsi="Times New Roman"/>
                <w:color w:val="333333"/>
                <w:sz w:val="18"/>
                <w:szCs w:val="18"/>
              </w:rPr>
            </w:pPr>
            <m:oMath>
              <m:acc>
                <m:accPr>
                  <m:chr m:val="̅"/>
                  <m:ctrlPr>
                    <w:rPr>
                      <w:rFonts w:ascii="Cambria Math" w:eastAsiaTheme="minorEastAsia" w:hAnsi="Cambria Math"/>
                      <w:i/>
                      <w:sz w:val="18"/>
                      <w:szCs w:val="18"/>
                    </w:rPr>
                  </m:ctrlPr>
                </m:accPr>
                <m:e>
                  <m:r>
                    <w:rPr>
                      <w:rFonts w:ascii="Cambria Math" w:eastAsiaTheme="minorEastAsia" w:hAnsi="Cambria Math"/>
                      <w:sz w:val="18"/>
                      <w:szCs w:val="18"/>
                    </w:rPr>
                    <m:t>x</m:t>
                  </m:r>
                </m:e>
              </m:acc>
            </m:oMath>
            <w:r w:rsidR="005C5BFE" w:rsidRPr="005C5BFE">
              <w:rPr>
                <w:rFonts w:ascii="Times New Roman" w:eastAsiaTheme="minorEastAsia" w:hAnsi="Times New Roman"/>
                <w:sz w:val="18"/>
                <w:szCs w:val="18"/>
                <w:vertAlign w:val="subscript"/>
              </w:rPr>
              <w:t>5</w:t>
            </w:r>
          </w:p>
        </w:tc>
      </w:tr>
      <w:tr w:rsidR="005C5BFE" w:rsidRPr="005C5BFE" w14:paraId="000E4D2E" w14:textId="77777777" w:rsidTr="00E22634">
        <w:trPr>
          <w:jc w:val="center"/>
        </w:trPr>
        <w:tc>
          <w:tcPr>
            <w:tcW w:w="1271" w:type="dxa"/>
            <w:vMerge/>
          </w:tcPr>
          <w:p w14:paraId="0E0CD103" w14:textId="77777777" w:rsidR="005C5BFE" w:rsidRPr="005C5BFE" w:rsidRDefault="005C5BFE" w:rsidP="00E22634">
            <w:pPr>
              <w:rPr>
                <w:rFonts w:ascii="Times New Roman" w:eastAsiaTheme="minorEastAsia" w:hAnsi="Times New Roman"/>
                <w:color w:val="333333"/>
                <w:sz w:val="18"/>
                <w:szCs w:val="18"/>
              </w:rPr>
            </w:pPr>
          </w:p>
        </w:tc>
        <w:tc>
          <w:tcPr>
            <w:tcW w:w="2126" w:type="dxa"/>
            <w:vAlign w:val="center"/>
          </w:tcPr>
          <w:p w14:paraId="1CBB2241" w14:textId="77777777" w:rsidR="005C5BFE" w:rsidRPr="005C5BFE" w:rsidRDefault="005C5BFE" w:rsidP="00E22634">
            <w:pPr>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w:t>
            </w:r>
          </w:p>
        </w:tc>
        <w:tc>
          <w:tcPr>
            <w:tcW w:w="2127" w:type="dxa"/>
          </w:tcPr>
          <w:p w14:paraId="521DDA00" w14:textId="77777777" w:rsidR="005C5BFE" w:rsidRPr="005C5BFE" w:rsidRDefault="005C5BFE" w:rsidP="00E22634">
            <w:pPr>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w:t>
            </w:r>
          </w:p>
        </w:tc>
        <w:tc>
          <w:tcPr>
            <w:tcW w:w="2409" w:type="dxa"/>
          </w:tcPr>
          <w:p w14:paraId="5E41094A" w14:textId="77777777" w:rsidR="005C5BFE" w:rsidRPr="005C5BFE" w:rsidRDefault="005C5BFE" w:rsidP="00E22634">
            <w:pPr>
              <w:jc w:val="center"/>
              <w:rPr>
                <w:rFonts w:ascii="Times New Roman" w:hAnsi="Times New Roman"/>
                <w:sz w:val="18"/>
                <w:szCs w:val="18"/>
              </w:rPr>
            </w:pPr>
            <w:r w:rsidRPr="005C5BFE">
              <w:rPr>
                <w:rFonts w:ascii="Times New Roman" w:eastAsiaTheme="minorEastAsia" w:hAnsi="Times New Roman"/>
                <w:color w:val="333333"/>
                <w:sz w:val="18"/>
                <w:szCs w:val="18"/>
              </w:rPr>
              <w:t>…</w:t>
            </w:r>
          </w:p>
        </w:tc>
      </w:tr>
      <w:tr w:rsidR="005C5BFE" w:rsidRPr="005C5BFE" w14:paraId="41CCA33E" w14:textId="77777777" w:rsidTr="00E22634">
        <w:trPr>
          <w:jc w:val="center"/>
        </w:trPr>
        <w:tc>
          <w:tcPr>
            <w:tcW w:w="1271" w:type="dxa"/>
            <w:vMerge/>
          </w:tcPr>
          <w:p w14:paraId="3FB38366" w14:textId="77777777" w:rsidR="005C5BFE" w:rsidRPr="005C5BFE" w:rsidRDefault="005C5BFE" w:rsidP="00E22634">
            <w:pPr>
              <w:rPr>
                <w:rFonts w:ascii="Times New Roman" w:eastAsiaTheme="minorEastAsia" w:hAnsi="Times New Roman"/>
                <w:color w:val="333333"/>
                <w:sz w:val="18"/>
                <w:szCs w:val="18"/>
              </w:rPr>
            </w:pPr>
          </w:p>
        </w:tc>
        <w:tc>
          <w:tcPr>
            <w:tcW w:w="2126" w:type="dxa"/>
            <w:vAlign w:val="center"/>
          </w:tcPr>
          <w:p w14:paraId="64C4C7E8" w14:textId="77777777" w:rsidR="005C5BFE" w:rsidRPr="005C5BFE" w:rsidRDefault="005C5BFE" w:rsidP="00E22634">
            <w:pPr>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平均</w:t>
            </w:r>
          </w:p>
        </w:tc>
        <w:tc>
          <w:tcPr>
            <w:tcW w:w="2127" w:type="dxa"/>
          </w:tcPr>
          <w:p w14:paraId="6C35ED50" w14:textId="77777777" w:rsidR="005C5BFE" w:rsidRPr="005C5BFE" w:rsidRDefault="005C5BFE" w:rsidP="00E22634">
            <w:pPr>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w:t>
            </w:r>
          </w:p>
        </w:tc>
        <w:tc>
          <w:tcPr>
            <w:tcW w:w="2409" w:type="dxa"/>
          </w:tcPr>
          <w:p w14:paraId="6BDE14B0" w14:textId="77777777" w:rsidR="005C5BFE" w:rsidRPr="005C5BFE" w:rsidRDefault="00421078" w:rsidP="00E22634">
            <w:pPr>
              <w:jc w:val="center"/>
              <w:rPr>
                <w:rFonts w:ascii="Times New Roman" w:eastAsiaTheme="minorEastAsia" w:hAnsi="Times New Roman"/>
                <w:color w:val="333333"/>
                <w:sz w:val="18"/>
                <w:szCs w:val="18"/>
              </w:rPr>
            </w:pPr>
            <m:oMathPara>
              <m:oMath>
                <m:acc>
                  <m:accPr>
                    <m:chr m:val="̅"/>
                    <m:ctrlPr>
                      <w:rPr>
                        <w:rFonts w:ascii="Cambria Math" w:eastAsiaTheme="minorEastAsia" w:hAnsi="Cambria Math"/>
                        <w:i/>
                        <w:sz w:val="18"/>
                        <w:szCs w:val="18"/>
                      </w:rPr>
                    </m:ctrlPr>
                  </m:accPr>
                  <m:e>
                    <m:r>
                      <w:rPr>
                        <w:rFonts w:ascii="Cambria Math" w:eastAsiaTheme="minorEastAsia" w:hAnsi="Cambria Math"/>
                        <w:sz w:val="18"/>
                        <w:szCs w:val="18"/>
                      </w:rPr>
                      <m:t>x</m:t>
                    </m:r>
                  </m:e>
                </m:acc>
              </m:oMath>
            </m:oMathPara>
          </w:p>
        </w:tc>
      </w:tr>
      <w:tr w:rsidR="005C5BFE" w:rsidRPr="005C5BFE" w14:paraId="66A80ED3" w14:textId="77777777" w:rsidTr="00E22634">
        <w:trPr>
          <w:jc w:val="center"/>
        </w:trPr>
        <w:tc>
          <w:tcPr>
            <w:tcW w:w="1271" w:type="dxa"/>
            <w:vMerge/>
          </w:tcPr>
          <w:p w14:paraId="629F4C60" w14:textId="77777777" w:rsidR="005C5BFE" w:rsidRPr="005C5BFE" w:rsidRDefault="005C5BFE" w:rsidP="00E22634">
            <w:pPr>
              <w:rPr>
                <w:rFonts w:ascii="Times New Roman" w:eastAsiaTheme="minorEastAsia" w:hAnsi="Times New Roman"/>
                <w:color w:val="333333"/>
                <w:sz w:val="18"/>
                <w:szCs w:val="18"/>
              </w:rPr>
            </w:pPr>
          </w:p>
        </w:tc>
        <w:tc>
          <w:tcPr>
            <w:tcW w:w="2126" w:type="dxa"/>
            <w:vAlign w:val="center"/>
          </w:tcPr>
          <w:p w14:paraId="1441EA53" w14:textId="77777777" w:rsidR="005C5BFE" w:rsidRPr="005C5BFE" w:rsidRDefault="005C5BFE" w:rsidP="00E22634">
            <w:pPr>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结果方差</w:t>
            </w:r>
          </w:p>
        </w:tc>
        <w:tc>
          <w:tcPr>
            <w:tcW w:w="2127" w:type="dxa"/>
          </w:tcPr>
          <w:p w14:paraId="3FC737C3" w14:textId="77777777" w:rsidR="005C5BFE" w:rsidRPr="005C5BFE" w:rsidRDefault="005C5BFE" w:rsidP="00E22634">
            <w:pPr>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w:t>
            </w:r>
          </w:p>
        </w:tc>
        <w:tc>
          <w:tcPr>
            <w:tcW w:w="2409" w:type="dxa"/>
          </w:tcPr>
          <w:p w14:paraId="58B303DD" w14:textId="77777777" w:rsidR="005C5BFE" w:rsidRPr="005C5BFE" w:rsidRDefault="00421078" w:rsidP="00E22634">
            <w:pPr>
              <w:jc w:val="center"/>
              <w:rPr>
                <w:rFonts w:ascii="Times New Roman" w:hAnsi="Times New Roman"/>
                <w:sz w:val="18"/>
                <w:szCs w:val="18"/>
              </w:rPr>
            </w:pPr>
            <m:oMathPara>
              <m:oMath>
                <m:sSubSup>
                  <m:sSubSupPr>
                    <m:ctrlPr>
                      <w:rPr>
                        <w:rFonts w:ascii="Cambria Math" w:eastAsiaTheme="minorEastAsia" w:hAnsi="Cambria Math"/>
                        <w:i/>
                        <w:sz w:val="18"/>
                        <w:szCs w:val="18"/>
                      </w:rPr>
                    </m:ctrlPr>
                  </m:sSubSupPr>
                  <m:e>
                    <m:r>
                      <w:rPr>
                        <w:rFonts w:ascii="Cambria Math" w:eastAsiaTheme="minorEastAsia" w:hAnsi="Cambria Math"/>
                        <w:sz w:val="18"/>
                        <w:szCs w:val="18"/>
                      </w:rPr>
                      <m:t>s</m:t>
                    </m:r>
                  </m:e>
                  <m:sub>
                    <m:r>
                      <w:rPr>
                        <w:rFonts w:ascii="Cambria Math" w:eastAsiaTheme="minorEastAsia" w:hAnsi="Cambria Math"/>
                        <w:sz w:val="18"/>
                        <w:szCs w:val="18"/>
                      </w:rPr>
                      <m:t>实</m:t>
                    </m:r>
                  </m:sub>
                  <m:sup>
                    <m:r>
                      <w:rPr>
                        <w:rFonts w:ascii="Cambria Math" w:eastAsiaTheme="minorEastAsia" w:hAnsi="Cambria Math"/>
                        <w:sz w:val="18"/>
                        <w:szCs w:val="18"/>
                      </w:rPr>
                      <m:t>2</m:t>
                    </m:r>
                  </m:sup>
                </m:sSubSup>
              </m:oMath>
            </m:oMathPara>
          </w:p>
        </w:tc>
      </w:tr>
      <w:tr w:rsidR="005C5BFE" w:rsidRPr="005C5BFE" w14:paraId="18346A02" w14:textId="77777777" w:rsidTr="00E22634">
        <w:trPr>
          <w:jc w:val="center"/>
        </w:trPr>
        <w:tc>
          <w:tcPr>
            <w:tcW w:w="1271" w:type="dxa"/>
            <w:vMerge w:val="restart"/>
            <w:vAlign w:val="center"/>
          </w:tcPr>
          <w:p w14:paraId="584D90D0" w14:textId="77777777" w:rsidR="005C5BFE" w:rsidRPr="005C5BFE" w:rsidRDefault="005C5BFE" w:rsidP="00E22634">
            <w:pPr>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对照样本</w:t>
            </w:r>
          </w:p>
        </w:tc>
        <w:tc>
          <w:tcPr>
            <w:tcW w:w="2126" w:type="dxa"/>
            <w:vAlign w:val="center"/>
          </w:tcPr>
          <w:p w14:paraId="32B96570" w14:textId="77777777" w:rsidR="005C5BFE" w:rsidRPr="005C5BFE" w:rsidRDefault="005C5BFE" w:rsidP="00E22634">
            <w:pPr>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第一次</w:t>
            </w:r>
          </w:p>
        </w:tc>
        <w:tc>
          <w:tcPr>
            <w:tcW w:w="2127" w:type="dxa"/>
          </w:tcPr>
          <w:p w14:paraId="0D75466B" w14:textId="77777777" w:rsidR="005C5BFE" w:rsidRPr="005C5BFE" w:rsidRDefault="005C5BFE" w:rsidP="00E22634">
            <w:pPr>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y</w:t>
            </w:r>
            <w:r w:rsidRPr="005C5BFE">
              <w:rPr>
                <w:rFonts w:ascii="Times New Roman" w:eastAsiaTheme="minorEastAsia" w:hAnsi="Times New Roman"/>
                <w:color w:val="333333"/>
                <w:sz w:val="18"/>
                <w:szCs w:val="18"/>
                <w:vertAlign w:val="subscript"/>
              </w:rPr>
              <w:t>1</w:t>
            </w:r>
            <w:r w:rsidRPr="005C5BFE">
              <w:rPr>
                <w:rFonts w:ascii="Times New Roman" w:eastAsiaTheme="minorEastAsia" w:hAnsi="Times New Roman"/>
                <w:color w:val="333333"/>
                <w:sz w:val="18"/>
                <w:szCs w:val="18"/>
              </w:rPr>
              <w:t xml:space="preserve">   y</w:t>
            </w:r>
            <w:r w:rsidRPr="005C5BFE">
              <w:rPr>
                <w:rFonts w:ascii="Times New Roman" w:eastAsiaTheme="minorEastAsia" w:hAnsi="Times New Roman"/>
                <w:color w:val="333333"/>
                <w:sz w:val="18"/>
                <w:szCs w:val="18"/>
                <w:vertAlign w:val="subscript"/>
              </w:rPr>
              <w:t>2</w:t>
            </w:r>
            <w:r w:rsidRPr="005C5BFE">
              <w:rPr>
                <w:rFonts w:ascii="Times New Roman" w:eastAsiaTheme="minorEastAsia" w:hAnsi="Times New Roman"/>
                <w:color w:val="333333"/>
                <w:sz w:val="18"/>
                <w:szCs w:val="18"/>
              </w:rPr>
              <w:t xml:space="preserve">   y</w:t>
            </w:r>
            <w:r w:rsidRPr="005C5BFE">
              <w:rPr>
                <w:rFonts w:ascii="Times New Roman" w:eastAsiaTheme="minorEastAsia" w:hAnsi="Times New Roman"/>
                <w:color w:val="333333"/>
                <w:sz w:val="18"/>
                <w:szCs w:val="18"/>
                <w:vertAlign w:val="subscript"/>
              </w:rPr>
              <w:t xml:space="preserve">3 </w:t>
            </w:r>
            <w:r w:rsidRPr="005C5BFE">
              <w:rPr>
                <w:rFonts w:ascii="Times New Roman" w:eastAsiaTheme="minorEastAsia" w:hAnsi="Times New Roman"/>
                <w:color w:val="333333"/>
                <w:sz w:val="18"/>
                <w:szCs w:val="18"/>
              </w:rPr>
              <w:t xml:space="preserve">   …</w:t>
            </w:r>
          </w:p>
        </w:tc>
        <w:tc>
          <w:tcPr>
            <w:tcW w:w="2409" w:type="dxa"/>
          </w:tcPr>
          <w:p w14:paraId="671B2A58" w14:textId="77777777" w:rsidR="005C5BFE" w:rsidRPr="005C5BFE" w:rsidRDefault="00421078" w:rsidP="00E22634">
            <w:pPr>
              <w:jc w:val="center"/>
              <w:rPr>
                <w:rFonts w:ascii="Times New Roman" w:eastAsiaTheme="minorEastAsia" w:hAnsi="Times New Roman"/>
                <w:color w:val="333333"/>
                <w:sz w:val="18"/>
                <w:szCs w:val="18"/>
              </w:rPr>
            </w:pPr>
            <m:oMath>
              <m:acc>
                <m:accPr>
                  <m:chr m:val="̅"/>
                  <m:ctrlPr>
                    <w:rPr>
                      <w:rFonts w:ascii="Cambria Math" w:eastAsiaTheme="minorEastAsia" w:hAnsi="Cambria Math"/>
                      <w:i/>
                      <w:sz w:val="18"/>
                      <w:szCs w:val="18"/>
                    </w:rPr>
                  </m:ctrlPr>
                </m:accPr>
                <m:e>
                  <m:r>
                    <w:rPr>
                      <w:rFonts w:ascii="Cambria Math" w:eastAsiaTheme="minorEastAsia" w:hAnsi="Cambria Math"/>
                      <w:sz w:val="18"/>
                      <w:szCs w:val="18"/>
                    </w:rPr>
                    <m:t>y</m:t>
                  </m:r>
                </m:e>
              </m:acc>
            </m:oMath>
            <w:r w:rsidR="005C5BFE" w:rsidRPr="005C5BFE">
              <w:rPr>
                <w:rFonts w:ascii="Times New Roman" w:eastAsiaTheme="minorEastAsia" w:hAnsi="Times New Roman"/>
                <w:sz w:val="18"/>
                <w:szCs w:val="18"/>
                <w:vertAlign w:val="subscript"/>
              </w:rPr>
              <w:t>1</w:t>
            </w:r>
          </w:p>
        </w:tc>
      </w:tr>
      <w:tr w:rsidR="005C5BFE" w:rsidRPr="005C5BFE" w14:paraId="3C1F7AF0" w14:textId="77777777" w:rsidTr="00E22634">
        <w:trPr>
          <w:jc w:val="center"/>
        </w:trPr>
        <w:tc>
          <w:tcPr>
            <w:tcW w:w="1271" w:type="dxa"/>
            <w:vMerge/>
          </w:tcPr>
          <w:p w14:paraId="2DD381C1" w14:textId="77777777" w:rsidR="005C5BFE" w:rsidRPr="005C5BFE" w:rsidRDefault="005C5BFE" w:rsidP="00E22634">
            <w:pPr>
              <w:rPr>
                <w:rFonts w:ascii="Times New Roman" w:eastAsiaTheme="minorEastAsia" w:hAnsi="Times New Roman"/>
                <w:color w:val="333333"/>
                <w:sz w:val="18"/>
                <w:szCs w:val="18"/>
              </w:rPr>
            </w:pPr>
          </w:p>
        </w:tc>
        <w:tc>
          <w:tcPr>
            <w:tcW w:w="2126" w:type="dxa"/>
            <w:vAlign w:val="center"/>
          </w:tcPr>
          <w:p w14:paraId="26259757" w14:textId="77777777" w:rsidR="005C5BFE" w:rsidRPr="005C5BFE" w:rsidRDefault="005C5BFE" w:rsidP="00E22634">
            <w:pPr>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第二次</w:t>
            </w:r>
          </w:p>
        </w:tc>
        <w:tc>
          <w:tcPr>
            <w:tcW w:w="2127" w:type="dxa"/>
          </w:tcPr>
          <w:p w14:paraId="0B2BB05D" w14:textId="77777777" w:rsidR="005C5BFE" w:rsidRPr="005C5BFE" w:rsidRDefault="005C5BFE" w:rsidP="00E22634">
            <w:pPr>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y</w:t>
            </w:r>
            <w:r w:rsidRPr="005C5BFE">
              <w:rPr>
                <w:rFonts w:ascii="Times New Roman" w:eastAsiaTheme="minorEastAsia" w:hAnsi="Times New Roman"/>
                <w:color w:val="333333"/>
                <w:sz w:val="18"/>
                <w:szCs w:val="18"/>
                <w:vertAlign w:val="subscript"/>
              </w:rPr>
              <w:t>1</w:t>
            </w:r>
            <w:r w:rsidRPr="005C5BFE">
              <w:rPr>
                <w:rFonts w:ascii="Times New Roman" w:eastAsiaTheme="minorEastAsia" w:hAnsi="Times New Roman"/>
                <w:color w:val="333333"/>
                <w:sz w:val="18"/>
                <w:szCs w:val="18"/>
              </w:rPr>
              <w:t xml:space="preserve">   y</w:t>
            </w:r>
            <w:r w:rsidRPr="005C5BFE">
              <w:rPr>
                <w:rFonts w:ascii="Times New Roman" w:eastAsiaTheme="minorEastAsia" w:hAnsi="Times New Roman"/>
                <w:color w:val="333333"/>
                <w:sz w:val="18"/>
                <w:szCs w:val="18"/>
                <w:vertAlign w:val="subscript"/>
              </w:rPr>
              <w:t>2</w:t>
            </w:r>
            <w:r w:rsidRPr="005C5BFE">
              <w:rPr>
                <w:rFonts w:ascii="Times New Roman" w:eastAsiaTheme="minorEastAsia" w:hAnsi="Times New Roman"/>
                <w:color w:val="333333"/>
                <w:sz w:val="18"/>
                <w:szCs w:val="18"/>
              </w:rPr>
              <w:t xml:space="preserve">   y</w:t>
            </w:r>
            <w:r w:rsidRPr="005C5BFE">
              <w:rPr>
                <w:rFonts w:ascii="Times New Roman" w:eastAsiaTheme="minorEastAsia" w:hAnsi="Times New Roman"/>
                <w:color w:val="333333"/>
                <w:sz w:val="18"/>
                <w:szCs w:val="18"/>
                <w:vertAlign w:val="subscript"/>
              </w:rPr>
              <w:t xml:space="preserve">3 </w:t>
            </w:r>
            <w:r w:rsidRPr="005C5BFE">
              <w:rPr>
                <w:rFonts w:ascii="Times New Roman" w:eastAsiaTheme="minorEastAsia" w:hAnsi="Times New Roman"/>
                <w:color w:val="333333"/>
                <w:sz w:val="18"/>
                <w:szCs w:val="18"/>
              </w:rPr>
              <w:t xml:space="preserve">   …</w:t>
            </w:r>
          </w:p>
        </w:tc>
        <w:tc>
          <w:tcPr>
            <w:tcW w:w="2409" w:type="dxa"/>
          </w:tcPr>
          <w:p w14:paraId="26198567" w14:textId="77777777" w:rsidR="005C5BFE" w:rsidRPr="005C5BFE" w:rsidRDefault="00421078" w:rsidP="00E22634">
            <w:pPr>
              <w:jc w:val="center"/>
              <w:rPr>
                <w:rFonts w:ascii="Times New Roman" w:eastAsiaTheme="minorEastAsia" w:hAnsi="Times New Roman"/>
                <w:color w:val="333333"/>
                <w:sz w:val="18"/>
                <w:szCs w:val="18"/>
              </w:rPr>
            </w:pPr>
            <m:oMath>
              <m:acc>
                <m:accPr>
                  <m:chr m:val="̅"/>
                  <m:ctrlPr>
                    <w:rPr>
                      <w:rFonts w:ascii="Cambria Math" w:eastAsiaTheme="minorEastAsia" w:hAnsi="Cambria Math"/>
                      <w:i/>
                      <w:sz w:val="18"/>
                      <w:szCs w:val="18"/>
                    </w:rPr>
                  </m:ctrlPr>
                </m:accPr>
                <m:e>
                  <m:r>
                    <w:rPr>
                      <w:rFonts w:ascii="Cambria Math" w:eastAsiaTheme="minorEastAsia" w:hAnsi="Cambria Math"/>
                      <w:sz w:val="18"/>
                      <w:szCs w:val="18"/>
                    </w:rPr>
                    <m:t>y</m:t>
                  </m:r>
                </m:e>
              </m:acc>
            </m:oMath>
            <w:r w:rsidR="005C5BFE" w:rsidRPr="005C5BFE">
              <w:rPr>
                <w:rFonts w:ascii="Times New Roman" w:eastAsiaTheme="minorEastAsia" w:hAnsi="Times New Roman"/>
                <w:sz w:val="18"/>
                <w:szCs w:val="18"/>
                <w:vertAlign w:val="subscript"/>
              </w:rPr>
              <w:t>2</w:t>
            </w:r>
          </w:p>
        </w:tc>
      </w:tr>
      <w:tr w:rsidR="005C5BFE" w:rsidRPr="005C5BFE" w14:paraId="1FC8FD37" w14:textId="77777777" w:rsidTr="00E22634">
        <w:trPr>
          <w:jc w:val="center"/>
        </w:trPr>
        <w:tc>
          <w:tcPr>
            <w:tcW w:w="1271" w:type="dxa"/>
            <w:vMerge/>
          </w:tcPr>
          <w:p w14:paraId="1EBC1DB5" w14:textId="77777777" w:rsidR="005C5BFE" w:rsidRPr="005C5BFE" w:rsidRDefault="005C5BFE" w:rsidP="00E22634">
            <w:pPr>
              <w:rPr>
                <w:rFonts w:ascii="Times New Roman" w:eastAsiaTheme="minorEastAsia" w:hAnsi="Times New Roman"/>
                <w:color w:val="333333"/>
                <w:sz w:val="18"/>
                <w:szCs w:val="18"/>
              </w:rPr>
            </w:pPr>
          </w:p>
        </w:tc>
        <w:tc>
          <w:tcPr>
            <w:tcW w:w="2126" w:type="dxa"/>
            <w:vAlign w:val="center"/>
          </w:tcPr>
          <w:p w14:paraId="31CC7E66" w14:textId="77777777" w:rsidR="005C5BFE" w:rsidRPr="005C5BFE" w:rsidRDefault="005C5BFE" w:rsidP="00E22634">
            <w:pPr>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第三次</w:t>
            </w:r>
          </w:p>
        </w:tc>
        <w:tc>
          <w:tcPr>
            <w:tcW w:w="2127" w:type="dxa"/>
          </w:tcPr>
          <w:p w14:paraId="0D19DA23" w14:textId="77777777" w:rsidR="005C5BFE" w:rsidRPr="005C5BFE" w:rsidRDefault="005C5BFE" w:rsidP="00E22634">
            <w:pPr>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y</w:t>
            </w:r>
            <w:r w:rsidRPr="005C5BFE">
              <w:rPr>
                <w:rFonts w:ascii="Times New Roman" w:eastAsiaTheme="minorEastAsia" w:hAnsi="Times New Roman"/>
                <w:color w:val="333333"/>
                <w:sz w:val="18"/>
                <w:szCs w:val="18"/>
                <w:vertAlign w:val="subscript"/>
              </w:rPr>
              <w:t>1</w:t>
            </w:r>
            <w:r w:rsidRPr="005C5BFE">
              <w:rPr>
                <w:rFonts w:ascii="Times New Roman" w:eastAsiaTheme="minorEastAsia" w:hAnsi="Times New Roman"/>
                <w:color w:val="333333"/>
                <w:sz w:val="18"/>
                <w:szCs w:val="18"/>
              </w:rPr>
              <w:t xml:space="preserve">   y</w:t>
            </w:r>
            <w:r w:rsidRPr="005C5BFE">
              <w:rPr>
                <w:rFonts w:ascii="Times New Roman" w:eastAsiaTheme="minorEastAsia" w:hAnsi="Times New Roman"/>
                <w:color w:val="333333"/>
                <w:sz w:val="18"/>
                <w:szCs w:val="18"/>
                <w:vertAlign w:val="subscript"/>
              </w:rPr>
              <w:t>2</w:t>
            </w:r>
            <w:r w:rsidRPr="005C5BFE">
              <w:rPr>
                <w:rFonts w:ascii="Times New Roman" w:eastAsiaTheme="minorEastAsia" w:hAnsi="Times New Roman"/>
                <w:color w:val="333333"/>
                <w:sz w:val="18"/>
                <w:szCs w:val="18"/>
              </w:rPr>
              <w:t xml:space="preserve">   y</w:t>
            </w:r>
            <w:r w:rsidRPr="005C5BFE">
              <w:rPr>
                <w:rFonts w:ascii="Times New Roman" w:eastAsiaTheme="minorEastAsia" w:hAnsi="Times New Roman"/>
                <w:color w:val="333333"/>
                <w:sz w:val="18"/>
                <w:szCs w:val="18"/>
                <w:vertAlign w:val="subscript"/>
              </w:rPr>
              <w:t xml:space="preserve">3 </w:t>
            </w:r>
            <w:r w:rsidRPr="005C5BFE">
              <w:rPr>
                <w:rFonts w:ascii="Times New Roman" w:eastAsiaTheme="minorEastAsia" w:hAnsi="Times New Roman"/>
                <w:color w:val="333333"/>
                <w:sz w:val="18"/>
                <w:szCs w:val="18"/>
              </w:rPr>
              <w:t xml:space="preserve">   …</w:t>
            </w:r>
          </w:p>
        </w:tc>
        <w:tc>
          <w:tcPr>
            <w:tcW w:w="2409" w:type="dxa"/>
          </w:tcPr>
          <w:p w14:paraId="33D22457" w14:textId="77777777" w:rsidR="005C5BFE" w:rsidRPr="005C5BFE" w:rsidRDefault="00421078" w:rsidP="00E22634">
            <w:pPr>
              <w:jc w:val="center"/>
              <w:rPr>
                <w:rFonts w:ascii="Times New Roman" w:eastAsiaTheme="minorEastAsia" w:hAnsi="Times New Roman"/>
                <w:color w:val="333333"/>
                <w:sz w:val="18"/>
                <w:szCs w:val="18"/>
              </w:rPr>
            </w:pPr>
            <m:oMath>
              <m:acc>
                <m:accPr>
                  <m:chr m:val="̅"/>
                  <m:ctrlPr>
                    <w:rPr>
                      <w:rFonts w:ascii="Cambria Math" w:eastAsiaTheme="minorEastAsia" w:hAnsi="Cambria Math"/>
                      <w:i/>
                      <w:sz w:val="18"/>
                      <w:szCs w:val="18"/>
                    </w:rPr>
                  </m:ctrlPr>
                </m:accPr>
                <m:e>
                  <m:r>
                    <w:rPr>
                      <w:rFonts w:ascii="Cambria Math" w:eastAsiaTheme="minorEastAsia" w:hAnsi="Cambria Math"/>
                      <w:sz w:val="18"/>
                      <w:szCs w:val="18"/>
                    </w:rPr>
                    <m:t>y</m:t>
                  </m:r>
                </m:e>
              </m:acc>
            </m:oMath>
            <w:r w:rsidR="005C5BFE" w:rsidRPr="005C5BFE">
              <w:rPr>
                <w:rFonts w:ascii="Times New Roman" w:eastAsiaTheme="minorEastAsia" w:hAnsi="Times New Roman"/>
                <w:sz w:val="18"/>
                <w:szCs w:val="18"/>
                <w:vertAlign w:val="subscript"/>
              </w:rPr>
              <w:t>3</w:t>
            </w:r>
          </w:p>
        </w:tc>
      </w:tr>
      <w:tr w:rsidR="005C5BFE" w:rsidRPr="005C5BFE" w14:paraId="24EBB51F" w14:textId="77777777" w:rsidTr="00E22634">
        <w:trPr>
          <w:jc w:val="center"/>
        </w:trPr>
        <w:tc>
          <w:tcPr>
            <w:tcW w:w="1271" w:type="dxa"/>
            <w:vMerge/>
          </w:tcPr>
          <w:p w14:paraId="7CA6F820" w14:textId="77777777" w:rsidR="005C5BFE" w:rsidRPr="005C5BFE" w:rsidRDefault="005C5BFE" w:rsidP="00E22634">
            <w:pPr>
              <w:rPr>
                <w:rFonts w:ascii="Times New Roman" w:eastAsiaTheme="minorEastAsia" w:hAnsi="Times New Roman"/>
                <w:color w:val="333333"/>
                <w:sz w:val="18"/>
                <w:szCs w:val="18"/>
              </w:rPr>
            </w:pPr>
          </w:p>
        </w:tc>
        <w:tc>
          <w:tcPr>
            <w:tcW w:w="2126" w:type="dxa"/>
            <w:vAlign w:val="center"/>
          </w:tcPr>
          <w:p w14:paraId="2C89D8F7" w14:textId="77777777" w:rsidR="005C5BFE" w:rsidRPr="005C5BFE" w:rsidRDefault="005C5BFE" w:rsidP="00E22634">
            <w:pPr>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第四次</w:t>
            </w:r>
          </w:p>
        </w:tc>
        <w:tc>
          <w:tcPr>
            <w:tcW w:w="2127" w:type="dxa"/>
          </w:tcPr>
          <w:p w14:paraId="3F554097" w14:textId="77777777" w:rsidR="005C5BFE" w:rsidRPr="005C5BFE" w:rsidRDefault="005C5BFE" w:rsidP="00E22634">
            <w:pPr>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y</w:t>
            </w:r>
            <w:r w:rsidRPr="005C5BFE">
              <w:rPr>
                <w:rFonts w:ascii="Times New Roman" w:eastAsiaTheme="minorEastAsia" w:hAnsi="Times New Roman"/>
                <w:color w:val="333333"/>
                <w:sz w:val="18"/>
                <w:szCs w:val="18"/>
                <w:vertAlign w:val="subscript"/>
              </w:rPr>
              <w:t>1</w:t>
            </w:r>
            <w:r w:rsidRPr="005C5BFE">
              <w:rPr>
                <w:rFonts w:ascii="Times New Roman" w:eastAsiaTheme="minorEastAsia" w:hAnsi="Times New Roman"/>
                <w:color w:val="333333"/>
                <w:sz w:val="18"/>
                <w:szCs w:val="18"/>
              </w:rPr>
              <w:t xml:space="preserve">   y</w:t>
            </w:r>
            <w:r w:rsidRPr="005C5BFE">
              <w:rPr>
                <w:rFonts w:ascii="Times New Roman" w:eastAsiaTheme="minorEastAsia" w:hAnsi="Times New Roman"/>
                <w:color w:val="333333"/>
                <w:sz w:val="18"/>
                <w:szCs w:val="18"/>
                <w:vertAlign w:val="subscript"/>
              </w:rPr>
              <w:t>2</w:t>
            </w:r>
            <w:r w:rsidRPr="005C5BFE">
              <w:rPr>
                <w:rFonts w:ascii="Times New Roman" w:eastAsiaTheme="minorEastAsia" w:hAnsi="Times New Roman"/>
                <w:color w:val="333333"/>
                <w:sz w:val="18"/>
                <w:szCs w:val="18"/>
              </w:rPr>
              <w:t xml:space="preserve">   y</w:t>
            </w:r>
            <w:r w:rsidRPr="005C5BFE">
              <w:rPr>
                <w:rFonts w:ascii="Times New Roman" w:eastAsiaTheme="minorEastAsia" w:hAnsi="Times New Roman"/>
                <w:color w:val="333333"/>
                <w:sz w:val="18"/>
                <w:szCs w:val="18"/>
                <w:vertAlign w:val="subscript"/>
              </w:rPr>
              <w:t xml:space="preserve">3 </w:t>
            </w:r>
            <w:r w:rsidRPr="005C5BFE">
              <w:rPr>
                <w:rFonts w:ascii="Times New Roman" w:eastAsiaTheme="minorEastAsia" w:hAnsi="Times New Roman"/>
                <w:color w:val="333333"/>
                <w:sz w:val="18"/>
                <w:szCs w:val="18"/>
              </w:rPr>
              <w:t xml:space="preserve">   …</w:t>
            </w:r>
          </w:p>
        </w:tc>
        <w:tc>
          <w:tcPr>
            <w:tcW w:w="2409" w:type="dxa"/>
          </w:tcPr>
          <w:p w14:paraId="449BB7EC" w14:textId="77777777" w:rsidR="005C5BFE" w:rsidRPr="005C5BFE" w:rsidRDefault="00421078" w:rsidP="00E22634">
            <w:pPr>
              <w:jc w:val="center"/>
              <w:rPr>
                <w:rFonts w:ascii="Times New Roman" w:eastAsiaTheme="minorEastAsia" w:hAnsi="Times New Roman"/>
                <w:color w:val="333333"/>
                <w:sz w:val="18"/>
                <w:szCs w:val="18"/>
              </w:rPr>
            </w:pPr>
            <m:oMath>
              <m:acc>
                <m:accPr>
                  <m:chr m:val="̅"/>
                  <m:ctrlPr>
                    <w:rPr>
                      <w:rFonts w:ascii="Cambria Math" w:eastAsiaTheme="minorEastAsia" w:hAnsi="Cambria Math"/>
                      <w:i/>
                      <w:sz w:val="18"/>
                      <w:szCs w:val="18"/>
                    </w:rPr>
                  </m:ctrlPr>
                </m:accPr>
                <m:e>
                  <m:r>
                    <w:rPr>
                      <w:rFonts w:ascii="Cambria Math" w:eastAsiaTheme="minorEastAsia" w:hAnsi="Cambria Math"/>
                      <w:sz w:val="18"/>
                      <w:szCs w:val="18"/>
                    </w:rPr>
                    <m:t>y</m:t>
                  </m:r>
                </m:e>
              </m:acc>
            </m:oMath>
            <w:r w:rsidR="005C5BFE" w:rsidRPr="005C5BFE">
              <w:rPr>
                <w:rFonts w:ascii="Times New Roman" w:eastAsiaTheme="minorEastAsia" w:hAnsi="Times New Roman"/>
                <w:sz w:val="18"/>
                <w:szCs w:val="18"/>
                <w:vertAlign w:val="subscript"/>
              </w:rPr>
              <w:t>4</w:t>
            </w:r>
          </w:p>
        </w:tc>
      </w:tr>
      <w:tr w:rsidR="005C5BFE" w:rsidRPr="005C5BFE" w14:paraId="74EC5A19" w14:textId="77777777" w:rsidTr="00E22634">
        <w:trPr>
          <w:jc w:val="center"/>
        </w:trPr>
        <w:tc>
          <w:tcPr>
            <w:tcW w:w="1271" w:type="dxa"/>
            <w:vMerge/>
          </w:tcPr>
          <w:p w14:paraId="01903EAE" w14:textId="77777777" w:rsidR="005C5BFE" w:rsidRPr="005C5BFE" w:rsidRDefault="005C5BFE" w:rsidP="00E22634">
            <w:pPr>
              <w:rPr>
                <w:rFonts w:ascii="Times New Roman" w:eastAsiaTheme="minorEastAsia" w:hAnsi="Times New Roman"/>
                <w:color w:val="333333"/>
                <w:sz w:val="18"/>
                <w:szCs w:val="18"/>
              </w:rPr>
            </w:pPr>
          </w:p>
        </w:tc>
        <w:tc>
          <w:tcPr>
            <w:tcW w:w="2126" w:type="dxa"/>
            <w:vAlign w:val="center"/>
          </w:tcPr>
          <w:p w14:paraId="15C15994" w14:textId="77777777" w:rsidR="005C5BFE" w:rsidRPr="005C5BFE" w:rsidRDefault="005C5BFE" w:rsidP="00E22634">
            <w:pPr>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第五次</w:t>
            </w:r>
          </w:p>
        </w:tc>
        <w:tc>
          <w:tcPr>
            <w:tcW w:w="2127" w:type="dxa"/>
          </w:tcPr>
          <w:p w14:paraId="3596375E" w14:textId="77777777" w:rsidR="005C5BFE" w:rsidRPr="005C5BFE" w:rsidRDefault="005C5BFE" w:rsidP="00E22634">
            <w:pPr>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y</w:t>
            </w:r>
            <w:r w:rsidRPr="005C5BFE">
              <w:rPr>
                <w:rFonts w:ascii="Times New Roman" w:eastAsiaTheme="minorEastAsia" w:hAnsi="Times New Roman"/>
                <w:color w:val="333333"/>
                <w:sz w:val="18"/>
                <w:szCs w:val="18"/>
                <w:vertAlign w:val="subscript"/>
              </w:rPr>
              <w:t>1</w:t>
            </w:r>
            <w:r w:rsidRPr="005C5BFE">
              <w:rPr>
                <w:rFonts w:ascii="Times New Roman" w:eastAsiaTheme="minorEastAsia" w:hAnsi="Times New Roman"/>
                <w:color w:val="333333"/>
                <w:sz w:val="18"/>
                <w:szCs w:val="18"/>
              </w:rPr>
              <w:t xml:space="preserve">   y</w:t>
            </w:r>
            <w:r w:rsidRPr="005C5BFE">
              <w:rPr>
                <w:rFonts w:ascii="Times New Roman" w:eastAsiaTheme="minorEastAsia" w:hAnsi="Times New Roman"/>
                <w:color w:val="333333"/>
                <w:sz w:val="18"/>
                <w:szCs w:val="18"/>
                <w:vertAlign w:val="subscript"/>
              </w:rPr>
              <w:t>2</w:t>
            </w:r>
            <w:r w:rsidRPr="005C5BFE">
              <w:rPr>
                <w:rFonts w:ascii="Times New Roman" w:eastAsiaTheme="minorEastAsia" w:hAnsi="Times New Roman"/>
                <w:color w:val="333333"/>
                <w:sz w:val="18"/>
                <w:szCs w:val="18"/>
              </w:rPr>
              <w:t xml:space="preserve">   y</w:t>
            </w:r>
            <w:r w:rsidRPr="005C5BFE">
              <w:rPr>
                <w:rFonts w:ascii="Times New Roman" w:eastAsiaTheme="minorEastAsia" w:hAnsi="Times New Roman"/>
                <w:color w:val="333333"/>
                <w:sz w:val="18"/>
                <w:szCs w:val="18"/>
                <w:vertAlign w:val="subscript"/>
              </w:rPr>
              <w:t xml:space="preserve">3 </w:t>
            </w:r>
            <w:r w:rsidRPr="005C5BFE">
              <w:rPr>
                <w:rFonts w:ascii="Times New Roman" w:eastAsiaTheme="minorEastAsia" w:hAnsi="Times New Roman"/>
                <w:color w:val="333333"/>
                <w:sz w:val="18"/>
                <w:szCs w:val="18"/>
              </w:rPr>
              <w:t xml:space="preserve">   …</w:t>
            </w:r>
          </w:p>
        </w:tc>
        <w:tc>
          <w:tcPr>
            <w:tcW w:w="2409" w:type="dxa"/>
          </w:tcPr>
          <w:p w14:paraId="5ED6E3C1" w14:textId="77777777" w:rsidR="005C5BFE" w:rsidRPr="005C5BFE" w:rsidRDefault="00421078" w:rsidP="00E22634">
            <w:pPr>
              <w:jc w:val="center"/>
              <w:rPr>
                <w:rFonts w:ascii="Times New Roman" w:eastAsiaTheme="minorEastAsia" w:hAnsi="Times New Roman"/>
                <w:color w:val="333333"/>
                <w:sz w:val="18"/>
                <w:szCs w:val="18"/>
              </w:rPr>
            </w:pPr>
            <m:oMath>
              <m:acc>
                <m:accPr>
                  <m:chr m:val="̅"/>
                  <m:ctrlPr>
                    <w:rPr>
                      <w:rFonts w:ascii="Cambria Math" w:eastAsiaTheme="minorEastAsia" w:hAnsi="Cambria Math"/>
                      <w:i/>
                      <w:sz w:val="18"/>
                      <w:szCs w:val="18"/>
                    </w:rPr>
                  </m:ctrlPr>
                </m:accPr>
                <m:e>
                  <m:r>
                    <w:rPr>
                      <w:rFonts w:ascii="Cambria Math" w:eastAsiaTheme="minorEastAsia" w:hAnsi="Cambria Math"/>
                      <w:sz w:val="18"/>
                      <w:szCs w:val="18"/>
                    </w:rPr>
                    <m:t>y</m:t>
                  </m:r>
                </m:e>
              </m:acc>
            </m:oMath>
            <w:r w:rsidR="005C5BFE" w:rsidRPr="005C5BFE">
              <w:rPr>
                <w:rFonts w:ascii="Times New Roman" w:eastAsiaTheme="minorEastAsia" w:hAnsi="Times New Roman"/>
                <w:sz w:val="18"/>
                <w:szCs w:val="18"/>
                <w:vertAlign w:val="subscript"/>
              </w:rPr>
              <w:t>5</w:t>
            </w:r>
          </w:p>
        </w:tc>
      </w:tr>
      <w:tr w:rsidR="005C5BFE" w:rsidRPr="005C5BFE" w14:paraId="015B8DB5" w14:textId="77777777" w:rsidTr="00E22634">
        <w:trPr>
          <w:jc w:val="center"/>
        </w:trPr>
        <w:tc>
          <w:tcPr>
            <w:tcW w:w="1271" w:type="dxa"/>
            <w:vMerge/>
          </w:tcPr>
          <w:p w14:paraId="2A495C02" w14:textId="77777777" w:rsidR="005C5BFE" w:rsidRPr="005C5BFE" w:rsidRDefault="005C5BFE" w:rsidP="00E22634">
            <w:pPr>
              <w:rPr>
                <w:rFonts w:ascii="Times New Roman" w:eastAsiaTheme="minorEastAsia" w:hAnsi="Times New Roman"/>
                <w:color w:val="333333"/>
                <w:sz w:val="18"/>
                <w:szCs w:val="18"/>
              </w:rPr>
            </w:pPr>
          </w:p>
        </w:tc>
        <w:tc>
          <w:tcPr>
            <w:tcW w:w="2126" w:type="dxa"/>
            <w:vAlign w:val="center"/>
          </w:tcPr>
          <w:p w14:paraId="5B5B73FE" w14:textId="77777777" w:rsidR="005C5BFE" w:rsidRPr="005C5BFE" w:rsidRDefault="005C5BFE" w:rsidP="00E22634">
            <w:pPr>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w:t>
            </w:r>
          </w:p>
        </w:tc>
        <w:tc>
          <w:tcPr>
            <w:tcW w:w="2127" w:type="dxa"/>
          </w:tcPr>
          <w:p w14:paraId="5E7DCB1C" w14:textId="77777777" w:rsidR="005C5BFE" w:rsidRPr="005C5BFE" w:rsidRDefault="005C5BFE" w:rsidP="00E22634">
            <w:pPr>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w:t>
            </w:r>
          </w:p>
        </w:tc>
        <w:tc>
          <w:tcPr>
            <w:tcW w:w="2409" w:type="dxa"/>
          </w:tcPr>
          <w:p w14:paraId="1AE5EA55" w14:textId="77777777" w:rsidR="005C5BFE" w:rsidRPr="005C5BFE" w:rsidRDefault="005C5BFE" w:rsidP="00E22634">
            <w:pPr>
              <w:jc w:val="center"/>
              <w:rPr>
                <w:rFonts w:ascii="Times New Roman" w:hAnsi="Times New Roman"/>
                <w:sz w:val="18"/>
                <w:szCs w:val="18"/>
              </w:rPr>
            </w:pPr>
            <w:r w:rsidRPr="005C5BFE">
              <w:rPr>
                <w:rFonts w:ascii="Times New Roman" w:eastAsiaTheme="minorEastAsia" w:hAnsi="Times New Roman"/>
                <w:color w:val="333333"/>
                <w:sz w:val="18"/>
                <w:szCs w:val="18"/>
              </w:rPr>
              <w:t>…</w:t>
            </w:r>
          </w:p>
        </w:tc>
      </w:tr>
      <w:tr w:rsidR="005C5BFE" w:rsidRPr="005C5BFE" w14:paraId="74E0FA40" w14:textId="77777777" w:rsidTr="00E22634">
        <w:trPr>
          <w:jc w:val="center"/>
        </w:trPr>
        <w:tc>
          <w:tcPr>
            <w:tcW w:w="1271" w:type="dxa"/>
            <w:vMerge/>
          </w:tcPr>
          <w:p w14:paraId="30580F87" w14:textId="77777777" w:rsidR="005C5BFE" w:rsidRPr="005C5BFE" w:rsidRDefault="005C5BFE" w:rsidP="00E22634">
            <w:pPr>
              <w:rPr>
                <w:rFonts w:ascii="Times New Roman" w:eastAsiaTheme="minorEastAsia" w:hAnsi="Times New Roman"/>
                <w:color w:val="333333"/>
                <w:sz w:val="18"/>
                <w:szCs w:val="18"/>
              </w:rPr>
            </w:pPr>
          </w:p>
        </w:tc>
        <w:tc>
          <w:tcPr>
            <w:tcW w:w="2126" w:type="dxa"/>
            <w:vAlign w:val="center"/>
          </w:tcPr>
          <w:p w14:paraId="3D587F6B" w14:textId="77777777" w:rsidR="005C5BFE" w:rsidRPr="005C5BFE" w:rsidRDefault="005C5BFE" w:rsidP="00E22634">
            <w:pPr>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平均</w:t>
            </w:r>
          </w:p>
        </w:tc>
        <w:tc>
          <w:tcPr>
            <w:tcW w:w="2127" w:type="dxa"/>
          </w:tcPr>
          <w:p w14:paraId="071CF4E4" w14:textId="77777777" w:rsidR="005C5BFE" w:rsidRPr="005C5BFE" w:rsidRDefault="005C5BFE" w:rsidP="00E22634">
            <w:pPr>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w:t>
            </w:r>
          </w:p>
        </w:tc>
        <w:tc>
          <w:tcPr>
            <w:tcW w:w="2409" w:type="dxa"/>
          </w:tcPr>
          <w:p w14:paraId="7CEB95DB" w14:textId="77777777" w:rsidR="005C5BFE" w:rsidRPr="005C5BFE" w:rsidRDefault="00421078" w:rsidP="00E22634">
            <w:pPr>
              <w:jc w:val="center"/>
              <w:rPr>
                <w:rFonts w:ascii="Times New Roman" w:eastAsiaTheme="minorEastAsia" w:hAnsi="Times New Roman"/>
                <w:color w:val="333333"/>
                <w:sz w:val="18"/>
                <w:szCs w:val="18"/>
              </w:rPr>
            </w:pPr>
            <m:oMathPara>
              <m:oMath>
                <m:acc>
                  <m:accPr>
                    <m:chr m:val="̅"/>
                    <m:ctrlPr>
                      <w:rPr>
                        <w:rFonts w:ascii="Cambria Math" w:eastAsiaTheme="minorEastAsia" w:hAnsi="Cambria Math"/>
                        <w:i/>
                        <w:sz w:val="18"/>
                        <w:szCs w:val="18"/>
                      </w:rPr>
                    </m:ctrlPr>
                  </m:accPr>
                  <m:e>
                    <m:r>
                      <w:rPr>
                        <w:rFonts w:ascii="Cambria Math" w:eastAsiaTheme="minorEastAsia" w:hAnsi="Cambria Math"/>
                        <w:sz w:val="18"/>
                        <w:szCs w:val="18"/>
                      </w:rPr>
                      <m:t>y</m:t>
                    </m:r>
                  </m:e>
                </m:acc>
              </m:oMath>
            </m:oMathPara>
          </w:p>
        </w:tc>
      </w:tr>
      <w:tr w:rsidR="005C5BFE" w:rsidRPr="005C5BFE" w14:paraId="07939BA4" w14:textId="77777777" w:rsidTr="00E22634">
        <w:trPr>
          <w:jc w:val="center"/>
        </w:trPr>
        <w:tc>
          <w:tcPr>
            <w:tcW w:w="1271" w:type="dxa"/>
            <w:vMerge/>
          </w:tcPr>
          <w:p w14:paraId="75ED67A7" w14:textId="77777777" w:rsidR="005C5BFE" w:rsidRPr="005C5BFE" w:rsidRDefault="005C5BFE" w:rsidP="00E22634">
            <w:pPr>
              <w:rPr>
                <w:rFonts w:ascii="Times New Roman" w:eastAsiaTheme="minorEastAsia" w:hAnsi="Times New Roman"/>
                <w:color w:val="333333"/>
                <w:sz w:val="18"/>
                <w:szCs w:val="18"/>
              </w:rPr>
            </w:pPr>
          </w:p>
        </w:tc>
        <w:tc>
          <w:tcPr>
            <w:tcW w:w="2126" w:type="dxa"/>
            <w:vAlign w:val="center"/>
          </w:tcPr>
          <w:p w14:paraId="2FAE5BFE" w14:textId="77777777" w:rsidR="005C5BFE" w:rsidRPr="005C5BFE" w:rsidRDefault="005C5BFE" w:rsidP="00E22634">
            <w:pPr>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结果方差</w:t>
            </w:r>
          </w:p>
        </w:tc>
        <w:tc>
          <w:tcPr>
            <w:tcW w:w="2127" w:type="dxa"/>
          </w:tcPr>
          <w:p w14:paraId="4F0BEF85" w14:textId="77777777" w:rsidR="005C5BFE" w:rsidRPr="005C5BFE" w:rsidRDefault="005C5BFE" w:rsidP="00E22634">
            <w:pPr>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w:t>
            </w:r>
          </w:p>
        </w:tc>
        <w:tc>
          <w:tcPr>
            <w:tcW w:w="2409" w:type="dxa"/>
          </w:tcPr>
          <w:p w14:paraId="17F0AFC3" w14:textId="77777777" w:rsidR="005C5BFE" w:rsidRPr="005C5BFE" w:rsidRDefault="00421078" w:rsidP="00E22634">
            <w:pPr>
              <w:jc w:val="center"/>
              <w:rPr>
                <w:rFonts w:ascii="Times New Roman" w:hAnsi="Times New Roman"/>
                <w:sz w:val="18"/>
                <w:szCs w:val="18"/>
              </w:rPr>
            </w:pPr>
            <m:oMathPara>
              <m:oMath>
                <m:sSubSup>
                  <m:sSubSupPr>
                    <m:ctrlPr>
                      <w:rPr>
                        <w:rFonts w:ascii="Cambria Math" w:eastAsiaTheme="minorEastAsia" w:hAnsi="Cambria Math"/>
                        <w:i/>
                        <w:sz w:val="18"/>
                        <w:szCs w:val="18"/>
                      </w:rPr>
                    </m:ctrlPr>
                  </m:sSubSupPr>
                  <m:e>
                    <m:r>
                      <w:rPr>
                        <w:rFonts w:ascii="Cambria Math" w:eastAsiaTheme="minorEastAsia" w:hAnsi="Cambria Math"/>
                        <w:sz w:val="18"/>
                        <w:szCs w:val="18"/>
                      </w:rPr>
                      <m:t>s</m:t>
                    </m:r>
                  </m:e>
                  <m:sub>
                    <m:r>
                      <w:rPr>
                        <w:rFonts w:ascii="Cambria Math" w:eastAsiaTheme="minorEastAsia" w:hAnsi="Cambria Math"/>
                        <w:sz w:val="18"/>
                        <w:szCs w:val="18"/>
                      </w:rPr>
                      <m:t>对</m:t>
                    </m:r>
                  </m:sub>
                  <m:sup>
                    <m:r>
                      <w:rPr>
                        <w:rFonts w:ascii="Cambria Math" w:eastAsiaTheme="minorEastAsia" w:hAnsi="Cambria Math"/>
                        <w:sz w:val="18"/>
                        <w:szCs w:val="18"/>
                      </w:rPr>
                      <m:t>2</m:t>
                    </m:r>
                  </m:sup>
                </m:sSubSup>
              </m:oMath>
            </m:oMathPara>
          </w:p>
        </w:tc>
      </w:tr>
      <w:tr w:rsidR="005C5BFE" w:rsidRPr="005C5BFE" w14:paraId="1409AB25" w14:textId="77777777" w:rsidTr="00E22634">
        <w:trPr>
          <w:jc w:val="center"/>
        </w:trPr>
        <w:tc>
          <w:tcPr>
            <w:tcW w:w="7933" w:type="dxa"/>
            <w:gridSpan w:val="4"/>
          </w:tcPr>
          <w:p w14:paraId="44C6A736" w14:textId="77777777" w:rsidR="005C5BFE" w:rsidRPr="005C5BFE" w:rsidRDefault="005C5BFE" w:rsidP="00E22634">
            <w:pPr>
              <w:jc w:val="left"/>
              <w:rPr>
                <w:rFonts w:ascii="Times New Roman" w:hAnsi="Times New Roman"/>
                <w:sz w:val="18"/>
                <w:szCs w:val="18"/>
              </w:rPr>
            </w:pPr>
            <w:r w:rsidRPr="005C5BFE">
              <w:rPr>
                <w:rFonts w:ascii="Times New Roman" w:hAnsi="Times New Roman"/>
                <w:sz w:val="18"/>
                <w:szCs w:val="18"/>
              </w:rPr>
              <w:t>注：实测结果取</w:t>
            </w:r>
            <w:r w:rsidRPr="005C5BFE">
              <w:rPr>
                <w:rFonts w:ascii="Times New Roman" w:eastAsiaTheme="minorEastAsia" w:hAnsi="Times New Roman"/>
                <w:color w:val="333333"/>
                <w:sz w:val="18"/>
                <w:szCs w:val="18"/>
              </w:rPr>
              <w:t>菌落回收数（</w:t>
            </w:r>
            <w:r w:rsidRPr="005C5BFE">
              <w:rPr>
                <w:rFonts w:ascii="Times New Roman" w:eastAsiaTheme="minorEastAsia" w:hAnsi="Times New Roman"/>
                <w:color w:val="333333"/>
                <w:sz w:val="18"/>
                <w:szCs w:val="18"/>
              </w:rPr>
              <w:t>cfu</w:t>
            </w:r>
            <w:r w:rsidRPr="005C5BFE">
              <w:rPr>
                <w:rFonts w:ascii="Times New Roman" w:eastAsiaTheme="minorEastAsia" w:hAnsi="Times New Roman"/>
                <w:color w:val="333333"/>
                <w:sz w:val="18"/>
                <w:szCs w:val="18"/>
              </w:rPr>
              <w:t>）的对数值进行计算和统计检验。</w:t>
            </w:r>
          </w:p>
        </w:tc>
      </w:tr>
    </w:tbl>
    <w:p w14:paraId="51F76CD4" w14:textId="77777777" w:rsidR="005C5BFE" w:rsidRPr="005C5BFE" w:rsidRDefault="005C5BFE" w:rsidP="005C5BFE">
      <w:pPr>
        <w:shd w:val="clear" w:color="auto" w:fill="FFFFFF"/>
        <w:spacing w:beforeLines="50" w:before="156" w:line="360" w:lineRule="atLeast"/>
        <w:rPr>
          <w:rFonts w:eastAsiaTheme="minorEastAsia"/>
          <w:color w:val="333333"/>
        </w:rPr>
      </w:pPr>
      <w:r w:rsidRPr="005C5BFE">
        <w:rPr>
          <w:rFonts w:eastAsiaTheme="minorEastAsia"/>
          <w:color w:val="333333"/>
        </w:rPr>
        <w:t xml:space="preserve">A.2.2  </w:t>
      </w:r>
      <w:r w:rsidRPr="005C5BFE">
        <w:rPr>
          <w:rFonts w:eastAsiaTheme="minorEastAsia"/>
          <w:color w:val="333333"/>
        </w:rPr>
        <w:t>检验结果核查</w:t>
      </w:r>
    </w:p>
    <w:p w14:paraId="1C16D84F" w14:textId="77777777" w:rsidR="005C5BFE" w:rsidRPr="005C5BFE" w:rsidRDefault="005C5BFE" w:rsidP="005C5BFE">
      <w:pPr>
        <w:shd w:val="clear" w:color="auto" w:fill="FFFFFF"/>
        <w:spacing w:line="300" w:lineRule="auto"/>
        <w:ind w:firstLineChars="200" w:firstLine="420"/>
        <w:rPr>
          <w:rFonts w:eastAsiaTheme="minorEastAsia"/>
        </w:rPr>
      </w:pPr>
      <w:r w:rsidRPr="005C5BFE">
        <w:rPr>
          <w:rFonts w:eastAsiaTheme="minorEastAsia"/>
        </w:rPr>
        <w:t>根据测试样本与对照样本的重复试验次数</w:t>
      </w:r>
      <w:r w:rsidRPr="005C5BFE">
        <w:rPr>
          <w:rFonts w:eastAsiaTheme="minorEastAsia"/>
        </w:rPr>
        <w:t>,</w:t>
      </w:r>
      <w:r w:rsidRPr="005C5BFE">
        <w:rPr>
          <w:rFonts w:eastAsiaTheme="minorEastAsia"/>
        </w:rPr>
        <w:t>对检验结果进行显著性水平</w:t>
      </w:r>
      <w:r w:rsidRPr="005C5BFE">
        <w:rPr>
          <w:rFonts w:eastAsiaTheme="minorEastAsia"/>
          <w:i/>
          <w:iCs/>
        </w:rPr>
        <w:t>p</w:t>
      </w:r>
      <w:r w:rsidRPr="005C5BFE">
        <w:rPr>
          <w:rFonts w:eastAsiaTheme="minorEastAsia"/>
        </w:rPr>
        <w:t>=0.1</w:t>
      </w:r>
      <w:r w:rsidRPr="005C5BFE">
        <w:rPr>
          <w:rFonts w:eastAsiaTheme="minorEastAsia"/>
        </w:rPr>
        <w:t>下的双侧</w:t>
      </w:r>
      <w:r w:rsidRPr="005C5BFE">
        <w:rPr>
          <w:rFonts w:eastAsiaTheme="minorEastAsia"/>
          <w:i/>
          <w:iCs/>
        </w:rPr>
        <w:t>F</w:t>
      </w:r>
      <w:r w:rsidRPr="005C5BFE">
        <w:rPr>
          <w:rFonts w:eastAsiaTheme="minorEastAsia"/>
        </w:rPr>
        <w:t>统计检验。</w:t>
      </w:r>
      <w:r w:rsidRPr="005C5BFE">
        <w:rPr>
          <w:rFonts w:eastAsiaTheme="minorEastAsia"/>
          <w:color w:val="333333"/>
        </w:rPr>
        <w:t>将表</w:t>
      </w:r>
      <w:r w:rsidRPr="005C5BFE">
        <w:rPr>
          <w:rFonts w:eastAsiaTheme="minorEastAsia"/>
          <w:color w:val="333333"/>
        </w:rPr>
        <w:t>A.1</w:t>
      </w:r>
      <w:r w:rsidRPr="005C5BFE">
        <w:rPr>
          <w:rFonts w:eastAsiaTheme="minorEastAsia"/>
          <w:color w:val="333333"/>
        </w:rPr>
        <w:t>中测试样本和对照样本的</w:t>
      </w:r>
      <w:r w:rsidRPr="005C5BFE">
        <w:rPr>
          <w:rFonts w:eastAsiaTheme="minorEastAsia"/>
        </w:rPr>
        <w:t>检验结果方差</w:t>
      </w:r>
      <m:oMath>
        <m:sSubSup>
          <m:sSubSupPr>
            <m:ctrlPr>
              <w:rPr>
                <w:rFonts w:ascii="Cambria Math" w:eastAsiaTheme="minorEastAsia" w:hAnsi="Cambria Math"/>
                <w:i/>
              </w:rPr>
            </m:ctrlPr>
          </m:sSubSupPr>
          <m:e>
            <m:r>
              <w:rPr>
                <w:rFonts w:ascii="Cambria Math" w:eastAsiaTheme="minorEastAsia" w:hAnsi="Cambria Math"/>
              </w:rPr>
              <m:t>s</m:t>
            </m:r>
          </m:e>
          <m:sub>
            <m:r>
              <w:rPr>
                <w:rFonts w:ascii="Cambria Math" w:eastAsiaTheme="minorEastAsia" w:hAnsi="Cambria Math"/>
              </w:rPr>
              <m:t>实</m:t>
            </m:r>
          </m:sub>
          <m:sup>
            <m:r>
              <w:rPr>
                <w:rFonts w:ascii="Cambria Math" w:eastAsiaTheme="minorEastAsia" w:hAnsi="Cambria Math"/>
              </w:rPr>
              <m:t>2</m:t>
            </m:r>
          </m:sup>
        </m:sSubSup>
      </m:oMath>
      <w:r w:rsidRPr="005C5BFE">
        <w:rPr>
          <w:rFonts w:eastAsiaTheme="minorEastAsia"/>
        </w:rPr>
        <w:t>、</w:t>
      </w:r>
      <m:oMath>
        <m:sSubSup>
          <m:sSubSupPr>
            <m:ctrlPr>
              <w:rPr>
                <w:rFonts w:ascii="Cambria Math" w:eastAsiaTheme="minorEastAsia" w:hAnsi="Cambria Math"/>
                <w:i/>
              </w:rPr>
            </m:ctrlPr>
          </m:sSubSupPr>
          <m:e>
            <m:r>
              <w:rPr>
                <w:rFonts w:ascii="Cambria Math" w:eastAsiaTheme="minorEastAsia" w:hAnsi="Cambria Math"/>
              </w:rPr>
              <m:t>s</m:t>
            </m:r>
          </m:e>
          <m:sub>
            <m:r>
              <w:rPr>
                <w:rFonts w:ascii="Cambria Math" w:eastAsiaTheme="minorEastAsia" w:hAnsi="Cambria Math"/>
              </w:rPr>
              <m:t>对</m:t>
            </m:r>
          </m:sub>
          <m:sup>
            <m:r>
              <w:rPr>
                <w:rFonts w:ascii="Cambria Math" w:eastAsiaTheme="minorEastAsia" w:hAnsi="Cambria Math"/>
              </w:rPr>
              <m:t>2</m:t>
            </m:r>
          </m:sup>
        </m:sSubSup>
      </m:oMath>
      <w:r w:rsidRPr="005C5BFE">
        <w:rPr>
          <w:rFonts w:eastAsiaTheme="minorEastAsia"/>
        </w:rPr>
        <w:t>按大小不同分别代入式（</w:t>
      </w:r>
      <w:r w:rsidRPr="005C5BFE">
        <w:rPr>
          <w:rFonts w:eastAsiaTheme="minorEastAsia"/>
        </w:rPr>
        <w:t>A.1</w:t>
      </w:r>
      <w:r w:rsidRPr="005C5BFE">
        <w:rPr>
          <w:rFonts w:eastAsiaTheme="minorEastAsia"/>
        </w:rPr>
        <w:t>）计算</w:t>
      </w:r>
      <w:r w:rsidRPr="005C5BFE">
        <w:rPr>
          <w:rFonts w:eastAsiaTheme="minorEastAsia"/>
          <w:i/>
          <w:iCs/>
        </w:rPr>
        <w:t>F</w:t>
      </w:r>
      <w:r w:rsidRPr="005C5BFE">
        <w:rPr>
          <w:rFonts w:eastAsiaTheme="minorEastAsia"/>
        </w:rPr>
        <w:t>值，与表</w:t>
      </w:r>
      <w:r w:rsidRPr="005C5BFE">
        <w:rPr>
          <w:rFonts w:eastAsiaTheme="minorEastAsia"/>
        </w:rPr>
        <w:t>A.2</w:t>
      </w:r>
      <w:r w:rsidRPr="005C5BFE">
        <w:rPr>
          <w:rFonts w:eastAsiaTheme="minorEastAsia"/>
        </w:rPr>
        <w:t>中给出的对应检验限值</w:t>
      </w:r>
      <w:r w:rsidRPr="005C5BFE">
        <w:rPr>
          <w:rFonts w:eastAsiaTheme="minorEastAsia"/>
          <w:i/>
          <w:iCs/>
        </w:rPr>
        <w:t>F</w:t>
      </w:r>
      <w:r w:rsidRPr="005C5BFE">
        <w:rPr>
          <w:rFonts w:eastAsiaTheme="minorEastAsia"/>
        </w:rPr>
        <w:t>（</w:t>
      </w:r>
      <w:r w:rsidRPr="005C5BFE">
        <w:rPr>
          <w:rFonts w:eastAsiaTheme="minorEastAsia"/>
          <w:i/>
          <w:iCs/>
        </w:rPr>
        <w:t>f</w:t>
      </w:r>
      <w:r w:rsidRPr="005C5BFE">
        <w:rPr>
          <w:rFonts w:eastAsiaTheme="minorEastAsia"/>
          <w:vertAlign w:val="subscript"/>
        </w:rPr>
        <w:t>1</w:t>
      </w:r>
      <w:r w:rsidRPr="005C5BFE">
        <w:rPr>
          <w:rFonts w:eastAsiaTheme="minorEastAsia"/>
        </w:rPr>
        <w:t>,</w:t>
      </w:r>
      <w:r w:rsidRPr="005C5BFE">
        <w:rPr>
          <w:rFonts w:eastAsiaTheme="minorEastAsia"/>
          <w:i/>
          <w:iCs/>
        </w:rPr>
        <w:t>f</w:t>
      </w:r>
      <w:r w:rsidRPr="005C5BFE">
        <w:rPr>
          <w:rFonts w:eastAsiaTheme="minorEastAsia"/>
          <w:vertAlign w:val="subscript"/>
        </w:rPr>
        <w:t>2</w:t>
      </w:r>
      <w:r w:rsidRPr="005C5BFE">
        <w:rPr>
          <w:rFonts w:eastAsiaTheme="minorEastAsia"/>
        </w:rPr>
        <w:t>）比较，当大于限值时，需要重新进行试验。小于限值时进行</w:t>
      </w:r>
      <w:r w:rsidRPr="005C5BFE">
        <w:rPr>
          <w:rFonts w:eastAsiaTheme="minorEastAsia"/>
        </w:rPr>
        <w:t>A.2.3</w:t>
      </w:r>
      <w:r w:rsidRPr="005C5BFE">
        <w:rPr>
          <w:rFonts w:eastAsiaTheme="minorEastAsia"/>
        </w:rPr>
        <w:t>的</w:t>
      </w:r>
      <w:r w:rsidRPr="005C5BFE">
        <w:rPr>
          <w:rFonts w:eastAsiaTheme="minorEastAsia"/>
          <w:i/>
          <w:iCs/>
        </w:rPr>
        <w:t>t</w:t>
      </w:r>
      <w:r w:rsidRPr="005C5BFE">
        <w:rPr>
          <w:rFonts w:eastAsiaTheme="minorEastAsia"/>
        </w:rPr>
        <w:t>检验。</w:t>
      </w:r>
    </w:p>
    <w:p w14:paraId="337519A1" w14:textId="77777777" w:rsidR="005C5BFE" w:rsidRPr="005C5BFE" w:rsidRDefault="005C5BFE" w:rsidP="005C5BFE">
      <w:pPr>
        <w:shd w:val="clear" w:color="auto" w:fill="FFFFFF"/>
        <w:spacing w:beforeLines="50" w:before="156" w:line="300" w:lineRule="auto"/>
        <w:jc w:val="center"/>
        <w:rPr>
          <w:rFonts w:eastAsiaTheme="minorEastAsia"/>
        </w:rPr>
      </w:pPr>
      <w:r w:rsidRPr="005C5BFE">
        <w:rPr>
          <w:rFonts w:eastAsiaTheme="minorEastAsia"/>
          <w:color w:val="333333"/>
        </w:rPr>
        <w:t>表</w:t>
      </w:r>
      <w:r w:rsidRPr="005C5BFE">
        <w:rPr>
          <w:rFonts w:eastAsiaTheme="minorEastAsia"/>
          <w:color w:val="333333"/>
        </w:rPr>
        <w:t xml:space="preserve">A.2 </w:t>
      </w:r>
      <w:r w:rsidRPr="005C5BFE">
        <w:rPr>
          <w:rFonts w:eastAsiaTheme="minorEastAsia"/>
          <w:i/>
          <w:iCs/>
          <w:color w:val="333333"/>
        </w:rPr>
        <w:t>F</w:t>
      </w:r>
      <w:r w:rsidRPr="005C5BFE">
        <w:rPr>
          <w:rFonts w:eastAsiaTheme="minorEastAsia"/>
          <w:color w:val="333333"/>
        </w:rPr>
        <w:t>分布表（显著性水平</w:t>
      </w:r>
      <w:r w:rsidRPr="005C5BFE">
        <w:rPr>
          <w:rFonts w:eastAsiaTheme="minorEastAsia"/>
          <w:i/>
          <w:iCs/>
          <w:color w:val="333333"/>
        </w:rPr>
        <w:t>p</w:t>
      </w:r>
      <w:r w:rsidRPr="005C5BFE">
        <w:rPr>
          <w:rFonts w:eastAsiaTheme="minorEastAsia"/>
          <w:color w:val="333333"/>
        </w:rPr>
        <w:t>=0.05</w:t>
      </w:r>
      <w:r w:rsidRPr="005C5BFE">
        <w:rPr>
          <w:rFonts w:eastAsiaTheme="minorEastAsia"/>
          <w:color w:val="333333"/>
        </w:rPr>
        <w:t>，单尾）</w:t>
      </w:r>
    </w:p>
    <w:tbl>
      <w:tblPr>
        <w:tblStyle w:val="affffc"/>
        <w:tblW w:w="0" w:type="auto"/>
        <w:jc w:val="center"/>
        <w:tblLook w:val="04A0" w:firstRow="1" w:lastRow="0" w:firstColumn="1" w:lastColumn="0" w:noHBand="0" w:noVBand="1"/>
      </w:tblPr>
      <w:tblGrid>
        <w:gridCol w:w="988"/>
        <w:gridCol w:w="1134"/>
        <w:gridCol w:w="1134"/>
        <w:gridCol w:w="1134"/>
        <w:gridCol w:w="1134"/>
        <w:gridCol w:w="1134"/>
        <w:gridCol w:w="1139"/>
      </w:tblGrid>
      <w:tr w:rsidR="005C5BFE" w:rsidRPr="005C5BFE" w14:paraId="308E7DF2" w14:textId="77777777" w:rsidTr="00E22634">
        <w:trPr>
          <w:trHeight w:val="314"/>
          <w:jc w:val="center"/>
        </w:trPr>
        <w:tc>
          <w:tcPr>
            <w:tcW w:w="2122" w:type="dxa"/>
            <w:gridSpan w:val="2"/>
            <w:vMerge w:val="restart"/>
            <w:vAlign w:val="center"/>
          </w:tcPr>
          <w:p w14:paraId="2E65018B" w14:textId="77777777" w:rsidR="005C5BFE" w:rsidRPr="005C5BFE" w:rsidRDefault="005C5BFE" w:rsidP="00E22634">
            <w:pPr>
              <w:spacing w:beforeLines="50" w:before="156"/>
              <w:jc w:val="center"/>
              <w:rPr>
                <w:rFonts w:ascii="Times New Roman" w:eastAsiaTheme="minorEastAsia" w:hAnsi="Times New Roman"/>
                <w:color w:val="333333"/>
                <w:sz w:val="18"/>
                <w:szCs w:val="18"/>
              </w:rPr>
            </w:pPr>
            <w:r w:rsidRPr="005C5BFE">
              <w:rPr>
                <w:rFonts w:ascii="Times New Roman" w:eastAsiaTheme="minorEastAsia" w:hAnsi="Times New Roman"/>
                <w:i/>
                <w:iCs/>
                <w:color w:val="333333"/>
                <w:sz w:val="18"/>
                <w:szCs w:val="18"/>
              </w:rPr>
              <w:t>F</w:t>
            </w:r>
            <w:r w:rsidRPr="005C5BFE">
              <w:rPr>
                <w:rFonts w:ascii="Times New Roman" w:eastAsiaTheme="minorEastAsia" w:hAnsi="Times New Roman"/>
                <w:sz w:val="18"/>
                <w:szCs w:val="18"/>
              </w:rPr>
              <w:t>（</w:t>
            </w:r>
            <w:r w:rsidRPr="005C5BFE">
              <w:rPr>
                <w:rFonts w:ascii="Times New Roman" w:eastAsiaTheme="minorEastAsia" w:hAnsi="Times New Roman"/>
                <w:i/>
                <w:iCs/>
                <w:sz w:val="18"/>
                <w:szCs w:val="18"/>
              </w:rPr>
              <w:t>f</w:t>
            </w:r>
            <w:r w:rsidRPr="005C5BFE">
              <w:rPr>
                <w:rFonts w:ascii="Times New Roman" w:eastAsiaTheme="minorEastAsia" w:hAnsi="Times New Roman"/>
                <w:sz w:val="18"/>
                <w:szCs w:val="18"/>
                <w:vertAlign w:val="subscript"/>
              </w:rPr>
              <w:t>1</w:t>
            </w:r>
            <w:r w:rsidRPr="005C5BFE">
              <w:rPr>
                <w:rFonts w:ascii="Times New Roman" w:eastAsiaTheme="minorEastAsia" w:hAnsi="Times New Roman"/>
                <w:sz w:val="18"/>
                <w:szCs w:val="18"/>
              </w:rPr>
              <w:t>,</w:t>
            </w:r>
            <w:r w:rsidRPr="005C5BFE">
              <w:rPr>
                <w:rFonts w:ascii="Times New Roman" w:eastAsiaTheme="minorEastAsia" w:hAnsi="Times New Roman"/>
                <w:i/>
                <w:iCs/>
                <w:sz w:val="18"/>
                <w:szCs w:val="18"/>
              </w:rPr>
              <w:t>f</w:t>
            </w:r>
            <w:r w:rsidRPr="005C5BFE">
              <w:rPr>
                <w:rFonts w:ascii="Times New Roman" w:eastAsiaTheme="minorEastAsia" w:hAnsi="Times New Roman"/>
                <w:sz w:val="18"/>
                <w:szCs w:val="18"/>
                <w:vertAlign w:val="subscript"/>
              </w:rPr>
              <w:t>2</w:t>
            </w:r>
            <w:r w:rsidRPr="005C5BFE">
              <w:rPr>
                <w:rFonts w:ascii="Times New Roman" w:eastAsiaTheme="minorEastAsia" w:hAnsi="Times New Roman"/>
                <w:sz w:val="18"/>
                <w:szCs w:val="18"/>
              </w:rPr>
              <w:t>）</w:t>
            </w:r>
          </w:p>
        </w:tc>
        <w:tc>
          <w:tcPr>
            <w:tcW w:w="5670" w:type="dxa"/>
            <w:gridSpan w:val="5"/>
          </w:tcPr>
          <w:p w14:paraId="73F8F2FB" w14:textId="77777777" w:rsidR="005C5BFE" w:rsidRPr="005C5BFE" w:rsidRDefault="005C5BFE" w:rsidP="00E22634">
            <w:pPr>
              <w:spacing w:beforeLines="50" w:before="156"/>
              <w:jc w:val="center"/>
              <w:rPr>
                <w:rFonts w:ascii="Times New Roman" w:eastAsiaTheme="minorEastAsia" w:hAnsi="Times New Roman"/>
                <w:color w:val="333333"/>
                <w:sz w:val="18"/>
                <w:szCs w:val="18"/>
              </w:rPr>
            </w:pPr>
            <w:r w:rsidRPr="005C5BFE">
              <w:rPr>
                <w:rFonts w:ascii="Times New Roman" w:eastAsiaTheme="minorEastAsia" w:hAnsi="Times New Roman"/>
                <w:i/>
                <w:iCs/>
                <w:color w:val="333333"/>
                <w:sz w:val="18"/>
                <w:szCs w:val="18"/>
              </w:rPr>
              <w:t>f</w:t>
            </w:r>
            <w:r w:rsidRPr="005C5BFE">
              <w:rPr>
                <w:rFonts w:ascii="Times New Roman" w:eastAsiaTheme="minorEastAsia" w:hAnsi="Times New Roman"/>
                <w:color w:val="333333"/>
                <w:sz w:val="18"/>
                <w:szCs w:val="18"/>
                <w:vertAlign w:val="subscript"/>
              </w:rPr>
              <w:t>1</w:t>
            </w:r>
            <w:r w:rsidRPr="005C5BFE">
              <w:rPr>
                <w:rFonts w:ascii="Times New Roman" w:eastAsiaTheme="minorEastAsia" w:hAnsi="Times New Roman"/>
                <w:color w:val="333333"/>
                <w:sz w:val="18"/>
                <w:szCs w:val="18"/>
              </w:rPr>
              <w:t>=n</w:t>
            </w:r>
            <w:r w:rsidRPr="005C5BFE">
              <w:rPr>
                <w:rFonts w:ascii="Times New Roman" w:eastAsiaTheme="minorEastAsia" w:hAnsi="Times New Roman"/>
                <w:color w:val="333333"/>
                <w:sz w:val="18"/>
                <w:szCs w:val="18"/>
                <w:vertAlign w:val="subscript"/>
              </w:rPr>
              <w:t>1</w:t>
            </w:r>
            <w:r w:rsidRPr="005C5BFE">
              <w:rPr>
                <w:rFonts w:ascii="Times New Roman" w:eastAsiaTheme="minorEastAsia" w:hAnsi="Times New Roman"/>
                <w:color w:val="333333"/>
                <w:sz w:val="18"/>
                <w:szCs w:val="18"/>
              </w:rPr>
              <w:t>-1</w:t>
            </w:r>
          </w:p>
        </w:tc>
      </w:tr>
      <w:tr w:rsidR="005C5BFE" w:rsidRPr="005C5BFE" w14:paraId="6746795E" w14:textId="77777777" w:rsidTr="00E22634">
        <w:trPr>
          <w:trHeight w:val="237"/>
          <w:jc w:val="center"/>
        </w:trPr>
        <w:tc>
          <w:tcPr>
            <w:tcW w:w="2122" w:type="dxa"/>
            <w:gridSpan w:val="2"/>
            <w:vMerge/>
          </w:tcPr>
          <w:p w14:paraId="65828301" w14:textId="77777777" w:rsidR="005C5BFE" w:rsidRPr="005C5BFE" w:rsidRDefault="005C5BFE" w:rsidP="00E22634">
            <w:pPr>
              <w:spacing w:beforeLines="50" w:before="156"/>
              <w:rPr>
                <w:rFonts w:ascii="Times New Roman" w:eastAsiaTheme="minorEastAsia" w:hAnsi="Times New Roman"/>
                <w:color w:val="333333"/>
                <w:sz w:val="18"/>
                <w:szCs w:val="18"/>
              </w:rPr>
            </w:pPr>
          </w:p>
        </w:tc>
        <w:tc>
          <w:tcPr>
            <w:tcW w:w="1134" w:type="dxa"/>
          </w:tcPr>
          <w:p w14:paraId="5AE8B240" w14:textId="77777777" w:rsidR="005C5BFE" w:rsidRPr="005C5BFE" w:rsidRDefault="005C5BFE" w:rsidP="00E22634">
            <w:pPr>
              <w:spacing w:beforeLines="50" w:before="156"/>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3</w:t>
            </w:r>
          </w:p>
        </w:tc>
        <w:tc>
          <w:tcPr>
            <w:tcW w:w="1134" w:type="dxa"/>
          </w:tcPr>
          <w:p w14:paraId="2C0B28E1" w14:textId="77777777" w:rsidR="005C5BFE" w:rsidRPr="005C5BFE" w:rsidRDefault="005C5BFE" w:rsidP="00E22634">
            <w:pPr>
              <w:spacing w:beforeLines="50" w:before="156"/>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4</w:t>
            </w:r>
          </w:p>
        </w:tc>
        <w:tc>
          <w:tcPr>
            <w:tcW w:w="1134" w:type="dxa"/>
          </w:tcPr>
          <w:p w14:paraId="432BFB3B" w14:textId="77777777" w:rsidR="005C5BFE" w:rsidRPr="005C5BFE" w:rsidRDefault="005C5BFE" w:rsidP="00E22634">
            <w:pPr>
              <w:spacing w:beforeLines="50" w:before="156"/>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5</w:t>
            </w:r>
          </w:p>
        </w:tc>
        <w:tc>
          <w:tcPr>
            <w:tcW w:w="1134" w:type="dxa"/>
          </w:tcPr>
          <w:p w14:paraId="0951E8D1" w14:textId="77777777" w:rsidR="005C5BFE" w:rsidRPr="005C5BFE" w:rsidRDefault="005C5BFE" w:rsidP="00E22634">
            <w:pPr>
              <w:spacing w:beforeLines="50" w:before="156"/>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6</w:t>
            </w:r>
          </w:p>
        </w:tc>
        <w:tc>
          <w:tcPr>
            <w:tcW w:w="1134" w:type="dxa"/>
          </w:tcPr>
          <w:p w14:paraId="265D605C" w14:textId="77777777" w:rsidR="005C5BFE" w:rsidRPr="005C5BFE" w:rsidRDefault="005C5BFE" w:rsidP="00E22634">
            <w:pPr>
              <w:spacing w:beforeLines="50" w:before="156"/>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7</w:t>
            </w:r>
          </w:p>
        </w:tc>
      </w:tr>
      <w:tr w:rsidR="005C5BFE" w:rsidRPr="005C5BFE" w14:paraId="0F885C40" w14:textId="77777777" w:rsidTr="00E22634">
        <w:trPr>
          <w:jc w:val="center"/>
        </w:trPr>
        <w:tc>
          <w:tcPr>
            <w:tcW w:w="988" w:type="dxa"/>
            <w:vMerge w:val="restart"/>
            <w:vAlign w:val="center"/>
          </w:tcPr>
          <w:p w14:paraId="15AB0416" w14:textId="77777777" w:rsidR="005C5BFE" w:rsidRPr="005C5BFE" w:rsidRDefault="005C5BFE" w:rsidP="00E22634">
            <w:pPr>
              <w:spacing w:beforeLines="50" w:before="156"/>
              <w:jc w:val="center"/>
              <w:rPr>
                <w:rFonts w:ascii="Times New Roman" w:eastAsiaTheme="minorEastAsia" w:hAnsi="Times New Roman"/>
                <w:color w:val="333333"/>
                <w:sz w:val="18"/>
                <w:szCs w:val="18"/>
              </w:rPr>
            </w:pPr>
            <w:r w:rsidRPr="005C5BFE">
              <w:rPr>
                <w:rFonts w:ascii="Times New Roman" w:eastAsiaTheme="minorEastAsia" w:hAnsi="Times New Roman"/>
                <w:i/>
                <w:iCs/>
                <w:color w:val="333333"/>
                <w:sz w:val="18"/>
                <w:szCs w:val="18"/>
              </w:rPr>
              <w:t>f</w:t>
            </w:r>
            <w:r w:rsidRPr="005C5BFE">
              <w:rPr>
                <w:rFonts w:ascii="Times New Roman" w:eastAsiaTheme="minorEastAsia" w:hAnsi="Times New Roman"/>
                <w:color w:val="333333"/>
                <w:sz w:val="18"/>
                <w:szCs w:val="18"/>
                <w:vertAlign w:val="subscript"/>
              </w:rPr>
              <w:t>2</w:t>
            </w:r>
            <w:r w:rsidRPr="005C5BFE">
              <w:rPr>
                <w:rFonts w:ascii="Times New Roman" w:eastAsiaTheme="minorEastAsia" w:hAnsi="Times New Roman"/>
                <w:color w:val="333333"/>
                <w:sz w:val="18"/>
                <w:szCs w:val="18"/>
              </w:rPr>
              <w:t>=n</w:t>
            </w:r>
            <w:r w:rsidRPr="005C5BFE">
              <w:rPr>
                <w:rFonts w:ascii="Times New Roman" w:eastAsiaTheme="minorEastAsia" w:hAnsi="Times New Roman"/>
                <w:color w:val="333333"/>
                <w:sz w:val="18"/>
                <w:szCs w:val="18"/>
                <w:vertAlign w:val="subscript"/>
              </w:rPr>
              <w:t>2</w:t>
            </w:r>
            <w:r w:rsidRPr="005C5BFE">
              <w:rPr>
                <w:rFonts w:ascii="Times New Roman" w:eastAsiaTheme="minorEastAsia" w:hAnsi="Times New Roman"/>
                <w:color w:val="333333"/>
                <w:sz w:val="18"/>
                <w:szCs w:val="18"/>
              </w:rPr>
              <w:t>-2</w:t>
            </w:r>
          </w:p>
        </w:tc>
        <w:tc>
          <w:tcPr>
            <w:tcW w:w="1134" w:type="dxa"/>
          </w:tcPr>
          <w:p w14:paraId="5CC879E9" w14:textId="77777777" w:rsidR="005C5BFE" w:rsidRPr="005C5BFE" w:rsidRDefault="005C5BFE" w:rsidP="00E22634">
            <w:pPr>
              <w:spacing w:beforeLines="50" w:before="156"/>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3</w:t>
            </w:r>
          </w:p>
        </w:tc>
        <w:tc>
          <w:tcPr>
            <w:tcW w:w="1134" w:type="dxa"/>
          </w:tcPr>
          <w:p w14:paraId="11F9C926" w14:textId="77777777" w:rsidR="005C5BFE" w:rsidRPr="005C5BFE" w:rsidRDefault="005C5BFE" w:rsidP="00E22634">
            <w:pPr>
              <w:spacing w:beforeLines="50" w:before="156"/>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9.28</w:t>
            </w:r>
          </w:p>
        </w:tc>
        <w:tc>
          <w:tcPr>
            <w:tcW w:w="1134" w:type="dxa"/>
          </w:tcPr>
          <w:p w14:paraId="36A660B1" w14:textId="77777777" w:rsidR="005C5BFE" w:rsidRPr="005C5BFE" w:rsidRDefault="005C5BFE" w:rsidP="00E22634">
            <w:pPr>
              <w:spacing w:beforeLines="50" w:before="156"/>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9.12</w:t>
            </w:r>
          </w:p>
        </w:tc>
        <w:tc>
          <w:tcPr>
            <w:tcW w:w="1134" w:type="dxa"/>
          </w:tcPr>
          <w:p w14:paraId="27D82E62" w14:textId="77777777" w:rsidR="005C5BFE" w:rsidRPr="005C5BFE" w:rsidRDefault="005C5BFE" w:rsidP="00E22634">
            <w:pPr>
              <w:spacing w:beforeLines="50" w:before="156"/>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9.01</w:t>
            </w:r>
          </w:p>
        </w:tc>
        <w:tc>
          <w:tcPr>
            <w:tcW w:w="1134" w:type="dxa"/>
          </w:tcPr>
          <w:p w14:paraId="2B783567" w14:textId="77777777" w:rsidR="005C5BFE" w:rsidRPr="005C5BFE" w:rsidRDefault="005C5BFE" w:rsidP="00E22634">
            <w:pPr>
              <w:spacing w:beforeLines="50" w:before="156"/>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8.94</w:t>
            </w:r>
          </w:p>
        </w:tc>
        <w:tc>
          <w:tcPr>
            <w:tcW w:w="1134" w:type="dxa"/>
          </w:tcPr>
          <w:p w14:paraId="3DA5750E" w14:textId="77777777" w:rsidR="005C5BFE" w:rsidRPr="005C5BFE" w:rsidRDefault="005C5BFE" w:rsidP="00E22634">
            <w:pPr>
              <w:spacing w:beforeLines="50" w:before="156"/>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8.89</w:t>
            </w:r>
          </w:p>
        </w:tc>
      </w:tr>
      <w:tr w:rsidR="005C5BFE" w:rsidRPr="005C5BFE" w14:paraId="0AD0FF03" w14:textId="77777777" w:rsidTr="00E22634">
        <w:trPr>
          <w:jc w:val="center"/>
        </w:trPr>
        <w:tc>
          <w:tcPr>
            <w:tcW w:w="988" w:type="dxa"/>
            <w:vMerge/>
          </w:tcPr>
          <w:p w14:paraId="7D47C5A2" w14:textId="77777777" w:rsidR="005C5BFE" w:rsidRPr="005C5BFE" w:rsidRDefault="005C5BFE" w:rsidP="00E22634">
            <w:pPr>
              <w:spacing w:beforeLines="50" w:before="156"/>
              <w:rPr>
                <w:rFonts w:ascii="Times New Roman" w:eastAsiaTheme="minorEastAsia" w:hAnsi="Times New Roman"/>
                <w:color w:val="333333"/>
                <w:sz w:val="18"/>
                <w:szCs w:val="18"/>
              </w:rPr>
            </w:pPr>
          </w:p>
        </w:tc>
        <w:tc>
          <w:tcPr>
            <w:tcW w:w="1134" w:type="dxa"/>
          </w:tcPr>
          <w:p w14:paraId="4575D582" w14:textId="77777777" w:rsidR="005C5BFE" w:rsidRPr="005C5BFE" w:rsidRDefault="005C5BFE" w:rsidP="00E22634">
            <w:pPr>
              <w:spacing w:beforeLines="50" w:before="156"/>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4</w:t>
            </w:r>
          </w:p>
        </w:tc>
        <w:tc>
          <w:tcPr>
            <w:tcW w:w="1134" w:type="dxa"/>
          </w:tcPr>
          <w:p w14:paraId="548CA73B" w14:textId="77777777" w:rsidR="005C5BFE" w:rsidRPr="005C5BFE" w:rsidRDefault="005C5BFE" w:rsidP="00E22634">
            <w:pPr>
              <w:spacing w:beforeLines="50" w:before="156"/>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6.59</w:t>
            </w:r>
          </w:p>
        </w:tc>
        <w:tc>
          <w:tcPr>
            <w:tcW w:w="1134" w:type="dxa"/>
          </w:tcPr>
          <w:p w14:paraId="32F85575" w14:textId="77777777" w:rsidR="005C5BFE" w:rsidRPr="005C5BFE" w:rsidRDefault="005C5BFE" w:rsidP="00E22634">
            <w:pPr>
              <w:spacing w:beforeLines="50" w:before="156"/>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6.39</w:t>
            </w:r>
          </w:p>
        </w:tc>
        <w:tc>
          <w:tcPr>
            <w:tcW w:w="1134" w:type="dxa"/>
          </w:tcPr>
          <w:p w14:paraId="7BF326DE" w14:textId="77777777" w:rsidR="005C5BFE" w:rsidRPr="005C5BFE" w:rsidRDefault="005C5BFE" w:rsidP="00E22634">
            <w:pPr>
              <w:spacing w:beforeLines="50" w:before="156"/>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6.26</w:t>
            </w:r>
          </w:p>
        </w:tc>
        <w:tc>
          <w:tcPr>
            <w:tcW w:w="1134" w:type="dxa"/>
          </w:tcPr>
          <w:p w14:paraId="3A2709C9" w14:textId="77777777" w:rsidR="005C5BFE" w:rsidRPr="005C5BFE" w:rsidRDefault="005C5BFE" w:rsidP="00E22634">
            <w:pPr>
              <w:spacing w:beforeLines="50" w:before="156"/>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6.16</w:t>
            </w:r>
          </w:p>
        </w:tc>
        <w:tc>
          <w:tcPr>
            <w:tcW w:w="1134" w:type="dxa"/>
          </w:tcPr>
          <w:p w14:paraId="06AF36AB" w14:textId="77777777" w:rsidR="005C5BFE" w:rsidRPr="005C5BFE" w:rsidRDefault="005C5BFE" w:rsidP="00E22634">
            <w:pPr>
              <w:spacing w:beforeLines="50" w:before="156"/>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6.09</w:t>
            </w:r>
          </w:p>
        </w:tc>
      </w:tr>
      <w:tr w:rsidR="005C5BFE" w:rsidRPr="005C5BFE" w14:paraId="1E39BBAC" w14:textId="77777777" w:rsidTr="00E22634">
        <w:trPr>
          <w:jc w:val="center"/>
        </w:trPr>
        <w:tc>
          <w:tcPr>
            <w:tcW w:w="988" w:type="dxa"/>
            <w:vMerge/>
          </w:tcPr>
          <w:p w14:paraId="0ED3D51C" w14:textId="77777777" w:rsidR="005C5BFE" w:rsidRPr="005C5BFE" w:rsidRDefault="005C5BFE" w:rsidP="00E22634">
            <w:pPr>
              <w:spacing w:beforeLines="50" w:before="156"/>
              <w:rPr>
                <w:rFonts w:ascii="Times New Roman" w:eastAsiaTheme="minorEastAsia" w:hAnsi="Times New Roman"/>
                <w:color w:val="333333"/>
                <w:sz w:val="18"/>
                <w:szCs w:val="18"/>
              </w:rPr>
            </w:pPr>
          </w:p>
        </w:tc>
        <w:tc>
          <w:tcPr>
            <w:tcW w:w="1134" w:type="dxa"/>
          </w:tcPr>
          <w:p w14:paraId="6FA33D6E" w14:textId="77777777" w:rsidR="005C5BFE" w:rsidRPr="005C5BFE" w:rsidRDefault="005C5BFE" w:rsidP="00E22634">
            <w:pPr>
              <w:spacing w:beforeLines="50" w:before="156"/>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5</w:t>
            </w:r>
          </w:p>
        </w:tc>
        <w:tc>
          <w:tcPr>
            <w:tcW w:w="1134" w:type="dxa"/>
          </w:tcPr>
          <w:p w14:paraId="64788FE2" w14:textId="77777777" w:rsidR="005C5BFE" w:rsidRPr="005C5BFE" w:rsidRDefault="005C5BFE" w:rsidP="00E22634">
            <w:pPr>
              <w:spacing w:beforeLines="50" w:before="156"/>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5.41</w:t>
            </w:r>
          </w:p>
        </w:tc>
        <w:tc>
          <w:tcPr>
            <w:tcW w:w="1134" w:type="dxa"/>
          </w:tcPr>
          <w:p w14:paraId="0034B2BD" w14:textId="77777777" w:rsidR="005C5BFE" w:rsidRPr="005C5BFE" w:rsidRDefault="005C5BFE" w:rsidP="00E22634">
            <w:pPr>
              <w:spacing w:beforeLines="50" w:before="156"/>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5.19</w:t>
            </w:r>
          </w:p>
        </w:tc>
        <w:tc>
          <w:tcPr>
            <w:tcW w:w="1134" w:type="dxa"/>
          </w:tcPr>
          <w:p w14:paraId="00B9A3C7" w14:textId="77777777" w:rsidR="005C5BFE" w:rsidRPr="005C5BFE" w:rsidRDefault="005C5BFE" w:rsidP="00E22634">
            <w:pPr>
              <w:spacing w:beforeLines="50" w:before="156"/>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5.05</w:t>
            </w:r>
          </w:p>
        </w:tc>
        <w:tc>
          <w:tcPr>
            <w:tcW w:w="1134" w:type="dxa"/>
          </w:tcPr>
          <w:p w14:paraId="6CCCB5B9" w14:textId="77777777" w:rsidR="005C5BFE" w:rsidRPr="005C5BFE" w:rsidRDefault="005C5BFE" w:rsidP="00E22634">
            <w:pPr>
              <w:spacing w:beforeLines="50" w:before="156"/>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4.95</w:t>
            </w:r>
          </w:p>
        </w:tc>
        <w:tc>
          <w:tcPr>
            <w:tcW w:w="1134" w:type="dxa"/>
          </w:tcPr>
          <w:p w14:paraId="04647DC6" w14:textId="77777777" w:rsidR="005C5BFE" w:rsidRPr="005C5BFE" w:rsidRDefault="005C5BFE" w:rsidP="00E22634">
            <w:pPr>
              <w:spacing w:beforeLines="50" w:before="156"/>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4.88</w:t>
            </w:r>
          </w:p>
        </w:tc>
      </w:tr>
      <w:tr w:rsidR="005C5BFE" w:rsidRPr="005C5BFE" w14:paraId="4B3D4467" w14:textId="77777777" w:rsidTr="00E22634">
        <w:trPr>
          <w:jc w:val="center"/>
        </w:trPr>
        <w:tc>
          <w:tcPr>
            <w:tcW w:w="988" w:type="dxa"/>
            <w:vMerge/>
          </w:tcPr>
          <w:p w14:paraId="27E16571" w14:textId="77777777" w:rsidR="005C5BFE" w:rsidRPr="005C5BFE" w:rsidRDefault="005C5BFE" w:rsidP="00E22634">
            <w:pPr>
              <w:spacing w:beforeLines="50" w:before="156"/>
              <w:rPr>
                <w:rFonts w:ascii="Times New Roman" w:eastAsiaTheme="minorEastAsia" w:hAnsi="Times New Roman"/>
                <w:color w:val="333333"/>
                <w:sz w:val="18"/>
                <w:szCs w:val="18"/>
              </w:rPr>
            </w:pPr>
          </w:p>
        </w:tc>
        <w:tc>
          <w:tcPr>
            <w:tcW w:w="1134" w:type="dxa"/>
          </w:tcPr>
          <w:p w14:paraId="0CFD5D1F" w14:textId="77777777" w:rsidR="005C5BFE" w:rsidRPr="005C5BFE" w:rsidRDefault="005C5BFE" w:rsidP="00E22634">
            <w:pPr>
              <w:spacing w:beforeLines="50" w:before="156"/>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6</w:t>
            </w:r>
          </w:p>
        </w:tc>
        <w:tc>
          <w:tcPr>
            <w:tcW w:w="1134" w:type="dxa"/>
          </w:tcPr>
          <w:p w14:paraId="6EEA2329" w14:textId="77777777" w:rsidR="005C5BFE" w:rsidRPr="005C5BFE" w:rsidRDefault="005C5BFE" w:rsidP="00E22634">
            <w:pPr>
              <w:spacing w:beforeLines="50" w:before="156"/>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4.76</w:t>
            </w:r>
          </w:p>
        </w:tc>
        <w:tc>
          <w:tcPr>
            <w:tcW w:w="1134" w:type="dxa"/>
          </w:tcPr>
          <w:p w14:paraId="2753BEE0" w14:textId="77777777" w:rsidR="005C5BFE" w:rsidRPr="005C5BFE" w:rsidRDefault="005C5BFE" w:rsidP="00E22634">
            <w:pPr>
              <w:spacing w:beforeLines="50" w:before="156"/>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4.53</w:t>
            </w:r>
          </w:p>
        </w:tc>
        <w:tc>
          <w:tcPr>
            <w:tcW w:w="1134" w:type="dxa"/>
          </w:tcPr>
          <w:p w14:paraId="52CE6F44" w14:textId="77777777" w:rsidR="005C5BFE" w:rsidRPr="005C5BFE" w:rsidRDefault="005C5BFE" w:rsidP="00E22634">
            <w:pPr>
              <w:spacing w:beforeLines="50" w:before="156"/>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4.39</w:t>
            </w:r>
          </w:p>
        </w:tc>
        <w:tc>
          <w:tcPr>
            <w:tcW w:w="1134" w:type="dxa"/>
          </w:tcPr>
          <w:p w14:paraId="548F6004" w14:textId="77777777" w:rsidR="005C5BFE" w:rsidRPr="005C5BFE" w:rsidRDefault="005C5BFE" w:rsidP="00E22634">
            <w:pPr>
              <w:spacing w:beforeLines="50" w:before="156"/>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4.28</w:t>
            </w:r>
          </w:p>
        </w:tc>
        <w:tc>
          <w:tcPr>
            <w:tcW w:w="1134" w:type="dxa"/>
          </w:tcPr>
          <w:p w14:paraId="1B634AE7" w14:textId="77777777" w:rsidR="005C5BFE" w:rsidRPr="005C5BFE" w:rsidRDefault="005C5BFE" w:rsidP="00E22634">
            <w:pPr>
              <w:spacing w:beforeLines="50" w:before="156"/>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4.21</w:t>
            </w:r>
          </w:p>
        </w:tc>
      </w:tr>
      <w:tr w:rsidR="005C5BFE" w:rsidRPr="005C5BFE" w14:paraId="1662130E" w14:textId="77777777" w:rsidTr="00E22634">
        <w:trPr>
          <w:jc w:val="center"/>
        </w:trPr>
        <w:tc>
          <w:tcPr>
            <w:tcW w:w="988" w:type="dxa"/>
            <w:vMerge/>
          </w:tcPr>
          <w:p w14:paraId="0875FE03" w14:textId="77777777" w:rsidR="005C5BFE" w:rsidRPr="005C5BFE" w:rsidRDefault="005C5BFE" w:rsidP="00E22634">
            <w:pPr>
              <w:spacing w:beforeLines="50" w:before="156"/>
              <w:rPr>
                <w:rFonts w:ascii="Times New Roman" w:eastAsiaTheme="minorEastAsia" w:hAnsi="Times New Roman"/>
                <w:color w:val="333333"/>
                <w:sz w:val="18"/>
                <w:szCs w:val="18"/>
              </w:rPr>
            </w:pPr>
          </w:p>
        </w:tc>
        <w:tc>
          <w:tcPr>
            <w:tcW w:w="1134" w:type="dxa"/>
          </w:tcPr>
          <w:p w14:paraId="319E5D5B" w14:textId="77777777" w:rsidR="005C5BFE" w:rsidRPr="005C5BFE" w:rsidRDefault="005C5BFE" w:rsidP="00E22634">
            <w:pPr>
              <w:spacing w:beforeLines="50" w:before="156"/>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7</w:t>
            </w:r>
          </w:p>
        </w:tc>
        <w:tc>
          <w:tcPr>
            <w:tcW w:w="1134" w:type="dxa"/>
          </w:tcPr>
          <w:p w14:paraId="2370429A" w14:textId="77777777" w:rsidR="005C5BFE" w:rsidRPr="005C5BFE" w:rsidRDefault="005C5BFE" w:rsidP="00E22634">
            <w:pPr>
              <w:spacing w:beforeLines="50" w:before="156"/>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4.35</w:t>
            </w:r>
          </w:p>
        </w:tc>
        <w:tc>
          <w:tcPr>
            <w:tcW w:w="1134" w:type="dxa"/>
          </w:tcPr>
          <w:p w14:paraId="24B7DFEB" w14:textId="77777777" w:rsidR="005C5BFE" w:rsidRPr="005C5BFE" w:rsidRDefault="005C5BFE" w:rsidP="00E22634">
            <w:pPr>
              <w:spacing w:beforeLines="50" w:before="156"/>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4.12</w:t>
            </w:r>
          </w:p>
        </w:tc>
        <w:tc>
          <w:tcPr>
            <w:tcW w:w="1134" w:type="dxa"/>
          </w:tcPr>
          <w:p w14:paraId="3D160945" w14:textId="77777777" w:rsidR="005C5BFE" w:rsidRPr="005C5BFE" w:rsidRDefault="005C5BFE" w:rsidP="00E22634">
            <w:pPr>
              <w:spacing w:beforeLines="50" w:before="156"/>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3.97</w:t>
            </w:r>
          </w:p>
        </w:tc>
        <w:tc>
          <w:tcPr>
            <w:tcW w:w="1134" w:type="dxa"/>
          </w:tcPr>
          <w:p w14:paraId="116E802C" w14:textId="77777777" w:rsidR="005C5BFE" w:rsidRPr="005C5BFE" w:rsidRDefault="005C5BFE" w:rsidP="00E22634">
            <w:pPr>
              <w:spacing w:beforeLines="50" w:before="156"/>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3.87</w:t>
            </w:r>
          </w:p>
        </w:tc>
        <w:tc>
          <w:tcPr>
            <w:tcW w:w="1134" w:type="dxa"/>
          </w:tcPr>
          <w:p w14:paraId="5737E53C" w14:textId="77777777" w:rsidR="005C5BFE" w:rsidRPr="005C5BFE" w:rsidRDefault="005C5BFE" w:rsidP="00E22634">
            <w:pPr>
              <w:spacing w:beforeLines="50" w:before="156"/>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3.79</w:t>
            </w:r>
          </w:p>
        </w:tc>
      </w:tr>
      <w:tr w:rsidR="005C5BFE" w:rsidRPr="005C5BFE" w14:paraId="4A062AA8" w14:textId="77777777" w:rsidTr="00E22634">
        <w:trPr>
          <w:jc w:val="center"/>
        </w:trPr>
        <w:tc>
          <w:tcPr>
            <w:tcW w:w="7797" w:type="dxa"/>
            <w:gridSpan w:val="7"/>
          </w:tcPr>
          <w:p w14:paraId="4B81B4E9" w14:textId="77777777" w:rsidR="005C5BFE" w:rsidRPr="005C5BFE" w:rsidRDefault="005C5BFE" w:rsidP="00E22634">
            <w:pPr>
              <w:ind w:rightChars="-52" w:right="-109"/>
              <w:jc w:val="left"/>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表中</w:t>
            </w:r>
            <w:r w:rsidRPr="005C5BFE">
              <w:rPr>
                <w:rFonts w:ascii="Times New Roman" w:eastAsiaTheme="minorEastAsia" w:hAnsi="Times New Roman"/>
                <w:i/>
                <w:iCs/>
                <w:color w:val="333333"/>
                <w:sz w:val="18"/>
                <w:szCs w:val="18"/>
              </w:rPr>
              <w:t>f</w:t>
            </w:r>
            <w:r w:rsidRPr="005C5BFE">
              <w:rPr>
                <w:rFonts w:ascii="Times New Roman" w:eastAsiaTheme="minorEastAsia" w:hAnsi="Times New Roman"/>
                <w:color w:val="333333"/>
                <w:sz w:val="18"/>
                <w:szCs w:val="18"/>
                <w:vertAlign w:val="subscript"/>
              </w:rPr>
              <w:t>1</w:t>
            </w:r>
            <w:r w:rsidRPr="005C5BFE">
              <w:rPr>
                <w:rFonts w:ascii="Times New Roman" w:eastAsiaTheme="minorEastAsia" w:hAnsi="Times New Roman"/>
                <w:color w:val="333333"/>
                <w:sz w:val="18"/>
                <w:szCs w:val="18"/>
              </w:rPr>
              <w:t>、</w:t>
            </w:r>
            <w:r w:rsidRPr="005C5BFE">
              <w:rPr>
                <w:rFonts w:ascii="Times New Roman" w:eastAsiaTheme="minorEastAsia" w:hAnsi="Times New Roman"/>
                <w:i/>
                <w:iCs/>
                <w:color w:val="333333"/>
                <w:sz w:val="18"/>
                <w:szCs w:val="18"/>
              </w:rPr>
              <w:t>f</w:t>
            </w:r>
            <w:r w:rsidRPr="005C5BFE">
              <w:rPr>
                <w:rFonts w:ascii="Times New Roman" w:eastAsiaTheme="minorEastAsia" w:hAnsi="Times New Roman"/>
                <w:color w:val="333333"/>
                <w:sz w:val="18"/>
                <w:szCs w:val="18"/>
                <w:vertAlign w:val="subscript"/>
              </w:rPr>
              <w:t>2</w:t>
            </w:r>
            <w:r w:rsidRPr="005C5BFE">
              <w:rPr>
                <w:rFonts w:ascii="Times New Roman" w:eastAsiaTheme="minorEastAsia" w:hAnsi="Times New Roman"/>
                <w:color w:val="333333"/>
                <w:sz w:val="18"/>
                <w:szCs w:val="18"/>
              </w:rPr>
              <w:t>分别为测试样本和对照样本的自由度，</w:t>
            </w:r>
            <w:r w:rsidRPr="005C5BFE">
              <w:rPr>
                <w:rFonts w:ascii="Times New Roman" w:eastAsiaTheme="minorEastAsia" w:hAnsi="Times New Roman"/>
                <w:color w:val="333333"/>
                <w:sz w:val="18"/>
                <w:szCs w:val="18"/>
              </w:rPr>
              <w:t>n</w:t>
            </w:r>
            <w:r w:rsidRPr="005C5BFE">
              <w:rPr>
                <w:rFonts w:ascii="Times New Roman" w:eastAsiaTheme="minorEastAsia" w:hAnsi="Times New Roman"/>
                <w:color w:val="333333"/>
                <w:sz w:val="18"/>
                <w:szCs w:val="18"/>
                <w:vertAlign w:val="subscript"/>
              </w:rPr>
              <w:t>1</w:t>
            </w:r>
            <w:r w:rsidRPr="005C5BFE">
              <w:rPr>
                <w:rFonts w:ascii="Times New Roman" w:eastAsiaTheme="minorEastAsia" w:hAnsi="Times New Roman"/>
                <w:color w:val="333333"/>
                <w:sz w:val="18"/>
                <w:szCs w:val="18"/>
              </w:rPr>
              <w:t>、</w:t>
            </w:r>
            <w:r w:rsidRPr="005C5BFE">
              <w:rPr>
                <w:rFonts w:ascii="Times New Roman" w:eastAsiaTheme="minorEastAsia" w:hAnsi="Times New Roman"/>
                <w:color w:val="333333"/>
                <w:sz w:val="18"/>
                <w:szCs w:val="18"/>
              </w:rPr>
              <w:t>n</w:t>
            </w:r>
            <w:r w:rsidRPr="005C5BFE">
              <w:rPr>
                <w:rFonts w:ascii="Times New Roman" w:eastAsiaTheme="minorEastAsia" w:hAnsi="Times New Roman"/>
                <w:color w:val="333333"/>
                <w:sz w:val="18"/>
                <w:szCs w:val="18"/>
                <w:vertAlign w:val="subscript"/>
              </w:rPr>
              <w:t>2</w:t>
            </w:r>
            <w:r w:rsidRPr="005C5BFE">
              <w:rPr>
                <w:rFonts w:ascii="Times New Roman" w:eastAsiaTheme="minorEastAsia" w:hAnsi="Times New Roman"/>
                <w:color w:val="333333"/>
                <w:sz w:val="18"/>
                <w:szCs w:val="18"/>
              </w:rPr>
              <w:t>为分别为测试样本和对照样本的样本容量（即试验重复次数），其中试验结果方差大的以数字下标</w:t>
            </w:r>
            <w:r w:rsidRPr="005C5BFE">
              <w:rPr>
                <w:rFonts w:ascii="Times New Roman" w:eastAsiaTheme="minorEastAsia" w:hAnsi="Times New Roman"/>
                <w:color w:val="333333"/>
                <w:sz w:val="18"/>
                <w:szCs w:val="18"/>
              </w:rPr>
              <w:t>1</w:t>
            </w:r>
            <w:r w:rsidRPr="005C5BFE">
              <w:rPr>
                <w:rFonts w:ascii="Times New Roman" w:eastAsiaTheme="minorEastAsia" w:hAnsi="Times New Roman"/>
                <w:color w:val="333333"/>
                <w:sz w:val="18"/>
                <w:szCs w:val="18"/>
              </w:rPr>
              <w:t>代表，方差小的以数字下标</w:t>
            </w:r>
            <w:r w:rsidRPr="005C5BFE">
              <w:rPr>
                <w:rFonts w:ascii="Times New Roman" w:eastAsiaTheme="minorEastAsia" w:hAnsi="Times New Roman"/>
                <w:color w:val="333333"/>
                <w:sz w:val="18"/>
                <w:szCs w:val="18"/>
              </w:rPr>
              <w:t>2</w:t>
            </w:r>
            <w:r w:rsidRPr="005C5BFE">
              <w:rPr>
                <w:rFonts w:ascii="Times New Roman" w:eastAsiaTheme="minorEastAsia" w:hAnsi="Times New Roman"/>
                <w:color w:val="333333"/>
                <w:sz w:val="18"/>
                <w:szCs w:val="18"/>
              </w:rPr>
              <w:t>代表。</w:t>
            </w:r>
          </w:p>
        </w:tc>
      </w:tr>
    </w:tbl>
    <w:p w14:paraId="699F4AF7" w14:textId="77777777" w:rsidR="005C5BFE" w:rsidRPr="005C5BFE" w:rsidRDefault="005C5BFE" w:rsidP="005C5BFE">
      <w:pPr>
        <w:shd w:val="clear" w:color="auto" w:fill="FFFFFF"/>
        <w:spacing w:beforeLines="50" w:before="156" w:line="360" w:lineRule="atLeast"/>
        <w:rPr>
          <w:rFonts w:eastAsiaTheme="minorEastAsia"/>
          <w:color w:val="333333"/>
        </w:rPr>
      </w:pPr>
      <w:r w:rsidRPr="005C5BFE">
        <w:rPr>
          <w:rFonts w:eastAsiaTheme="minorEastAsia"/>
          <w:color w:val="333333"/>
        </w:rPr>
        <w:t xml:space="preserve">A.2.3  </w:t>
      </w:r>
      <w:r w:rsidRPr="005C5BFE">
        <w:rPr>
          <w:rFonts w:eastAsiaTheme="minorEastAsia"/>
          <w:i/>
          <w:iCs/>
          <w:color w:val="333333"/>
        </w:rPr>
        <w:t>t</w:t>
      </w:r>
      <w:r w:rsidRPr="005C5BFE">
        <w:rPr>
          <w:rFonts w:eastAsiaTheme="minorEastAsia"/>
          <w:color w:val="333333"/>
        </w:rPr>
        <w:t>检验</w:t>
      </w:r>
    </w:p>
    <w:p w14:paraId="1F0BE111" w14:textId="77777777" w:rsidR="005C5BFE" w:rsidRPr="005C5BFE" w:rsidRDefault="005C5BFE" w:rsidP="005C5BFE">
      <w:pPr>
        <w:shd w:val="clear" w:color="auto" w:fill="FFFFFF"/>
        <w:spacing w:line="300" w:lineRule="auto"/>
        <w:ind w:firstLineChars="200" w:firstLine="420"/>
        <w:rPr>
          <w:rFonts w:eastAsiaTheme="minorEastAsia"/>
          <w:color w:val="333333"/>
        </w:rPr>
      </w:pPr>
      <w:r w:rsidRPr="005C5BFE">
        <w:rPr>
          <w:rFonts w:eastAsiaTheme="minorEastAsia"/>
          <w:color w:val="333333"/>
        </w:rPr>
        <w:t>根据测试样本与对照样本的重复试验次数</w:t>
      </w:r>
      <w:r w:rsidRPr="005C5BFE">
        <w:rPr>
          <w:rFonts w:eastAsiaTheme="minorEastAsia"/>
          <w:color w:val="333333"/>
        </w:rPr>
        <w:t>,</w:t>
      </w:r>
      <w:r w:rsidRPr="005C5BFE">
        <w:rPr>
          <w:rFonts w:eastAsiaTheme="minorEastAsia"/>
          <w:color w:val="333333"/>
        </w:rPr>
        <w:t>取显著性水平</w:t>
      </w:r>
      <w:bookmarkStart w:id="14" w:name="_Hlk52267674"/>
      <w:r w:rsidRPr="005C5BFE">
        <w:rPr>
          <w:rFonts w:eastAsiaTheme="minorEastAsia"/>
          <w:i/>
          <w:iCs/>
          <w:color w:val="333333"/>
        </w:rPr>
        <w:t>p</w:t>
      </w:r>
      <w:r w:rsidRPr="005C5BFE">
        <w:rPr>
          <w:rFonts w:eastAsiaTheme="minorEastAsia"/>
          <w:color w:val="333333"/>
        </w:rPr>
        <w:t>=0.05</w:t>
      </w:r>
      <w:bookmarkEnd w:id="14"/>
      <w:r w:rsidRPr="005C5BFE">
        <w:rPr>
          <w:rFonts w:eastAsiaTheme="minorEastAsia"/>
          <w:color w:val="333333"/>
        </w:rPr>
        <w:t>，进行双侧的统计检验。将表</w:t>
      </w:r>
      <w:r w:rsidRPr="005C5BFE">
        <w:rPr>
          <w:rFonts w:eastAsiaTheme="minorEastAsia"/>
          <w:color w:val="333333"/>
        </w:rPr>
        <w:t>A.1</w:t>
      </w:r>
      <w:r w:rsidRPr="005C5BFE">
        <w:rPr>
          <w:rFonts w:eastAsiaTheme="minorEastAsia"/>
          <w:color w:val="333333"/>
        </w:rPr>
        <w:t>中测试样本和对照样本的</w:t>
      </w:r>
      <w:r w:rsidRPr="005C5BFE">
        <w:rPr>
          <w:rFonts w:eastAsiaTheme="minorEastAsia"/>
        </w:rPr>
        <w:t>检测结果的平均值</w:t>
      </w:r>
      <m:oMath>
        <m:acc>
          <m:accPr>
            <m:chr m:val="̅"/>
            <m:ctrlPr>
              <w:rPr>
                <w:rFonts w:ascii="Cambria Math" w:eastAsiaTheme="minorEastAsia" w:hAnsi="Cambria Math"/>
                <w:i/>
              </w:rPr>
            </m:ctrlPr>
          </m:accPr>
          <m:e>
            <m:r>
              <w:rPr>
                <w:rFonts w:ascii="Cambria Math" w:eastAsiaTheme="minorEastAsia" w:hAnsi="Cambria Math"/>
              </w:rPr>
              <m:t>x</m:t>
            </m:r>
          </m:e>
        </m:acc>
      </m:oMath>
      <w:r w:rsidRPr="005C5BFE">
        <w:rPr>
          <w:rFonts w:eastAsiaTheme="minorEastAsia"/>
        </w:rPr>
        <w:t>、</w:t>
      </w:r>
      <m:oMath>
        <m:acc>
          <m:accPr>
            <m:chr m:val="̅"/>
            <m:ctrlPr>
              <w:rPr>
                <w:rFonts w:ascii="Cambria Math" w:eastAsiaTheme="minorEastAsia" w:hAnsi="Cambria Math"/>
                <w:i/>
              </w:rPr>
            </m:ctrlPr>
          </m:accPr>
          <m:e>
            <m:r>
              <w:rPr>
                <w:rFonts w:ascii="Cambria Math" w:eastAsiaTheme="minorEastAsia" w:hAnsi="Cambria Math"/>
              </w:rPr>
              <m:t>y</m:t>
            </m:r>
          </m:e>
        </m:acc>
      </m:oMath>
      <w:r w:rsidRPr="005C5BFE">
        <w:rPr>
          <w:rFonts w:eastAsiaTheme="minorEastAsia"/>
        </w:rPr>
        <w:t>，结果方差</w:t>
      </w:r>
      <m:oMath>
        <m:sSubSup>
          <m:sSubSupPr>
            <m:ctrlPr>
              <w:rPr>
                <w:rFonts w:ascii="Cambria Math" w:eastAsiaTheme="minorEastAsia" w:hAnsi="Cambria Math"/>
                <w:i/>
              </w:rPr>
            </m:ctrlPr>
          </m:sSubSupPr>
          <m:e>
            <m:r>
              <w:rPr>
                <w:rFonts w:ascii="Cambria Math" w:eastAsiaTheme="minorEastAsia" w:hAnsi="Cambria Math"/>
              </w:rPr>
              <m:t>s</m:t>
            </m:r>
          </m:e>
          <m:sub>
            <m:r>
              <w:rPr>
                <w:rFonts w:ascii="Cambria Math" w:eastAsiaTheme="minorEastAsia" w:hAnsi="Cambria Math"/>
              </w:rPr>
              <m:t>实</m:t>
            </m:r>
          </m:sub>
          <m:sup>
            <m:r>
              <w:rPr>
                <w:rFonts w:ascii="Cambria Math" w:eastAsiaTheme="minorEastAsia" w:hAnsi="Cambria Math"/>
              </w:rPr>
              <m:t>2</m:t>
            </m:r>
          </m:sup>
        </m:sSubSup>
      </m:oMath>
      <w:r w:rsidRPr="005C5BFE">
        <w:rPr>
          <w:rFonts w:eastAsiaTheme="minorEastAsia"/>
        </w:rPr>
        <w:t>、</w:t>
      </w:r>
      <m:oMath>
        <m:sSubSup>
          <m:sSubSupPr>
            <m:ctrlPr>
              <w:rPr>
                <w:rFonts w:ascii="Cambria Math" w:eastAsiaTheme="minorEastAsia" w:hAnsi="Cambria Math"/>
                <w:i/>
              </w:rPr>
            </m:ctrlPr>
          </m:sSubSupPr>
          <m:e>
            <m:r>
              <w:rPr>
                <w:rFonts w:ascii="Cambria Math" w:eastAsiaTheme="minorEastAsia" w:hAnsi="Cambria Math"/>
              </w:rPr>
              <m:t>s</m:t>
            </m:r>
          </m:e>
          <m:sub>
            <m:r>
              <w:rPr>
                <w:rFonts w:ascii="Cambria Math" w:eastAsiaTheme="minorEastAsia" w:hAnsi="Cambria Math"/>
              </w:rPr>
              <m:t>对</m:t>
            </m:r>
          </m:sub>
          <m:sup>
            <m:r>
              <w:rPr>
                <w:rFonts w:ascii="Cambria Math" w:eastAsiaTheme="minorEastAsia" w:hAnsi="Cambria Math"/>
              </w:rPr>
              <m:t>2</m:t>
            </m:r>
          </m:sup>
        </m:sSubSup>
      </m:oMath>
      <w:r w:rsidRPr="005C5BFE">
        <w:rPr>
          <w:rFonts w:eastAsiaTheme="minorEastAsia"/>
        </w:rPr>
        <w:t>，以及重复实验次数</w:t>
      </w:r>
      <w:r w:rsidRPr="005C5BFE">
        <w:rPr>
          <w:rFonts w:eastAsiaTheme="minorEastAsia"/>
        </w:rPr>
        <w:t>n</w:t>
      </w:r>
      <w:r w:rsidRPr="005C5BFE">
        <w:rPr>
          <w:rFonts w:eastAsiaTheme="minorEastAsia"/>
          <w:vertAlign w:val="subscript"/>
        </w:rPr>
        <w:t>实</w:t>
      </w:r>
      <w:r w:rsidRPr="005C5BFE">
        <w:rPr>
          <w:rFonts w:eastAsiaTheme="minorEastAsia"/>
        </w:rPr>
        <w:t>、</w:t>
      </w:r>
      <w:r w:rsidRPr="005C5BFE">
        <w:rPr>
          <w:rFonts w:eastAsiaTheme="minorEastAsia"/>
        </w:rPr>
        <w:t>n</w:t>
      </w:r>
      <w:r w:rsidRPr="005C5BFE">
        <w:rPr>
          <w:rFonts w:eastAsiaTheme="minorEastAsia"/>
          <w:vertAlign w:val="subscript"/>
        </w:rPr>
        <w:t>对</w:t>
      </w:r>
      <w:r w:rsidRPr="005C5BFE">
        <w:rPr>
          <w:rFonts w:eastAsiaTheme="minorEastAsia"/>
        </w:rPr>
        <w:t>代入式（</w:t>
      </w:r>
      <w:r w:rsidRPr="005C5BFE">
        <w:rPr>
          <w:rFonts w:eastAsiaTheme="minorEastAsia"/>
        </w:rPr>
        <w:t>A.1</w:t>
      </w:r>
      <w:r w:rsidRPr="005C5BFE">
        <w:rPr>
          <w:rFonts w:eastAsiaTheme="minorEastAsia"/>
        </w:rPr>
        <w:t>）计算</w:t>
      </w:r>
      <w:r w:rsidRPr="005C5BFE">
        <w:rPr>
          <w:rFonts w:eastAsiaTheme="minorEastAsia"/>
          <w:i/>
          <w:iCs/>
        </w:rPr>
        <w:t>t</w:t>
      </w:r>
      <w:r w:rsidRPr="005C5BFE">
        <w:rPr>
          <w:rFonts w:eastAsiaTheme="minorEastAsia"/>
        </w:rPr>
        <w:t>值。将</w:t>
      </w:r>
      <w:r w:rsidRPr="005C5BFE">
        <w:rPr>
          <w:rFonts w:eastAsiaTheme="minorEastAsia"/>
          <w:i/>
          <w:iCs/>
        </w:rPr>
        <w:t>t</w:t>
      </w:r>
      <w:r w:rsidRPr="005C5BFE">
        <w:rPr>
          <w:rFonts w:eastAsiaTheme="minorEastAsia"/>
        </w:rPr>
        <w:t>值与对应的合并自由度</w:t>
      </w:r>
      <w:r w:rsidRPr="005C5BFE">
        <w:rPr>
          <w:rFonts w:eastAsiaTheme="minorEastAsia"/>
          <w:i/>
          <w:iCs/>
        </w:rPr>
        <w:t>f</w:t>
      </w:r>
      <w:r w:rsidRPr="005C5BFE">
        <w:rPr>
          <w:rFonts w:eastAsiaTheme="minorEastAsia"/>
        </w:rPr>
        <w:t>下</w:t>
      </w:r>
      <w:r w:rsidRPr="005C5BFE">
        <w:rPr>
          <w:rFonts w:eastAsiaTheme="minorEastAsia"/>
          <w:color w:val="333333"/>
        </w:rPr>
        <w:t>表</w:t>
      </w:r>
      <w:r w:rsidRPr="005C5BFE">
        <w:rPr>
          <w:rFonts w:eastAsiaTheme="minorEastAsia"/>
          <w:color w:val="333333"/>
        </w:rPr>
        <w:t>A.3</w:t>
      </w:r>
      <w:r w:rsidRPr="005C5BFE">
        <w:rPr>
          <w:rFonts w:eastAsiaTheme="minorEastAsia"/>
          <w:color w:val="333333"/>
        </w:rPr>
        <w:t>中检验限值</w:t>
      </w:r>
      <w:r w:rsidRPr="005C5BFE">
        <w:rPr>
          <w:rFonts w:eastAsiaTheme="minorEastAsia"/>
          <w:i/>
          <w:iCs/>
          <w:color w:val="333333"/>
        </w:rPr>
        <w:t>t</w:t>
      </w:r>
      <w:r w:rsidRPr="005C5BFE">
        <w:rPr>
          <w:rFonts w:eastAsiaTheme="minorEastAsia"/>
          <w:i/>
          <w:iCs/>
          <w:color w:val="333333"/>
          <w:vertAlign w:val="subscript"/>
        </w:rPr>
        <w:t>f</w:t>
      </w:r>
      <w:r w:rsidRPr="005C5BFE">
        <w:rPr>
          <w:rFonts w:eastAsiaTheme="minorEastAsia"/>
          <w:color w:val="333333"/>
        </w:rPr>
        <w:t>作比较。</w:t>
      </w:r>
    </w:p>
    <w:p w14:paraId="25C5FBE7" w14:textId="77777777" w:rsidR="005C5BFE" w:rsidRPr="005C5BFE" w:rsidRDefault="005C5BFE" w:rsidP="005C5BFE">
      <w:pPr>
        <w:shd w:val="clear" w:color="auto" w:fill="FFFFFF"/>
        <w:spacing w:line="360" w:lineRule="atLeast"/>
        <w:jc w:val="center"/>
        <w:rPr>
          <w:rFonts w:eastAsiaTheme="minorEastAsia"/>
          <w:color w:val="333333"/>
        </w:rPr>
      </w:pPr>
      <w:r w:rsidRPr="005C5BFE">
        <w:rPr>
          <w:rFonts w:eastAsiaTheme="minorEastAsia"/>
          <w:color w:val="333333"/>
        </w:rPr>
        <w:t>表</w:t>
      </w:r>
      <w:r w:rsidRPr="005C5BFE">
        <w:rPr>
          <w:rFonts w:eastAsiaTheme="minorEastAsia"/>
          <w:color w:val="333333"/>
        </w:rPr>
        <w:t xml:space="preserve">A.3 </w:t>
      </w:r>
      <w:r w:rsidRPr="005C5BFE">
        <w:rPr>
          <w:rFonts w:eastAsiaTheme="minorEastAsia"/>
          <w:i/>
          <w:iCs/>
          <w:color w:val="333333"/>
        </w:rPr>
        <w:t>t</w:t>
      </w:r>
      <w:r w:rsidRPr="005C5BFE">
        <w:rPr>
          <w:rFonts w:eastAsiaTheme="minorEastAsia"/>
          <w:i/>
          <w:iCs/>
          <w:color w:val="333333"/>
          <w:vertAlign w:val="subscript"/>
        </w:rPr>
        <w:t>f</w:t>
      </w:r>
      <w:r w:rsidRPr="005C5BFE">
        <w:rPr>
          <w:rFonts w:eastAsiaTheme="minorEastAsia"/>
          <w:color w:val="333333"/>
        </w:rPr>
        <w:t>分布表（显著性水平</w:t>
      </w:r>
      <w:r w:rsidRPr="005C5BFE">
        <w:rPr>
          <w:rFonts w:eastAsiaTheme="minorEastAsia"/>
          <w:i/>
          <w:iCs/>
          <w:color w:val="333333"/>
        </w:rPr>
        <w:t>p</w:t>
      </w:r>
      <w:r w:rsidRPr="005C5BFE">
        <w:rPr>
          <w:rFonts w:eastAsiaTheme="minorEastAsia"/>
          <w:color w:val="333333"/>
        </w:rPr>
        <w:t>=0.05</w:t>
      </w:r>
      <w:r w:rsidRPr="005C5BFE">
        <w:rPr>
          <w:rFonts w:eastAsiaTheme="minorEastAsia"/>
          <w:color w:val="333333"/>
        </w:rPr>
        <w:t>，双尾）</w:t>
      </w:r>
    </w:p>
    <w:tbl>
      <w:tblPr>
        <w:tblStyle w:val="affffc"/>
        <w:tblW w:w="0" w:type="auto"/>
        <w:tblLook w:val="04A0" w:firstRow="1" w:lastRow="0" w:firstColumn="1" w:lastColumn="0" w:noHBand="0" w:noVBand="1"/>
      </w:tblPr>
      <w:tblGrid>
        <w:gridCol w:w="952"/>
        <w:gridCol w:w="932"/>
        <w:gridCol w:w="932"/>
        <w:gridCol w:w="932"/>
        <w:gridCol w:w="932"/>
        <w:gridCol w:w="933"/>
        <w:gridCol w:w="933"/>
        <w:gridCol w:w="933"/>
        <w:gridCol w:w="933"/>
        <w:gridCol w:w="933"/>
      </w:tblGrid>
      <w:tr w:rsidR="005C5BFE" w:rsidRPr="005C5BFE" w14:paraId="5C849F50" w14:textId="77777777" w:rsidTr="00E22634">
        <w:tc>
          <w:tcPr>
            <w:tcW w:w="952" w:type="dxa"/>
          </w:tcPr>
          <w:p w14:paraId="375DA5A2" w14:textId="77777777" w:rsidR="005C5BFE" w:rsidRPr="005C5BFE" w:rsidRDefault="005C5BFE" w:rsidP="00E22634">
            <w:pPr>
              <w:jc w:val="center"/>
              <w:rPr>
                <w:rFonts w:ascii="Times New Roman" w:eastAsiaTheme="minorEastAsia" w:hAnsi="Times New Roman"/>
                <w:i/>
                <w:iCs/>
                <w:color w:val="333333"/>
                <w:sz w:val="18"/>
                <w:szCs w:val="18"/>
              </w:rPr>
            </w:pPr>
            <w:r w:rsidRPr="005C5BFE">
              <w:rPr>
                <w:rFonts w:ascii="Times New Roman" w:eastAsiaTheme="minorEastAsia" w:hAnsi="Times New Roman"/>
                <w:i/>
                <w:iCs/>
                <w:color w:val="333333"/>
                <w:sz w:val="18"/>
                <w:szCs w:val="18"/>
              </w:rPr>
              <w:t>f</w:t>
            </w:r>
          </w:p>
        </w:tc>
        <w:tc>
          <w:tcPr>
            <w:tcW w:w="932" w:type="dxa"/>
          </w:tcPr>
          <w:p w14:paraId="1EA81417" w14:textId="77777777" w:rsidR="005C5BFE" w:rsidRPr="005C5BFE" w:rsidRDefault="005C5BFE" w:rsidP="00E22634">
            <w:pPr>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6</w:t>
            </w:r>
          </w:p>
        </w:tc>
        <w:tc>
          <w:tcPr>
            <w:tcW w:w="932" w:type="dxa"/>
          </w:tcPr>
          <w:p w14:paraId="311780D6" w14:textId="77777777" w:rsidR="005C5BFE" w:rsidRPr="005C5BFE" w:rsidRDefault="005C5BFE" w:rsidP="00E22634">
            <w:pPr>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7</w:t>
            </w:r>
          </w:p>
        </w:tc>
        <w:tc>
          <w:tcPr>
            <w:tcW w:w="932" w:type="dxa"/>
          </w:tcPr>
          <w:p w14:paraId="6DB65A58" w14:textId="77777777" w:rsidR="005C5BFE" w:rsidRPr="005C5BFE" w:rsidRDefault="005C5BFE" w:rsidP="00E22634">
            <w:pPr>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8</w:t>
            </w:r>
          </w:p>
        </w:tc>
        <w:tc>
          <w:tcPr>
            <w:tcW w:w="932" w:type="dxa"/>
          </w:tcPr>
          <w:p w14:paraId="07B4E28D" w14:textId="77777777" w:rsidR="005C5BFE" w:rsidRPr="005C5BFE" w:rsidRDefault="005C5BFE" w:rsidP="00E22634">
            <w:pPr>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9</w:t>
            </w:r>
          </w:p>
        </w:tc>
        <w:tc>
          <w:tcPr>
            <w:tcW w:w="933" w:type="dxa"/>
          </w:tcPr>
          <w:p w14:paraId="4163E303" w14:textId="77777777" w:rsidR="005C5BFE" w:rsidRPr="005C5BFE" w:rsidRDefault="005C5BFE" w:rsidP="00E22634">
            <w:pPr>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10</w:t>
            </w:r>
          </w:p>
        </w:tc>
        <w:tc>
          <w:tcPr>
            <w:tcW w:w="933" w:type="dxa"/>
          </w:tcPr>
          <w:p w14:paraId="3008AEE0" w14:textId="77777777" w:rsidR="005C5BFE" w:rsidRPr="005C5BFE" w:rsidRDefault="005C5BFE" w:rsidP="00E22634">
            <w:pPr>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11</w:t>
            </w:r>
          </w:p>
        </w:tc>
        <w:tc>
          <w:tcPr>
            <w:tcW w:w="933" w:type="dxa"/>
          </w:tcPr>
          <w:p w14:paraId="58299779" w14:textId="77777777" w:rsidR="005C5BFE" w:rsidRPr="005C5BFE" w:rsidRDefault="005C5BFE" w:rsidP="00E22634">
            <w:pPr>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12</w:t>
            </w:r>
          </w:p>
        </w:tc>
        <w:tc>
          <w:tcPr>
            <w:tcW w:w="933" w:type="dxa"/>
          </w:tcPr>
          <w:p w14:paraId="4EA4DD77" w14:textId="77777777" w:rsidR="005C5BFE" w:rsidRPr="005C5BFE" w:rsidRDefault="005C5BFE" w:rsidP="00E22634">
            <w:pPr>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13</w:t>
            </w:r>
          </w:p>
        </w:tc>
        <w:tc>
          <w:tcPr>
            <w:tcW w:w="933" w:type="dxa"/>
          </w:tcPr>
          <w:p w14:paraId="25D0F646" w14:textId="77777777" w:rsidR="005C5BFE" w:rsidRPr="005C5BFE" w:rsidRDefault="005C5BFE" w:rsidP="00E22634">
            <w:pPr>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14</w:t>
            </w:r>
          </w:p>
        </w:tc>
      </w:tr>
      <w:tr w:rsidR="005C5BFE" w:rsidRPr="005C5BFE" w14:paraId="2B2B835E" w14:textId="77777777" w:rsidTr="00E22634">
        <w:tc>
          <w:tcPr>
            <w:tcW w:w="952" w:type="dxa"/>
          </w:tcPr>
          <w:p w14:paraId="66E0AFA1" w14:textId="77777777" w:rsidR="005C5BFE" w:rsidRPr="005C5BFE" w:rsidRDefault="005C5BFE" w:rsidP="00E22634">
            <w:pPr>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α</w:t>
            </w:r>
          </w:p>
        </w:tc>
        <w:tc>
          <w:tcPr>
            <w:tcW w:w="932" w:type="dxa"/>
          </w:tcPr>
          <w:p w14:paraId="54BE9F16" w14:textId="77777777" w:rsidR="005C5BFE" w:rsidRPr="005C5BFE" w:rsidRDefault="005C5BFE" w:rsidP="00E22634">
            <w:pPr>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2.45</w:t>
            </w:r>
          </w:p>
        </w:tc>
        <w:tc>
          <w:tcPr>
            <w:tcW w:w="932" w:type="dxa"/>
          </w:tcPr>
          <w:p w14:paraId="2FE9E28A" w14:textId="77777777" w:rsidR="005C5BFE" w:rsidRPr="005C5BFE" w:rsidRDefault="005C5BFE" w:rsidP="00E22634">
            <w:pPr>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2.37</w:t>
            </w:r>
          </w:p>
        </w:tc>
        <w:tc>
          <w:tcPr>
            <w:tcW w:w="932" w:type="dxa"/>
          </w:tcPr>
          <w:p w14:paraId="3AA48FEA" w14:textId="77777777" w:rsidR="005C5BFE" w:rsidRPr="005C5BFE" w:rsidRDefault="005C5BFE" w:rsidP="00E22634">
            <w:pPr>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2.31</w:t>
            </w:r>
          </w:p>
        </w:tc>
        <w:tc>
          <w:tcPr>
            <w:tcW w:w="932" w:type="dxa"/>
          </w:tcPr>
          <w:p w14:paraId="5631DE4C" w14:textId="77777777" w:rsidR="005C5BFE" w:rsidRPr="005C5BFE" w:rsidRDefault="005C5BFE" w:rsidP="00E22634">
            <w:pPr>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2.26</w:t>
            </w:r>
          </w:p>
        </w:tc>
        <w:tc>
          <w:tcPr>
            <w:tcW w:w="933" w:type="dxa"/>
          </w:tcPr>
          <w:p w14:paraId="5229DEBA" w14:textId="77777777" w:rsidR="005C5BFE" w:rsidRPr="005C5BFE" w:rsidRDefault="005C5BFE" w:rsidP="00E22634">
            <w:pPr>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2.23</w:t>
            </w:r>
          </w:p>
        </w:tc>
        <w:tc>
          <w:tcPr>
            <w:tcW w:w="933" w:type="dxa"/>
          </w:tcPr>
          <w:p w14:paraId="2B526C99" w14:textId="77777777" w:rsidR="005C5BFE" w:rsidRPr="005C5BFE" w:rsidRDefault="005C5BFE" w:rsidP="00E22634">
            <w:pPr>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2.20</w:t>
            </w:r>
          </w:p>
        </w:tc>
        <w:tc>
          <w:tcPr>
            <w:tcW w:w="933" w:type="dxa"/>
          </w:tcPr>
          <w:p w14:paraId="141CFA0F" w14:textId="77777777" w:rsidR="005C5BFE" w:rsidRPr="005C5BFE" w:rsidRDefault="005C5BFE" w:rsidP="00E22634">
            <w:pPr>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2.18</w:t>
            </w:r>
          </w:p>
        </w:tc>
        <w:tc>
          <w:tcPr>
            <w:tcW w:w="933" w:type="dxa"/>
          </w:tcPr>
          <w:p w14:paraId="36B1C813" w14:textId="77777777" w:rsidR="005C5BFE" w:rsidRPr="005C5BFE" w:rsidRDefault="005C5BFE" w:rsidP="00E22634">
            <w:pPr>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2.16</w:t>
            </w:r>
          </w:p>
        </w:tc>
        <w:tc>
          <w:tcPr>
            <w:tcW w:w="933" w:type="dxa"/>
          </w:tcPr>
          <w:p w14:paraId="5D554456" w14:textId="77777777" w:rsidR="005C5BFE" w:rsidRPr="005C5BFE" w:rsidRDefault="005C5BFE" w:rsidP="00E22634">
            <w:pPr>
              <w:jc w:val="center"/>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2.15</w:t>
            </w:r>
          </w:p>
        </w:tc>
      </w:tr>
      <w:tr w:rsidR="005C5BFE" w:rsidRPr="005C5BFE" w14:paraId="3034C4AF" w14:textId="77777777" w:rsidTr="00E22634">
        <w:tc>
          <w:tcPr>
            <w:tcW w:w="9345" w:type="dxa"/>
            <w:gridSpan w:val="10"/>
          </w:tcPr>
          <w:p w14:paraId="3F5B64BF" w14:textId="77777777" w:rsidR="005C5BFE" w:rsidRPr="005C5BFE" w:rsidRDefault="005C5BFE" w:rsidP="00E22634">
            <w:pPr>
              <w:jc w:val="left"/>
              <w:rPr>
                <w:rFonts w:ascii="Times New Roman" w:eastAsiaTheme="minorEastAsia" w:hAnsi="Times New Roman"/>
                <w:color w:val="333333"/>
                <w:sz w:val="18"/>
                <w:szCs w:val="18"/>
              </w:rPr>
            </w:pPr>
            <w:r w:rsidRPr="005C5BFE">
              <w:rPr>
                <w:rFonts w:ascii="Times New Roman" w:eastAsiaTheme="minorEastAsia" w:hAnsi="Times New Roman"/>
                <w:color w:val="333333"/>
                <w:sz w:val="18"/>
                <w:szCs w:val="18"/>
              </w:rPr>
              <w:t>表中</w:t>
            </w:r>
            <w:r w:rsidRPr="005C5BFE">
              <w:rPr>
                <w:rFonts w:ascii="Times New Roman" w:eastAsiaTheme="minorEastAsia" w:hAnsi="Times New Roman"/>
                <w:i/>
                <w:iCs/>
                <w:color w:val="333333"/>
                <w:sz w:val="18"/>
                <w:szCs w:val="18"/>
              </w:rPr>
              <w:t>f</w:t>
            </w:r>
            <w:r w:rsidRPr="005C5BFE">
              <w:rPr>
                <w:rFonts w:ascii="Times New Roman" w:eastAsiaTheme="minorEastAsia" w:hAnsi="Times New Roman"/>
                <w:color w:val="333333"/>
                <w:sz w:val="18"/>
                <w:szCs w:val="18"/>
              </w:rPr>
              <w:t>为自由度，</w:t>
            </w:r>
            <w:r w:rsidRPr="005C5BFE">
              <w:rPr>
                <w:rFonts w:ascii="Times New Roman" w:eastAsiaTheme="minorEastAsia" w:hAnsi="Times New Roman"/>
                <w:i/>
                <w:iCs/>
                <w:color w:val="333333"/>
                <w:sz w:val="18"/>
                <w:szCs w:val="18"/>
              </w:rPr>
              <w:t xml:space="preserve">f </w:t>
            </w:r>
            <w:r w:rsidRPr="005C5BFE">
              <w:rPr>
                <w:rFonts w:ascii="Times New Roman" w:eastAsiaTheme="minorEastAsia" w:hAnsi="Times New Roman"/>
                <w:color w:val="333333"/>
                <w:sz w:val="18"/>
                <w:szCs w:val="18"/>
              </w:rPr>
              <w:t>= n</w:t>
            </w:r>
            <w:r w:rsidRPr="005C5BFE">
              <w:rPr>
                <w:rFonts w:ascii="Times New Roman" w:eastAsiaTheme="minorEastAsia" w:hAnsi="Times New Roman"/>
                <w:color w:val="333333"/>
                <w:sz w:val="18"/>
                <w:szCs w:val="18"/>
                <w:vertAlign w:val="subscript"/>
              </w:rPr>
              <w:t>实</w:t>
            </w:r>
            <w:r w:rsidRPr="005C5BFE">
              <w:rPr>
                <w:rFonts w:ascii="Times New Roman" w:eastAsiaTheme="minorEastAsia" w:hAnsi="Times New Roman"/>
                <w:color w:val="333333"/>
                <w:sz w:val="18"/>
                <w:szCs w:val="18"/>
              </w:rPr>
              <w:t>+n</w:t>
            </w:r>
            <w:r w:rsidRPr="005C5BFE">
              <w:rPr>
                <w:rFonts w:ascii="Times New Roman" w:eastAsiaTheme="minorEastAsia" w:hAnsi="Times New Roman"/>
                <w:color w:val="333333"/>
                <w:sz w:val="18"/>
                <w:szCs w:val="18"/>
                <w:vertAlign w:val="subscript"/>
              </w:rPr>
              <w:t>对</w:t>
            </w:r>
            <w:r w:rsidRPr="005C5BFE">
              <w:rPr>
                <w:rFonts w:ascii="Times New Roman" w:eastAsiaTheme="minorEastAsia" w:hAnsi="Times New Roman"/>
                <w:color w:val="333333"/>
                <w:sz w:val="18"/>
                <w:szCs w:val="18"/>
              </w:rPr>
              <w:t>-2</w:t>
            </w:r>
            <w:r w:rsidRPr="005C5BFE">
              <w:rPr>
                <w:rFonts w:ascii="Times New Roman" w:eastAsiaTheme="minorEastAsia" w:hAnsi="Times New Roman"/>
                <w:color w:val="333333"/>
                <w:sz w:val="18"/>
                <w:szCs w:val="18"/>
              </w:rPr>
              <w:t>。</w:t>
            </w:r>
          </w:p>
        </w:tc>
      </w:tr>
    </w:tbl>
    <w:p w14:paraId="736A4A7C" w14:textId="77777777" w:rsidR="005C5BFE" w:rsidRPr="005C5BFE" w:rsidRDefault="005C5BFE" w:rsidP="005C5BFE">
      <w:pPr>
        <w:shd w:val="clear" w:color="auto" w:fill="FFFFFF"/>
        <w:spacing w:line="360" w:lineRule="atLeast"/>
        <w:ind w:firstLine="480"/>
        <w:rPr>
          <w:rFonts w:eastAsiaTheme="minorEastAsia"/>
          <w:color w:val="333333"/>
        </w:rPr>
      </w:pPr>
      <w:r w:rsidRPr="005C5BFE">
        <w:rPr>
          <w:rFonts w:eastAsiaTheme="minorEastAsia"/>
          <w:color w:val="333333"/>
        </w:rPr>
        <w:lastRenderedPageBreak/>
        <w:t>当</w:t>
      </w:r>
      <w:r w:rsidRPr="005C5BFE">
        <w:rPr>
          <w:rFonts w:eastAsiaTheme="minorEastAsia"/>
          <w:i/>
          <w:iCs/>
          <w:color w:val="333333"/>
        </w:rPr>
        <w:t>t</w:t>
      </w:r>
      <w:r w:rsidRPr="005C5BFE">
        <w:rPr>
          <w:rFonts w:eastAsiaTheme="minorEastAsia"/>
          <w:color w:val="333333"/>
        </w:rPr>
        <w:t>值不大于限值时，</w:t>
      </w:r>
      <w:bookmarkStart w:id="15" w:name="_Hlk52203890"/>
      <w:r w:rsidRPr="005C5BFE">
        <w:rPr>
          <w:rFonts w:eastAsiaTheme="minorEastAsia"/>
          <w:color w:val="333333"/>
        </w:rPr>
        <w:t>表明两检测结果无显著性差异，测试样品与对照样品</w:t>
      </w:r>
      <w:bookmarkEnd w:id="15"/>
      <w:r w:rsidRPr="005C5BFE">
        <w:rPr>
          <w:rFonts w:eastAsiaTheme="minorEastAsia"/>
          <w:color w:val="333333"/>
        </w:rPr>
        <w:t>抑菌效果没有差异。</w:t>
      </w:r>
    </w:p>
    <w:p w14:paraId="4FB859E0" w14:textId="77777777" w:rsidR="005C5BFE" w:rsidRPr="005C5BFE" w:rsidRDefault="005C5BFE" w:rsidP="005C5BFE">
      <w:pPr>
        <w:shd w:val="clear" w:color="auto" w:fill="FFFFFF"/>
        <w:spacing w:line="360" w:lineRule="atLeast"/>
        <w:ind w:firstLine="480"/>
        <w:rPr>
          <w:rFonts w:eastAsiaTheme="minorEastAsia"/>
          <w:color w:val="333333"/>
        </w:rPr>
      </w:pPr>
      <w:r w:rsidRPr="005C5BFE">
        <w:rPr>
          <w:rFonts w:eastAsiaTheme="minorEastAsia"/>
          <w:color w:val="333333"/>
        </w:rPr>
        <w:t>当</w:t>
      </w:r>
      <w:r w:rsidRPr="005C5BFE">
        <w:rPr>
          <w:rFonts w:eastAsiaTheme="minorEastAsia"/>
          <w:i/>
          <w:iCs/>
          <w:color w:val="333333"/>
        </w:rPr>
        <w:t>t</w:t>
      </w:r>
      <w:r w:rsidRPr="005C5BFE">
        <w:rPr>
          <w:rFonts w:eastAsiaTheme="minorEastAsia"/>
          <w:color w:val="333333"/>
        </w:rPr>
        <w:t>值大于限值时，表明两检测结果有显著性差异，测试样品与对照样品抑菌效果有差异。</w:t>
      </w:r>
    </w:p>
    <w:p w14:paraId="6E5CD6B1" w14:textId="77777777" w:rsidR="005C5BFE" w:rsidRPr="005C5BFE" w:rsidRDefault="005C5BFE" w:rsidP="005C5BFE">
      <w:pPr>
        <w:shd w:val="clear" w:color="auto" w:fill="FFFFFF"/>
        <w:spacing w:line="360" w:lineRule="atLeast"/>
        <w:rPr>
          <w:rFonts w:eastAsiaTheme="minorEastAsia"/>
          <w:color w:val="333333"/>
        </w:rPr>
      </w:pPr>
      <w:r w:rsidRPr="005C5BFE">
        <w:rPr>
          <w:rFonts w:eastAsiaTheme="minorEastAsia"/>
          <w:color w:val="333333"/>
        </w:rPr>
        <w:t xml:space="preserve">A.3 </w:t>
      </w:r>
      <w:r w:rsidRPr="005C5BFE">
        <w:rPr>
          <w:rFonts w:eastAsiaTheme="minorEastAsia"/>
          <w:color w:val="333333"/>
        </w:rPr>
        <w:t>其他</w:t>
      </w:r>
    </w:p>
    <w:p w14:paraId="7AA528DA" w14:textId="77777777" w:rsidR="005C5BFE" w:rsidRPr="005C5BFE" w:rsidRDefault="005C5BFE" w:rsidP="005C5BFE">
      <w:pPr>
        <w:shd w:val="clear" w:color="auto" w:fill="FFFFFF"/>
        <w:spacing w:line="300" w:lineRule="auto"/>
        <w:ind w:firstLineChars="200" w:firstLine="420"/>
        <w:rPr>
          <w:rFonts w:eastAsiaTheme="minorEastAsia"/>
        </w:rPr>
      </w:pPr>
      <w:r w:rsidRPr="005C5BFE">
        <w:rPr>
          <w:rFonts w:eastAsiaTheme="minorEastAsia"/>
          <w:color w:val="333333"/>
        </w:rPr>
        <w:t>统计检验已有成熟的计算软件，可使用各种计算软件，对检测结果进行</w:t>
      </w:r>
      <w:r w:rsidRPr="005C5BFE">
        <w:rPr>
          <w:rFonts w:eastAsiaTheme="minorEastAsia"/>
          <w:i/>
          <w:iCs/>
          <w:color w:val="333333"/>
        </w:rPr>
        <w:t>F</w:t>
      </w:r>
      <w:r w:rsidRPr="005C5BFE">
        <w:rPr>
          <w:rFonts w:eastAsiaTheme="minorEastAsia"/>
          <w:color w:val="333333"/>
        </w:rPr>
        <w:t>检验和</w:t>
      </w:r>
      <w:r w:rsidRPr="005C5BFE">
        <w:rPr>
          <w:rFonts w:eastAsiaTheme="minorEastAsia"/>
          <w:i/>
          <w:iCs/>
          <w:color w:val="333333"/>
        </w:rPr>
        <w:t>t</w:t>
      </w:r>
      <w:r w:rsidRPr="005C5BFE">
        <w:rPr>
          <w:rFonts w:eastAsiaTheme="minorEastAsia"/>
          <w:color w:val="333333"/>
        </w:rPr>
        <w:t>检验，判定结果的有效性</w:t>
      </w:r>
      <w:r w:rsidRPr="005C5BFE">
        <w:rPr>
          <w:rFonts w:eastAsiaTheme="minorEastAsia"/>
          <w:vertAlign w:val="superscript"/>
        </w:rPr>
        <w:t> </w:t>
      </w:r>
      <w:r w:rsidRPr="005C5BFE">
        <w:rPr>
          <w:rFonts w:eastAsiaTheme="minorEastAsia"/>
        </w:rPr>
        <w:t>。</w:t>
      </w:r>
    </w:p>
    <w:bookmarkEnd w:id="13"/>
    <w:p w14:paraId="2D1D2A68" w14:textId="77777777" w:rsidR="005C5BFE" w:rsidRPr="005C5BFE" w:rsidRDefault="005C5BFE" w:rsidP="005C5BFE">
      <w:pPr>
        <w:ind w:firstLine="435"/>
      </w:pPr>
      <w:r w:rsidRPr="005C5BFE">
        <w:rPr>
          <w:noProof/>
          <w:sz w:val="20"/>
          <w:vertAlign w:val="subscript"/>
        </w:rPr>
        <mc:AlternateContent>
          <mc:Choice Requires="wps">
            <w:drawing>
              <wp:anchor distT="0" distB="0" distL="114300" distR="114300" simplePos="0" relativeHeight="251666432" behindDoc="0" locked="0" layoutInCell="1" allowOverlap="1" wp14:anchorId="2D5776A8" wp14:editId="0F6FC913">
                <wp:simplePos x="0" y="0"/>
                <wp:positionH relativeFrom="column">
                  <wp:posOffset>2198370</wp:posOffset>
                </wp:positionH>
                <wp:positionV relativeFrom="paragraph">
                  <wp:posOffset>100330</wp:posOffset>
                </wp:positionV>
                <wp:extent cx="1026160" cy="9525"/>
                <wp:effectExtent l="0" t="0" r="2540" b="9525"/>
                <wp:wrapNone/>
                <wp:docPr id="2"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26160"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7B8677" id="Line 28" o:spid="_x0000_s1026" style="position:absolute;left:0;text-align:lef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1pt,7.9pt" to="253.9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"/>
            </w:pict>
          </mc:Fallback>
        </mc:AlternateContent>
      </w:r>
    </w:p>
    <w:p w14:paraId="52F0B152" w14:textId="77777777" w:rsidR="009D05B6" w:rsidRPr="005C5BFE" w:rsidRDefault="009D05B6">
      <w:pPr>
        <w:ind w:firstLine="435"/>
      </w:pPr>
    </w:p>
    <w:sectPr w:rsidR="009D05B6" w:rsidRPr="005C5BFE" w:rsidSect="009428A0">
      <w:pgSz w:w="11907" w:h="16839"/>
      <w:pgMar w:top="1418" w:right="1134" w:bottom="1134" w:left="1418" w:header="1418" w:footer="851"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DC2085" w14:textId="77777777" w:rsidR="00421078" w:rsidRDefault="00421078">
      <w:r>
        <w:separator/>
      </w:r>
    </w:p>
  </w:endnote>
  <w:endnote w:type="continuationSeparator" w:id="0">
    <w:p w14:paraId="4C1B8680" w14:textId="77777777" w:rsidR="00421078" w:rsidRDefault="00421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E58C5" w14:textId="77777777" w:rsidR="00836AF0" w:rsidRDefault="00836AF0">
    <w:pPr>
      <w:pStyle w:val="aff0"/>
      <w:rPr>
        <w:rStyle w:val="affff3"/>
      </w:rPr>
    </w:pPr>
    <w:r>
      <w:rPr>
        <w:rStyle w:val="affff3"/>
      </w:rPr>
      <w:fldChar w:fldCharType="begin"/>
    </w:r>
    <w:r>
      <w:rPr>
        <w:rStyle w:val="affff3"/>
      </w:rPr>
      <w:instrText xml:space="preserve">PAGE  </w:instrText>
    </w:r>
    <w:r>
      <w:rPr>
        <w:rStyle w:val="affff3"/>
      </w:rPr>
      <w:fldChar w:fldCharType="separate"/>
    </w:r>
    <w:r>
      <w:rPr>
        <w:rStyle w:val="affff3"/>
        <w:noProof/>
      </w:rPr>
      <w:t>2</w:t>
    </w:r>
    <w:r>
      <w:rPr>
        <w:rStyle w:val="affff3"/>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DEB86" w14:textId="77777777" w:rsidR="00836AF0" w:rsidRDefault="00836AF0">
    <w:pPr>
      <w:pStyle w:val="aff1"/>
      <w:rPr>
        <w:rStyle w:val="affff3"/>
      </w:rPr>
    </w:pPr>
    <w:r>
      <w:rPr>
        <w:rStyle w:val="affff3"/>
      </w:rPr>
      <w:fldChar w:fldCharType="begin"/>
    </w:r>
    <w:r>
      <w:rPr>
        <w:rStyle w:val="affff3"/>
      </w:rPr>
      <w:instrText xml:space="preserve">PAGE  </w:instrText>
    </w:r>
    <w:r>
      <w:rPr>
        <w:rStyle w:val="affff3"/>
      </w:rPr>
      <w:fldChar w:fldCharType="separate"/>
    </w:r>
    <w:r>
      <w:rPr>
        <w:rStyle w:val="affff3"/>
        <w:noProof/>
      </w:rPr>
      <w:t>1</w:t>
    </w:r>
    <w:r>
      <w:rPr>
        <w:rStyle w:val="affff3"/>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3FC466" w14:textId="77777777" w:rsidR="00836AF0" w:rsidRDefault="00836AF0">
    <w:pPr>
      <w:pStyle w:val="aff0"/>
      <w:rPr>
        <w:rStyle w:val="affff3"/>
      </w:rPr>
    </w:pPr>
    <w:r>
      <w:rPr>
        <w:rStyle w:val="affff3"/>
      </w:rPr>
      <w:fldChar w:fldCharType="begin"/>
    </w:r>
    <w:r>
      <w:rPr>
        <w:rStyle w:val="affff3"/>
      </w:rPr>
      <w:instrText xml:space="preserve">PAGE  </w:instrText>
    </w:r>
    <w:r>
      <w:rPr>
        <w:rStyle w:val="affff3"/>
      </w:rPr>
      <w:fldChar w:fldCharType="separate"/>
    </w:r>
    <w:r w:rsidR="00B07D99">
      <w:rPr>
        <w:rStyle w:val="affff3"/>
        <w:noProof/>
      </w:rPr>
      <w:t>12</w:t>
    </w:r>
    <w:r>
      <w:rPr>
        <w:rStyle w:val="affff3"/>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A07A8" w14:textId="77777777" w:rsidR="00836AF0" w:rsidRDefault="00836AF0">
    <w:pPr>
      <w:pStyle w:val="aff1"/>
      <w:rPr>
        <w:rStyle w:val="affff3"/>
      </w:rPr>
    </w:pPr>
    <w:r>
      <w:rPr>
        <w:rStyle w:val="affff3"/>
      </w:rPr>
      <w:fldChar w:fldCharType="begin"/>
    </w:r>
    <w:r>
      <w:rPr>
        <w:rStyle w:val="affff3"/>
      </w:rPr>
      <w:instrText xml:space="preserve">PAGE  </w:instrText>
    </w:r>
    <w:r>
      <w:rPr>
        <w:rStyle w:val="affff3"/>
      </w:rPr>
      <w:fldChar w:fldCharType="separate"/>
    </w:r>
    <w:r w:rsidR="00B07D99">
      <w:rPr>
        <w:rStyle w:val="affff3"/>
        <w:noProof/>
      </w:rPr>
      <w:t>13</w:t>
    </w:r>
    <w:r>
      <w:rPr>
        <w:rStyle w:val="afff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2E111B" w14:textId="77777777" w:rsidR="00421078" w:rsidRDefault="00421078">
      <w:r>
        <w:separator/>
      </w:r>
    </w:p>
  </w:footnote>
  <w:footnote w:type="continuationSeparator" w:id="0">
    <w:p w14:paraId="41FD612B" w14:textId="77777777" w:rsidR="00421078" w:rsidRDefault="00421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1292F" w14:textId="77777777" w:rsidR="00836AF0" w:rsidRDefault="00836AF0">
    <w:pPr>
      <w:pStyle w:val="aff3"/>
    </w:pPr>
    <w:r>
      <w:t>QB/T</w:t>
    </w:r>
    <w:r>
      <w:rPr>
        <w:rFonts w:hint="eastAsia"/>
      </w:rPr>
      <w:t xml:space="preserve"> 2738</w:t>
    </w:r>
    <w:r>
      <w:rPr>
        <w:rFonts w:hint="eastAsia"/>
      </w:rPr>
      <w:t>－</w:t>
    </w:r>
    <w:r>
      <w:rPr>
        <w:rFonts w:hint="eastAsia"/>
      </w:rPr>
      <w:t>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9EBDF" w14:textId="77777777" w:rsidR="00836AF0" w:rsidRDefault="00836AF0">
    <w:pPr>
      <w:pStyle w:val="aff2"/>
    </w:pPr>
    <w:r>
      <w:t>QB/T</w:t>
    </w:r>
    <w:r>
      <w:rPr>
        <w:rFonts w:hint="eastAsia"/>
      </w:rPr>
      <w:t xml:space="preserve"> 2738</w:t>
    </w:r>
    <w:r>
      <w:rPr>
        <w:rFonts w:hint="eastAsia"/>
      </w:rPr>
      <w:t>－</w:t>
    </w:r>
    <w:r>
      <w:rPr>
        <w:rFonts w:hint="eastAsia"/>
      </w:rPr>
      <w:t>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15A65E" w14:textId="77777777" w:rsidR="00836AF0" w:rsidRDefault="00836AF0">
    <w:pPr>
      <w:pStyle w:val="aff4"/>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E4DD0"/>
    <w:multiLevelType w:val="hybridMultilevel"/>
    <w:tmpl w:val="16EE29BE"/>
    <w:lvl w:ilvl="0" w:tplc="1EF87C78">
      <w:start w:val="1"/>
      <w:numFmt w:val="lowerLetter"/>
      <w:lvlText w:val="%1)"/>
      <w:lvlJc w:val="left"/>
      <w:pPr>
        <w:tabs>
          <w:tab w:val="num" w:pos="780"/>
        </w:tabs>
        <w:ind w:left="780" w:hanging="360"/>
      </w:pPr>
      <w:rPr>
        <w:rFonts w:hint="eastAsia"/>
      </w:rPr>
    </w:lvl>
    <w:lvl w:ilvl="1" w:tplc="D9900C92">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0380761E"/>
    <w:multiLevelType w:val="hybridMultilevel"/>
    <w:tmpl w:val="717E7972"/>
    <w:lvl w:ilvl="0" w:tplc="F6223058">
      <w:start w:val="1"/>
      <w:numFmt w:val="lowerLetter"/>
      <w:lvlText w:val="%1）"/>
      <w:lvlJc w:val="left"/>
      <w:pPr>
        <w:tabs>
          <w:tab w:val="num" w:pos="846"/>
        </w:tabs>
        <w:ind w:left="846"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0A15CD"/>
    <w:multiLevelType w:val="multilevel"/>
    <w:tmpl w:val="EF3C51FC"/>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pStyle w:val="a"/>
      <w:suff w:val="nothing"/>
      <w:lvlText w:val="%1%2.%3.%4　"/>
      <w:lvlJc w:val="left"/>
      <w:pPr>
        <w:ind w:left="0" w:firstLine="0"/>
      </w:pPr>
      <w:rPr>
        <w:rFonts w:ascii="黑体" w:eastAsia="黑体" w:hAnsi="Times New Roman" w:hint="eastAsia"/>
        <w:b w:val="0"/>
        <w:i w:val="0"/>
        <w:sz w:val="21"/>
      </w:rPr>
    </w:lvl>
    <w:lvl w:ilvl="4">
      <w:start w:val="1"/>
      <w:numFmt w:val="decimal"/>
      <w:pStyle w:val="a0"/>
      <w:suff w:val="nothing"/>
      <w:lvlText w:val="%1%2.%3.%4.%5　"/>
      <w:lvlJc w:val="left"/>
      <w:pPr>
        <w:ind w:left="0" w:firstLine="0"/>
      </w:pPr>
      <w:rPr>
        <w:rFonts w:ascii="黑体" w:eastAsia="黑体" w:hAnsi="Times New Roman" w:hint="eastAsia"/>
        <w:b w:val="0"/>
        <w:i w:val="0"/>
        <w:sz w:val="21"/>
      </w:rPr>
    </w:lvl>
    <w:lvl w:ilvl="5">
      <w:start w:val="1"/>
      <w:numFmt w:val="decimal"/>
      <w:pStyle w:val="a1"/>
      <w:suff w:val="nothing"/>
      <w:lvlText w:val="%1%2.%3.%4.%5.%6　"/>
      <w:lvlJc w:val="left"/>
      <w:pPr>
        <w:ind w:left="0" w:firstLine="0"/>
      </w:pPr>
      <w:rPr>
        <w:rFonts w:ascii="黑体" w:eastAsia="黑体" w:hAnsi="Times New Roman" w:hint="eastAsia"/>
        <w:b w:val="0"/>
        <w:i w:val="0"/>
        <w:sz w:val="21"/>
      </w:rPr>
    </w:lvl>
    <w:lvl w:ilvl="6">
      <w:start w:val="1"/>
      <w:numFmt w:val="decimal"/>
      <w:pStyle w:val="a2"/>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 w15:restartNumberingAfterBreak="0">
    <w:nsid w:val="040E32B9"/>
    <w:multiLevelType w:val="hybridMultilevel"/>
    <w:tmpl w:val="B696073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04B54B9D"/>
    <w:multiLevelType w:val="hybridMultilevel"/>
    <w:tmpl w:val="130AB5E8"/>
    <w:lvl w:ilvl="0" w:tplc="A530C062">
      <w:start w:val="1"/>
      <w:numFmt w:val="decimal"/>
      <w:lvlText w:val="%1）"/>
      <w:lvlJc w:val="left"/>
      <w:pPr>
        <w:tabs>
          <w:tab w:val="num" w:pos="1200"/>
        </w:tabs>
        <w:ind w:left="120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C50356"/>
    <w:multiLevelType w:val="hybridMultilevel"/>
    <w:tmpl w:val="3C48E93C"/>
    <w:lvl w:ilvl="0" w:tplc="F6223058">
      <w:start w:val="1"/>
      <w:numFmt w:val="lowerLetter"/>
      <w:lvlText w:val="%1）"/>
      <w:lvlJc w:val="left"/>
      <w:pPr>
        <w:tabs>
          <w:tab w:val="num" w:pos="840"/>
        </w:tabs>
        <w:ind w:left="84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7F50466"/>
    <w:multiLevelType w:val="hybridMultilevel"/>
    <w:tmpl w:val="16EE29BE"/>
    <w:lvl w:ilvl="0" w:tplc="1EF87C78">
      <w:start w:val="1"/>
      <w:numFmt w:val="lowerLetter"/>
      <w:lvlText w:val="%1)"/>
      <w:lvlJc w:val="left"/>
      <w:pPr>
        <w:tabs>
          <w:tab w:val="num" w:pos="780"/>
        </w:tabs>
        <w:ind w:left="780" w:hanging="360"/>
      </w:pPr>
      <w:rPr>
        <w:rFonts w:hint="eastAsia"/>
      </w:rPr>
    </w:lvl>
    <w:lvl w:ilvl="1" w:tplc="D9900C92">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0A190DE9"/>
    <w:multiLevelType w:val="hybridMultilevel"/>
    <w:tmpl w:val="0DC6E0B4"/>
    <w:lvl w:ilvl="0" w:tplc="A4585CC6">
      <w:start w:val="1"/>
      <w:numFmt w:val="decimal"/>
      <w:lvlText w:val="%1)"/>
      <w:lvlJc w:val="left"/>
      <w:pPr>
        <w:tabs>
          <w:tab w:val="num" w:pos="1129"/>
        </w:tabs>
        <w:ind w:left="1129" w:hanging="420"/>
      </w:pPr>
      <w:rPr>
        <w:rFonts w:hint="eastAsia"/>
      </w:rPr>
    </w:lvl>
    <w:lvl w:ilvl="1" w:tplc="04090019" w:tentative="1">
      <w:start w:val="1"/>
      <w:numFmt w:val="lowerLetter"/>
      <w:lvlText w:val="%2)"/>
      <w:lvlJc w:val="left"/>
      <w:pPr>
        <w:tabs>
          <w:tab w:val="num" w:pos="683"/>
        </w:tabs>
        <w:ind w:left="683" w:hanging="420"/>
      </w:pPr>
    </w:lvl>
    <w:lvl w:ilvl="2" w:tplc="0409001B" w:tentative="1">
      <w:start w:val="1"/>
      <w:numFmt w:val="lowerRoman"/>
      <w:lvlText w:val="%3."/>
      <w:lvlJc w:val="right"/>
      <w:pPr>
        <w:tabs>
          <w:tab w:val="num" w:pos="1103"/>
        </w:tabs>
        <w:ind w:left="1103" w:hanging="420"/>
      </w:pPr>
    </w:lvl>
    <w:lvl w:ilvl="3" w:tplc="0409000F" w:tentative="1">
      <w:start w:val="1"/>
      <w:numFmt w:val="decimal"/>
      <w:lvlText w:val="%4."/>
      <w:lvlJc w:val="left"/>
      <w:pPr>
        <w:tabs>
          <w:tab w:val="num" w:pos="1523"/>
        </w:tabs>
        <w:ind w:left="1523" w:hanging="420"/>
      </w:pPr>
    </w:lvl>
    <w:lvl w:ilvl="4" w:tplc="04090019" w:tentative="1">
      <w:start w:val="1"/>
      <w:numFmt w:val="lowerLetter"/>
      <w:lvlText w:val="%5)"/>
      <w:lvlJc w:val="left"/>
      <w:pPr>
        <w:tabs>
          <w:tab w:val="num" w:pos="1943"/>
        </w:tabs>
        <w:ind w:left="1943" w:hanging="420"/>
      </w:pPr>
    </w:lvl>
    <w:lvl w:ilvl="5" w:tplc="0409001B" w:tentative="1">
      <w:start w:val="1"/>
      <w:numFmt w:val="lowerRoman"/>
      <w:lvlText w:val="%6."/>
      <w:lvlJc w:val="right"/>
      <w:pPr>
        <w:tabs>
          <w:tab w:val="num" w:pos="2363"/>
        </w:tabs>
        <w:ind w:left="2363" w:hanging="420"/>
      </w:pPr>
    </w:lvl>
    <w:lvl w:ilvl="6" w:tplc="0409000F" w:tentative="1">
      <w:start w:val="1"/>
      <w:numFmt w:val="decimal"/>
      <w:lvlText w:val="%7."/>
      <w:lvlJc w:val="left"/>
      <w:pPr>
        <w:tabs>
          <w:tab w:val="num" w:pos="2783"/>
        </w:tabs>
        <w:ind w:left="2783" w:hanging="420"/>
      </w:pPr>
    </w:lvl>
    <w:lvl w:ilvl="7" w:tplc="04090019" w:tentative="1">
      <w:start w:val="1"/>
      <w:numFmt w:val="lowerLetter"/>
      <w:lvlText w:val="%8)"/>
      <w:lvlJc w:val="left"/>
      <w:pPr>
        <w:tabs>
          <w:tab w:val="num" w:pos="3203"/>
        </w:tabs>
        <w:ind w:left="3203" w:hanging="420"/>
      </w:pPr>
    </w:lvl>
    <w:lvl w:ilvl="8" w:tplc="0409001B" w:tentative="1">
      <w:start w:val="1"/>
      <w:numFmt w:val="lowerRoman"/>
      <w:lvlText w:val="%9."/>
      <w:lvlJc w:val="right"/>
      <w:pPr>
        <w:tabs>
          <w:tab w:val="num" w:pos="3623"/>
        </w:tabs>
        <w:ind w:left="3623" w:hanging="420"/>
      </w:pPr>
    </w:lvl>
  </w:abstractNum>
  <w:abstractNum w:abstractNumId="8" w15:restartNumberingAfterBreak="0">
    <w:nsid w:val="0AE367E9"/>
    <w:multiLevelType w:val="hybridMultilevel"/>
    <w:tmpl w:val="EC90F336"/>
    <w:lvl w:ilvl="0" w:tplc="62CC9F74">
      <w:start w:val="1"/>
      <w:numFmt w:val="none"/>
      <w:pStyle w:val="a3"/>
      <w:lvlText w:val="%1示例"/>
      <w:lvlJc w:val="left"/>
      <w:pPr>
        <w:tabs>
          <w:tab w:val="num" w:pos="1120"/>
        </w:tabs>
        <w:ind w:left="0" w:firstLine="400"/>
      </w:pPr>
      <w:rPr>
        <w:rFonts w:ascii="宋体" w:eastAsia="宋体"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0E480B66"/>
    <w:multiLevelType w:val="hybridMultilevel"/>
    <w:tmpl w:val="16EE29BE"/>
    <w:lvl w:ilvl="0" w:tplc="1EF87C78">
      <w:start w:val="1"/>
      <w:numFmt w:val="lowerLetter"/>
      <w:lvlText w:val="%1)"/>
      <w:lvlJc w:val="left"/>
      <w:pPr>
        <w:tabs>
          <w:tab w:val="num" w:pos="780"/>
        </w:tabs>
        <w:ind w:left="780" w:hanging="360"/>
      </w:pPr>
      <w:rPr>
        <w:rFonts w:hint="eastAsia"/>
      </w:rPr>
    </w:lvl>
    <w:lvl w:ilvl="1" w:tplc="D9900C92">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13026F2C"/>
    <w:multiLevelType w:val="hybridMultilevel"/>
    <w:tmpl w:val="7E340184"/>
    <w:lvl w:ilvl="0" w:tplc="8278C878">
      <w:start w:val="1"/>
      <w:numFmt w:val="lowerLetter"/>
      <w:lvlText w:val="%1）"/>
      <w:lvlJc w:val="left"/>
      <w:pPr>
        <w:tabs>
          <w:tab w:val="num" w:pos="780"/>
        </w:tabs>
        <w:ind w:left="78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16130F85"/>
    <w:multiLevelType w:val="hybridMultilevel"/>
    <w:tmpl w:val="3D287090"/>
    <w:lvl w:ilvl="0" w:tplc="DC009B60">
      <w:start w:val="1"/>
      <w:numFmt w:val="decimal"/>
      <w:lvlText w:val="%1)"/>
      <w:lvlJc w:val="left"/>
      <w:pPr>
        <w:ind w:left="126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8B1D47"/>
    <w:multiLevelType w:val="hybridMultilevel"/>
    <w:tmpl w:val="19D2D538"/>
    <w:lvl w:ilvl="0" w:tplc="1EF87C78">
      <w:start w:val="1"/>
      <w:numFmt w:val="lowerLetter"/>
      <w:lvlText w:val="%1)"/>
      <w:lvlJc w:val="left"/>
      <w:pPr>
        <w:tabs>
          <w:tab w:val="num" w:pos="780"/>
        </w:tabs>
        <w:ind w:left="780" w:hanging="360"/>
      </w:pPr>
      <w:rPr>
        <w:rFonts w:hint="eastAsia"/>
      </w:rPr>
    </w:lvl>
    <w:lvl w:ilvl="1" w:tplc="D9900C92">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26EF4C6F"/>
    <w:multiLevelType w:val="hybridMultilevel"/>
    <w:tmpl w:val="D030552C"/>
    <w:lvl w:ilvl="0" w:tplc="F8CA088C">
      <w:start w:val="1"/>
      <w:numFmt w:val="lowerLetter"/>
      <w:lvlText w:val="%1）"/>
      <w:lvlJc w:val="left"/>
      <w:pPr>
        <w:tabs>
          <w:tab w:val="num" w:pos="644"/>
        </w:tabs>
        <w:ind w:left="644" w:hanging="360"/>
      </w:pPr>
      <w:rPr>
        <w:rFonts w:hint="eastAsia"/>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2A9F583C"/>
    <w:multiLevelType w:val="hybridMultilevel"/>
    <w:tmpl w:val="0DC6E0B4"/>
    <w:lvl w:ilvl="0" w:tplc="A4585CC6">
      <w:start w:val="1"/>
      <w:numFmt w:val="decimal"/>
      <w:lvlText w:val="%1)"/>
      <w:lvlJc w:val="left"/>
      <w:pPr>
        <w:tabs>
          <w:tab w:val="num" w:pos="1129"/>
        </w:tabs>
        <w:ind w:left="1129" w:hanging="420"/>
      </w:pPr>
      <w:rPr>
        <w:rFonts w:hint="eastAsia"/>
      </w:rPr>
    </w:lvl>
    <w:lvl w:ilvl="1" w:tplc="04090019" w:tentative="1">
      <w:start w:val="1"/>
      <w:numFmt w:val="lowerLetter"/>
      <w:lvlText w:val="%2)"/>
      <w:lvlJc w:val="left"/>
      <w:pPr>
        <w:tabs>
          <w:tab w:val="num" w:pos="683"/>
        </w:tabs>
        <w:ind w:left="683" w:hanging="420"/>
      </w:pPr>
    </w:lvl>
    <w:lvl w:ilvl="2" w:tplc="0409001B" w:tentative="1">
      <w:start w:val="1"/>
      <w:numFmt w:val="lowerRoman"/>
      <w:lvlText w:val="%3."/>
      <w:lvlJc w:val="right"/>
      <w:pPr>
        <w:tabs>
          <w:tab w:val="num" w:pos="1103"/>
        </w:tabs>
        <w:ind w:left="1103" w:hanging="420"/>
      </w:pPr>
    </w:lvl>
    <w:lvl w:ilvl="3" w:tplc="0409000F" w:tentative="1">
      <w:start w:val="1"/>
      <w:numFmt w:val="decimal"/>
      <w:lvlText w:val="%4."/>
      <w:lvlJc w:val="left"/>
      <w:pPr>
        <w:tabs>
          <w:tab w:val="num" w:pos="1523"/>
        </w:tabs>
        <w:ind w:left="1523" w:hanging="420"/>
      </w:pPr>
    </w:lvl>
    <w:lvl w:ilvl="4" w:tplc="04090019" w:tentative="1">
      <w:start w:val="1"/>
      <w:numFmt w:val="lowerLetter"/>
      <w:lvlText w:val="%5)"/>
      <w:lvlJc w:val="left"/>
      <w:pPr>
        <w:tabs>
          <w:tab w:val="num" w:pos="1943"/>
        </w:tabs>
        <w:ind w:left="1943" w:hanging="420"/>
      </w:pPr>
    </w:lvl>
    <w:lvl w:ilvl="5" w:tplc="0409001B" w:tentative="1">
      <w:start w:val="1"/>
      <w:numFmt w:val="lowerRoman"/>
      <w:lvlText w:val="%6."/>
      <w:lvlJc w:val="right"/>
      <w:pPr>
        <w:tabs>
          <w:tab w:val="num" w:pos="2363"/>
        </w:tabs>
        <w:ind w:left="2363" w:hanging="420"/>
      </w:pPr>
    </w:lvl>
    <w:lvl w:ilvl="6" w:tplc="0409000F" w:tentative="1">
      <w:start w:val="1"/>
      <w:numFmt w:val="decimal"/>
      <w:lvlText w:val="%7."/>
      <w:lvlJc w:val="left"/>
      <w:pPr>
        <w:tabs>
          <w:tab w:val="num" w:pos="2783"/>
        </w:tabs>
        <w:ind w:left="2783" w:hanging="420"/>
      </w:pPr>
    </w:lvl>
    <w:lvl w:ilvl="7" w:tplc="04090019" w:tentative="1">
      <w:start w:val="1"/>
      <w:numFmt w:val="lowerLetter"/>
      <w:lvlText w:val="%8)"/>
      <w:lvlJc w:val="left"/>
      <w:pPr>
        <w:tabs>
          <w:tab w:val="num" w:pos="3203"/>
        </w:tabs>
        <w:ind w:left="3203" w:hanging="420"/>
      </w:pPr>
    </w:lvl>
    <w:lvl w:ilvl="8" w:tplc="0409001B" w:tentative="1">
      <w:start w:val="1"/>
      <w:numFmt w:val="lowerRoman"/>
      <w:lvlText w:val="%9."/>
      <w:lvlJc w:val="right"/>
      <w:pPr>
        <w:tabs>
          <w:tab w:val="num" w:pos="3623"/>
        </w:tabs>
        <w:ind w:left="3623" w:hanging="420"/>
      </w:pPr>
    </w:lvl>
  </w:abstractNum>
  <w:abstractNum w:abstractNumId="15" w15:restartNumberingAfterBreak="0">
    <w:nsid w:val="2DD469C1"/>
    <w:multiLevelType w:val="hybridMultilevel"/>
    <w:tmpl w:val="0DC6E0B4"/>
    <w:lvl w:ilvl="0" w:tplc="A4585CC6">
      <w:start w:val="1"/>
      <w:numFmt w:val="decimal"/>
      <w:lvlText w:val="%1)"/>
      <w:lvlJc w:val="left"/>
      <w:pPr>
        <w:tabs>
          <w:tab w:val="num" w:pos="1129"/>
        </w:tabs>
        <w:ind w:left="1129" w:hanging="420"/>
      </w:pPr>
      <w:rPr>
        <w:rFonts w:hint="eastAsia"/>
      </w:rPr>
    </w:lvl>
    <w:lvl w:ilvl="1" w:tplc="04090019" w:tentative="1">
      <w:start w:val="1"/>
      <w:numFmt w:val="lowerLetter"/>
      <w:lvlText w:val="%2)"/>
      <w:lvlJc w:val="left"/>
      <w:pPr>
        <w:tabs>
          <w:tab w:val="num" w:pos="683"/>
        </w:tabs>
        <w:ind w:left="683" w:hanging="420"/>
      </w:pPr>
    </w:lvl>
    <w:lvl w:ilvl="2" w:tplc="0409001B" w:tentative="1">
      <w:start w:val="1"/>
      <w:numFmt w:val="lowerRoman"/>
      <w:lvlText w:val="%3."/>
      <w:lvlJc w:val="right"/>
      <w:pPr>
        <w:tabs>
          <w:tab w:val="num" w:pos="1103"/>
        </w:tabs>
        <w:ind w:left="1103" w:hanging="420"/>
      </w:pPr>
    </w:lvl>
    <w:lvl w:ilvl="3" w:tplc="0409000F" w:tentative="1">
      <w:start w:val="1"/>
      <w:numFmt w:val="decimal"/>
      <w:lvlText w:val="%4."/>
      <w:lvlJc w:val="left"/>
      <w:pPr>
        <w:tabs>
          <w:tab w:val="num" w:pos="1523"/>
        </w:tabs>
        <w:ind w:left="1523" w:hanging="420"/>
      </w:pPr>
    </w:lvl>
    <w:lvl w:ilvl="4" w:tplc="04090019" w:tentative="1">
      <w:start w:val="1"/>
      <w:numFmt w:val="lowerLetter"/>
      <w:lvlText w:val="%5)"/>
      <w:lvlJc w:val="left"/>
      <w:pPr>
        <w:tabs>
          <w:tab w:val="num" w:pos="1943"/>
        </w:tabs>
        <w:ind w:left="1943" w:hanging="420"/>
      </w:pPr>
    </w:lvl>
    <w:lvl w:ilvl="5" w:tplc="0409001B" w:tentative="1">
      <w:start w:val="1"/>
      <w:numFmt w:val="lowerRoman"/>
      <w:lvlText w:val="%6."/>
      <w:lvlJc w:val="right"/>
      <w:pPr>
        <w:tabs>
          <w:tab w:val="num" w:pos="2363"/>
        </w:tabs>
        <w:ind w:left="2363" w:hanging="420"/>
      </w:pPr>
    </w:lvl>
    <w:lvl w:ilvl="6" w:tplc="0409000F" w:tentative="1">
      <w:start w:val="1"/>
      <w:numFmt w:val="decimal"/>
      <w:lvlText w:val="%7."/>
      <w:lvlJc w:val="left"/>
      <w:pPr>
        <w:tabs>
          <w:tab w:val="num" w:pos="2783"/>
        </w:tabs>
        <w:ind w:left="2783" w:hanging="420"/>
      </w:pPr>
    </w:lvl>
    <w:lvl w:ilvl="7" w:tplc="04090019" w:tentative="1">
      <w:start w:val="1"/>
      <w:numFmt w:val="lowerLetter"/>
      <w:lvlText w:val="%8)"/>
      <w:lvlJc w:val="left"/>
      <w:pPr>
        <w:tabs>
          <w:tab w:val="num" w:pos="3203"/>
        </w:tabs>
        <w:ind w:left="3203" w:hanging="420"/>
      </w:pPr>
    </w:lvl>
    <w:lvl w:ilvl="8" w:tplc="0409001B" w:tentative="1">
      <w:start w:val="1"/>
      <w:numFmt w:val="lowerRoman"/>
      <w:lvlText w:val="%9."/>
      <w:lvlJc w:val="right"/>
      <w:pPr>
        <w:tabs>
          <w:tab w:val="num" w:pos="3623"/>
        </w:tabs>
        <w:ind w:left="3623" w:hanging="420"/>
      </w:pPr>
    </w:lvl>
  </w:abstractNum>
  <w:abstractNum w:abstractNumId="16" w15:restartNumberingAfterBreak="0">
    <w:nsid w:val="2EED6DD5"/>
    <w:multiLevelType w:val="hybridMultilevel"/>
    <w:tmpl w:val="A4ACE782"/>
    <w:lvl w:ilvl="0" w:tplc="183ADA1E">
      <w:start w:val="1"/>
      <w:numFmt w:val="decimal"/>
      <w:lvlText w:val="%1）"/>
      <w:lvlJc w:val="left"/>
      <w:pPr>
        <w:tabs>
          <w:tab w:val="num" w:pos="1200"/>
        </w:tabs>
        <w:ind w:left="120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4C632D"/>
    <w:multiLevelType w:val="hybridMultilevel"/>
    <w:tmpl w:val="EA2AFDC2"/>
    <w:lvl w:ilvl="0" w:tplc="333024B0">
      <w:start w:val="1"/>
      <w:numFmt w:val="lowerLetter"/>
      <w:lvlText w:val="%1）"/>
      <w:lvlJc w:val="left"/>
      <w:pPr>
        <w:tabs>
          <w:tab w:val="num" w:pos="780"/>
        </w:tabs>
        <w:ind w:left="780" w:hanging="36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35E71F8F"/>
    <w:multiLevelType w:val="hybridMultilevel"/>
    <w:tmpl w:val="E26ABD84"/>
    <w:lvl w:ilvl="0" w:tplc="61BE1EA4">
      <w:start w:val="1"/>
      <w:numFmt w:val="lowerLetter"/>
      <w:lvlText w:val="%1)"/>
      <w:lvlJc w:val="left"/>
      <w:pPr>
        <w:tabs>
          <w:tab w:val="num" w:pos="780"/>
        </w:tabs>
        <w:ind w:left="780" w:hanging="360"/>
      </w:pPr>
      <w:rPr>
        <w:rFonts w:ascii="Times New Roman" w:hAnsi="Times New Roman" w:cs="Times New Roman" w:hint="default"/>
      </w:rPr>
    </w:lvl>
    <w:lvl w:ilvl="1" w:tplc="D9900C92">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36F62980"/>
    <w:multiLevelType w:val="hybridMultilevel"/>
    <w:tmpl w:val="B696073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380A0CFA"/>
    <w:multiLevelType w:val="hybridMultilevel"/>
    <w:tmpl w:val="06040722"/>
    <w:lvl w:ilvl="0" w:tplc="333024B0">
      <w:start w:val="1"/>
      <w:numFmt w:val="lowerLetter"/>
      <w:lvlText w:val="%1）"/>
      <w:lvlJc w:val="left"/>
      <w:pPr>
        <w:tabs>
          <w:tab w:val="num" w:pos="780"/>
        </w:tabs>
        <w:ind w:left="780" w:hanging="360"/>
      </w:pPr>
      <w:rPr>
        <w:rFonts w:hint="eastAsia"/>
      </w:rPr>
    </w:lvl>
    <w:lvl w:ilvl="1" w:tplc="EA6A6A16">
      <w:start w:val="4"/>
      <w:numFmt w:val="decimal"/>
      <w:lvlText w:val="（%2）"/>
      <w:lvlJc w:val="left"/>
      <w:pPr>
        <w:ind w:left="1571"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3DF17FF4"/>
    <w:multiLevelType w:val="hybridMultilevel"/>
    <w:tmpl w:val="16EE29BE"/>
    <w:lvl w:ilvl="0" w:tplc="1EF87C78">
      <w:start w:val="1"/>
      <w:numFmt w:val="lowerLetter"/>
      <w:lvlText w:val="%1)"/>
      <w:lvlJc w:val="left"/>
      <w:pPr>
        <w:tabs>
          <w:tab w:val="num" w:pos="780"/>
        </w:tabs>
        <w:ind w:left="780" w:hanging="360"/>
      </w:pPr>
      <w:rPr>
        <w:rFonts w:hint="eastAsia"/>
      </w:rPr>
    </w:lvl>
    <w:lvl w:ilvl="1" w:tplc="D9900C92">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3F5C7806"/>
    <w:multiLevelType w:val="hybridMultilevel"/>
    <w:tmpl w:val="19D2D538"/>
    <w:lvl w:ilvl="0" w:tplc="1EF87C78">
      <w:start w:val="1"/>
      <w:numFmt w:val="lowerLetter"/>
      <w:lvlText w:val="%1)"/>
      <w:lvlJc w:val="left"/>
      <w:pPr>
        <w:tabs>
          <w:tab w:val="num" w:pos="780"/>
        </w:tabs>
        <w:ind w:left="780" w:hanging="360"/>
      </w:pPr>
      <w:rPr>
        <w:rFonts w:hint="eastAsia"/>
      </w:rPr>
    </w:lvl>
    <w:lvl w:ilvl="1" w:tplc="D9900C92">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07E65F9"/>
    <w:multiLevelType w:val="hybridMultilevel"/>
    <w:tmpl w:val="1264E724"/>
    <w:lvl w:ilvl="0" w:tplc="D9122D9C">
      <w:start w:val="1"/>
      <w:numFmt w:val="none"/>
      <w:pStyle w:val="a4"/>
      <w:lvlText w:val="%1·　"/>
      <w:lvlJc w:val="left"/>
      <w:pPr>
        <w:tabs>
          <w:tab w:val="num" w:pos="1140"/>
        </w:tabs>
        <w:ind w:left="737" w:hanging="317"/>
      </w:pPr>
      <w:rPr>
        <w:rFonts w:ascii="宋体" w:eastAsia="宋体" w:hAnsi="Times New Roman" w:hint="eastAsia"/>
        <w:b w:val="0"/>
        <w:i w:val="0"/>
        <w:sz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96E4D7B"/>
    <w:multiLevelType w:val="hybridMultilevel"/>
    <w:tmpl w:val="22625AB0"/>
    <w:lvl w:ilvl="0" w:tplc="23C0052E">
      <w:start w:val="1"/>
      <w:numFmt w:val="none"/>
      <w:pStyle w:val="a5"/>
      <w:lvlText w:val="%1注"/>
      <w:lvlJc w:val="left"/>
      <w:pPr>
        <w:tabs>
          <w:tab w:val="num" w:pos="900"/>
        </w:tabs>
        <w:ind w:left="900" w:hanging="500"/>
      </w:pPr>
      <w:rPr>
        <w:rFonts w:ascii="宋体" w:eastAsia="宋体" w:hAnsi="Times New Roman"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F18165C"/>
    <w:multiLevelType w:val="hybridMultilevel"/>
    <w:tmpl w:val="E26ABD84"/>
    <w:lvl w:ilvl="0" w:tplc="61BE1EA4">
      <w:start w:val="1"/>
      <w:numFmt w:val="lowerLetter"/>
      <w:lvlText w:val="%1)"/>
      <w:lvlJc w:val="left"/>
      <w:pPr>
        <w:tabs>
          <w:tab w:val="num" w:pos="780"/>
        </w:tabs>
        <w:ind w:left="780" w:hanging="360"/>
      </w:pPr>
      <w:rPr>
        <w:rFonts w:ascii="Times New Roman" w:hAnsi="Times New Roman" w:cs="Times New Roman" w:hint="default"/>
      </w:rPr>
    </w:lvl>
    <w:lvl w:ilvl="1" w:tplc="D9900C92">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FB93A48"/>
    <w:multiLevelType w:val="hybridMultilevel"/>
    <w:tmpl w:val="560C6D02"/>
    <w:lvl w:ilvl="0" w:tplc="8278C878">
      <w:start w:val="1"/>
      <w:numFmt w:val="lowerLetter"/>
      <w:lvlText w:val="%1）"/>
      <w:lvlJc w:val="left"/>
      <w:pPr>
        <w:tabs>
          <w:tab w:val="num" w:pos="780"/>
        </w:tabs>
        <w:ind w:left="78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547001A8"/>
    <w:multiLevelType w:val="hybridMultilevel"/>
    <w:tmpl w:val="16EE29BE"/>
    <w:lvl w:ilvl="0" w:tplc="1EF87C78">
      <w:start w:val="1"/>
      <w:numFmt w:val="lowerLetter"/>
      <w:lvlText w:val="%1)"/>
      <w:lvlJc w:val="left"/>
      <w:pPr>
        <w:tabs>
          <w:tab w:val="num" w:pos="780"/>
        </w:tabs>
        <w:ind w:left="780" w:hanging="360"/>
      </w:pPr>
      <w:rPr>
        <w:rFonts w:hint="eastAsia"/>
      </w:rPr>
    </w:lvl>
    <w:lvl w:ilvl="1" w:tplc="D9900C92">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557C2AF5"/>
    <w:multiLevelType w:val="multilevel"/>
    <w:tmpl w:val="AF304FAA"/>
    <w:lvl w:ilvl="0">
      <w:start w:val="1"/>
      <w:numFmt w:val="decimal"/>
      <w:pStyle w:val="a6"/>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56183010"/>
    <w:multiLevelType w:val="hybridMultilevel"/>
    <w:tmpl w:val="3EF6E6AA"/>
    <w:lvl w:ilvl="0" w:tplc="18A60778">
      <w:start w:val="1"/>
      <w:numFmt w:val="lowerLetter"/>
      <w:lvlText w:val="%1.)"/>
      <w:lvlJc w:val="left"/>
      <w:pPr>
        <w:tabs>
          <w:tab w:val="num" w:pos="795"/>
        </w:tabs>
        <w:ind w:left="795" w:hanging="375"/>
      </w:pPr>
      <w:rPr>
        <w:rFonts w:hint="eastAsia"/>
      </w:rPr>
    </w:lvl>
    <w:lvl w:ilvl="1" w:tplc="F6223058">
      <w:start w:val="1"/>
      <w:numFmt w:val="lowerLetter"/>
      <w:lvlText w:val="%2）"/>
      <w:lvlJc w:val="left"/>
      <w:pPr>
        <w:tabs>
          <w:tab w:val="num" w:pos="846"/>
        </w:tabs>
        <w:ind w:left="846" w:hanging="420"/>
      </w:pPr>
      <w:rPr>
        <w:rFonts w:hint="eastAsia"/>
      </w:rPr>
    </w:lvl>
    <w:lvl w:ilvl="2" w:tplc="A530C062">
      <w:start w:val="1"/>
      <w:numFmt w:val="decimal"/>
      <w:lvlText w:val="%3）"/>
      <w:lvlJc w:val="left"/>
      <w:pPr>
        <w:tabs>
          <w:tab w:val="num" w:pos="1200"/>
        </w:tabs>
        <w:ind w:left="1200" w:hanging="360"/>
      </w:pPr>
      <w:rPr>
        <w:rFonts w:ascii="Times New Roman" w:hAnsi="Times New Roman" w:cs="Times New Roman"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61BC3DCF"/>
    <w:multiLevelType w:val="hybridMultilevel"/>
    <w:tmpl w:val="0DC6E0B4"/>
    <w:lvl w:ilvl="0" w:tplc="A4585CC6">
      <w:start w:val="1"/>
      <w:numFmt w:val="decimal"/>
      <w:lvlText w:val="%1)"/>
      <w:lvlJc w:val="left"/>
      <w:pPr>
        <w:tabs>
          <w:tab w:val="num" w:pos="1129"/>
        </w:tabs>
        <w:ind w:left="1129" w:hanging="420"/>
      </w:pPr>
      <w:rPr>
        <w:rFonts w:hint="eastAsia"/>
      </w:rPr>
    </w:lvl>
    <w:lvl w:ilvl="1" w:tplc="04090019" w:tentative="1">
      <w:start w:val="1"/>
      <w:numFmt w:val="lowerLetter"/>
      <w:lvlText w:val="%2)"/>
      <w:lvlJc w:val="left"/>
      <w:pPr>
        <w:tabs>
          <w:tab w:val="num" w:pos="683"/>
        </w:tabs>
        <w:ind w:left="683" w:hanging="420"/>
      </w:pPr>
    </w:lvl>
    <w:lvl w:ilvl="2" w:tplc="0409001B" w:tentative="1">
      <w:start w:val="1"/>
      <w:numFmt w:val="lowerRoman"/>
      <w:lvlText w:val="%3."/>
      <w:lvlJc w:val="right"/>
      <w:pPr>
        <w:tabs>
          <w:tab w:val="num" w:pos="1103"/>
        </w:tabs>
        <w:ind w:left="1103" w:hanging="420"/>
      </w:pPr>
    </w:lvl>
    <w:lvl w:ilvl="3" w:tplc="0409000F" w:tentative="1">
      <w:start w:val="1"/>
      <w:numFmt w:val="decimal"/>
      <w:lvlText w:val="%4."/>
      <w:lvlJc w:val="left"/>
      <w:pPr>
        <w:tabs>
          <w:tab w:val="num" w:pos="1523"/>
        </w:tabs>
        <w:ind w:left="1523" w:hanging="420"/>
      </w:pPr>
    </w:lvl>
    <w:lvl w:ilvl="4" w:tplc="04090019" w:tentative="1">
      <w:start w:val="1"/>
      <w:numFmt w:val="lowerLetter"/>
      <w:lvlText w:val="%5)"/>
      <w:lvlJc w:val="left"/>
      <w:pPr>
        <w:tabs>
          <w:tab w:val="num" w:pos="1943"/>
        </w:tabs>
        <w:ind w:left="1943" w:hanging="420"/>
      </w:pPr>
    </w:lvl>
    <w:lvl w:ilvl="5" w:tplc="0409001B" w:tentative="1">
      <w:start w:val="1"/>
      <w:numFmt w:val="lowerRoman"/>
      <w:lvlText w:val="%6."/>
      <w:lvlJc w:val="right"/>
      <w:pPr>
        <w:tabs>
          <w:tab w:val="num" w:pos="2363"/>
        </w:tabs>
        <w:ind w:left="2363" w:hanging="420"/>
      </w:pPr>
    </w:lvl>
    <w:lvl w:ilvl="6" w:tplc="0409000F" w:tentative="1">
      <w:start w:val="1"/>
      <w:numFmt w:val="decimal"/>
      <w:lvlText w:val="%7."/>
      <w:lvlJc w:val="left"/>
      <w:pPr>
        <w:tabs>
          <w:tab w:val="num" w:pos="2783"/>
        </w:tabs>
        <w:ind w:left="2783" w:hanging="420"/>
      </w:pPr>
    </w:lvl>
    <w:lvl w:ilvl="7" w:tplc="04090019" w:tentative="1">
      <w:start w:val="1"/>
      <w:numFmt w:val="lowerLetter"/>
      <w:lvlText w:val="%8)"/>
      <w:lvlJc w:val="left"/>
      <w:pPr>
        <w:tabs>
          <w:tab w:val="num" w:pos="3203"/>
        </w:tabs>
        <w:ind w:left="3203" w:hanging="420"/>
      </w:pPr>
    </w:lvl>
    <w:lvl w:ilvl="8" w:tplc="0409001B" w:tentative="1">
      <w:start w:val="1"/>
      <w:numFmt w:val="lowerRoman"/>
      <w:lvlText w:val="%9."/>
      <w:lvlJc w:val="right"/>
      <w:pPr>
        <w:tabs>
          <w:tab w:val="num" w:pos="3623"/>
        </w:tabs>
        <w:ind w:left="3623" w:hanging="420"/>
      </w:pPr>
    </w:lvl>
  </w:abstractNum>
  <w:abstractNum w:abstractNumId="31" w15:restartNumberingAfterBreak="0">
    <w:nsid w:val="622D21E3"/>
    <w:multiLevelType w:val="hybridMultilevel"/>
    <w:tmpl w:val="592208C0"/>
    <w:lvl w:ilvl="0" w:tplc="A378BD90">
      <w:start w:val="3"/>
      <w:numFmt w:val="lowerLetter"/>
      <w:lvlText w:val="%1）"/>
      <w:lvlJc w:val="left"/>
      <w:pPr>
        <w:tabs>
          <w:tab w:val="num" w:pos="780"/>
        </w:tabs>
        <w:ind w:left="780" w:hanging="360"/>
      </w:pPr>
      <w:rPr>
        <w:rFonts w:hint="eastAsia"/>
      </w:rPr>
    </w:lvl>
    <w:lvl w:ilvl="1" w:tplc="04090019" w:tentative="1">
      <w:start w:val="1"/>
      <w:numFmt w:val="lowerLetter"/>
      <w:lvlText w:val="%2)"/>
      <w:lvlJc w:val="left"/>
      <w:pPr>
        <w:ind w:left="840" w:hanging="420"/>
      </w:pPr>
    </w:lvl>
    <w:lvl w:ilvl="2" w:tplc="04090011">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2B61AD5"/>
    <w:multiLevelType w:val="hybridMultilevel"/>
    <w:tmpl w:val="22E63E2E"/>
    <w:lvl w:ilvl="0" w:tplc="EEBEB5FE">
      <w:start w:val="1"/>
      <w:numFmt w:val="decimal"/>
      <w:lvlText w:val="%1）"/>
      <w:lvlJc w:val="left"/>
      <w:pPr>
        <w:tabs>
          <w:tab w:val="num" w:pos="1140"/>
        </w:tabs>
        <w:ind w:left="1140" w:hanging="360"/>
      </w:pPr>
      <w:rPr>
        <w:rFonts w:ascii="Times New Roman" w:eastAsia="宋体"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46260FA"/>
    <w:multiLevelType w:val="multilevel"/>
    <w:tmpl w:val="67B88570"/>
    <w:lvl w:ilvl="0">
      <w:start w:val="1"/>
      <w:numFmt w:val="decimal"/>
      <w:pStyle w:val="a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4" w15:restartNumberingAfterBreak="0">
    <w:nsid w:val="65084374"/>
    <w:multiLevelType w:val="hybridMultilevel"/>
    <w:tmpl w:val="22E63E2E"/>
    <w:lvl w:ilvl="0" w:tplc="EEBEB5FE">
      <w:start w:val="1"/>
      <w:numFmt w:val="decimal"/>
      <w:lvlText w:val="%1）"/>
      <w:lvlJc w:val="left"/>
      <w:pPr>
        <w:tabs>
          <w:tab w:val="num" w:pos="1140"/>
        </w:tabs>
        <w:ind w:left="1140" w:hanging="360"/>
      </w:pPr>
      <w:rPr>
        <w:rFonts w:ascii="Times New Roman" w:eastAsia="宋体"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57D3FBC"/>
    <w:multiLevelType w:val="multilevel"/>
    <w:tmpl w:val="3A5085DA"/>
    <w:lvl w:ilvl="0">
      <w:start w:val="1"/>
      <w:numFmt w:val="upperLetter"/>
      <w:pStyle w:val="a8"/>
      <w:suff w:val="nothing"/>
      <w:lvlText w:val="附　录　%1"/>
      <w:lvlJc w:val="left"/>
      <w:pPr>
        <w:ind w:left="0" w:firstLine="0"/>
      </w:pPr>
      <w:rPr>
        <w:rFonts w:ascii="黑体" w:eastAsia="黑体" w:hAnsi="Times New Roman" w:hint="eastAsia"/>
        <w:b w:val="0"/>
        <w:i w:val="0"/>
        <w:sz w:val="21"/>
      </w:rPr>
    </w:lvl>
    <w:lvl w:ilvl="1">
      <w:start w:val="1"/>
      <w:numFmt w:val="decimal"/>
      <w:pStyle w:val="a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a"/>
      <w:suff w:val="nothing"/>
      <w:lvlText w:val="%1.%2.%3　"/>
      <w:lvlJc w:val="left"/>
      <w:pPr>
        <w:ind w:left="0" w:firstLine="0"/>
      </w:pPr>
      <w:rPr>
        <w:rFonts w:ascii="黑体" w:eastAsia="黑体" w:hAnsi="Times New Roman" w:hint="eastAsia"/>
        <w:b w:val="0"/>
        <w:i w:val="0"/>
        <w:sz w:val="21"/>
      </w:rPr>
    </w:lvl>
    <w:lvl w:ilvl="3">
      <w:start w:val="1"/>
      <w:numFmt w:val="decimal"/>
      <w:pStyle w:val="ab"/>
      <w:suff w:val="nothing"/>
      <w:lvlText w:val="%1.%2.%3.%4　"/>
      <w:lvlJc w:val="left"/>
      <w:pPr>
        <w:ind w:left="0" w:firstLine="0"/>
      </w:pPr>
      <w:rPr>
        <w:rFonts w:ascii="黑体" w:eastAsia="黑体" w:hAnsi="Times New Roman" w:hint="eastAsia"/>
        <w:b w:val="0"/>
        <w:i w:val="0"/>
        <w:sz w:val="21"/>
      </w:rPr>
    </w:lvl>
    <w:lvl w:ilvl="4">
      <w:start w:val="1"/>
      <w:numFmt w:val="decimal"/>
      <w:pStyle w:val="ac"/>
      <w:suff w:val="nothing"/>
      <w:lvlText w:val="%1.%2.%3.%4.%5　"/>
      <w:lvlJc w:val="left"/>
      <w:pPr>
        <w:ind w:left="0" w:firstLine="0"/>
      </w:pPr>
      <w:rPr>
        <w:rFonts w:ascii="黑体" w:eastAsia="黑体" w:hAnsi="Times New Roman" w:hint="eastAsia"/>
        <w:b w:val="0"/>
        <w:i w:val="0"/>
        <w:sz w:val="21"/>
      </w:rPr>
    </w:lvl>
    <w:lvl w:ilvl="5">
      <w:start w:val="1"/>
      <w:numFmt w:val="decimal"/>
      <w:pStyle w:val="ad"/>
      <w:suff w:val="nothing"/>
      <w:lvlText w:val="%1.%2.%3.%4.%5.%6　"/>
      <w:lvlJc w:val="left"/>
      <w:pPr>
        <w:ind w:left="0" w:firstLine="0"/>
      </w:pPr>
      <w:rPr>
        <w:rFonts w:ascii="黑体" w:eastAsia="黑体" w:hAnsi="Times New Roman" w:hint="eastAsia"/>
        <w:b w:val="0"/>
        <w:i w:val="0"/>
        <w:sz w:val="21"/>
      </w:rPr>
    </w:lvl>
    <w:lvl w:ilvl="6">
      <w:start w:val="1"/>
      <w:numFmt w:val="decimal"/>
      <w:pStyle w:val="a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6" w15:restartNumberingAfterBreak="0">
    <w:nsid w:val="66063C5F"/>
    <w:multiLevelType w:val="hybridMultilevel"/>
    <w:tmpl w:val="3C48E93C"/>
    <w:lvl w:ilvl="0" w:tplc="F6223058">
      <w:start w:val="1"/>
      <w:numFmt w:val="lowerLetter"/>
      <w:lvlText w:val="%1）"/>
      <w:lvlJc w:val="left"/>
      <w:pPr>
        <w:tabs>
          <w:tab w:val="num" w:pos="846"/>
        </w:tabs>
        <w:ind w:left="846"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15:restartNumberingAfterBreak="0">
    <w:nsid w:val="69164EDB"/>
    <w:multiLevelType w:val="hybridMultilevel"/>
    <w:tmpl w:val="0DC6E0B4"/>
    <w:lvl w:ilvl="0" w:tplc="A4585CC6">
      <w:start w:val="1"/>
      <w:numFmt w:val="decimal"/>
      <w:lvlText w:val="%1)"/>
      <w:lvlJc w:val="left"/>
      <w:pPr>
        <w:tabs>
          <w:tab w:val="num" w:pos="1129"/>
        </w:tabs>
        <w:ind w:left="1129" w:hanging="420"/>
      </w:pPr>
      <w:rPr>
        <w:rFonts w:hint="eastAsia"/>
      </w:rPr>
    </w:lvl>
    <w:lvl w:ilvl="1" w:tplc="04090019" w:tentative="1">
      <w:start w:val="1"/>
      <w:numFmt w:val="lowerLetter"/>
      <w:lvlText w:val="%2)"/>
      <w:lvlJc w:val="left"/>
      <w:pPr>
        <w:tabs>
          <w:tab w:val="num" w:pos="683"/>
        </w:tabs>
        <w:ind w:left="683" w:hanging="420"/>
      </w:pPr>
    </w:lvl>
    <w:lvl w:ilvl="2" w:tplc="0409001B" w:tentative="1">
      <w:start w:val="1"/>
      <w:numFmt w:val="lowerRoman"/>
      <w:lvlText w:val="%3."/>
      <w:lvlJc w:val="right"/>
      <w:pPr>
        <w:tabs>
          <w:tab w:val="num" w:pos="1103"/>
        </w:tabs>
        <w:ind w:left="1103" w:hanging="420"/>
      </w:pPr>
    </w:lvl>
    <w:lvl w:ilvl="3" w:tplc="0409000F" w:tentative="1">
      <w:start w:val="1"/>
      <w:numFmt w:val="decimal"/>
      <w:lvlText w:val="%4."/>
      <w:lvlJc w:val="left"/>
      <w:pPr>
        <w:tabs>
          <w:tab w:val="num" w:pos="1523"/>
        </w:tabs>
        <w:ind w:left="1523" w:hanging="420"/>
      </w:pPr>
    </w:lvl>
    <w:lvl w:ilvl="4" w:tplc="04090019" w:tentative="1">
      <w:start w:val="1"/>
      <w:numFmt w:val="lowerLetter"/>
      <w:lvlText w:val="%5)"/>
      <w:lvlJc w:val="left"/>
      <w:pPr>
        <w:tabs>
          <w:tab w:val="num" w:pos="1943"/>
        </w:tabs>
        <w:ind w:left="1943" w:hanging="420"/>
      </w:pPr>
    </w:lvl>
    <w:lvl w:ilvl="5" w:tplc="0409001B" w:tentative="1">
      <w:start w:val="1"/>
      <w:numFmt w:val="lowerRoman"/>
      <w:lvlText w:val="%6."/>
      <w:lvlJc w:val="right"/>
      <w:pPr>
        <w:tabs>
          <w:tab w:val="num" w:pos="2363"/>
        </w:tabs>
        <w:ind w:left="2363" w:hanging="420"/>
      </w:pPr>
    </w:lvl>
    <w:lvl w:ilvl="6" w:tplc="0409000F" w:tentative="1">
      <w:start w:val="1"/>
      <w:numFmt w:val="decimal"/>
      <w:lvlText w:val="%7."/>
      <w:lvlJc w:val="left"/>
      <w:pPr>
        <w:tabs>
          <w:tab w:val="num" w:pos="2783"/>
        </w:tabs>
        <w:ind w:left="2783" w:hanging="420"/>
      </w:pPr>
    </w:lvl>
    <w:lvl w:ilvl="7" w:tplc="04090019" w:tentative="1">
      <w:start w:val="1"/>
      <w:numFmt w:val="lowerLetter"/>
      <w:lvlText w:val="%8)"/>
      <w:lvlJc w:val="left"/>
      <w:pPr>
        <w:tabs>
          <w:tab w:val="num" w:pos="3203"/>
        </w:tabs>
        <w:ind w:left="3203" w:hanging="420"/>
      </w:pPr>
    </w:lvl>
    <w:lvl w:ilvl="8" w:tplc="0409001B" w:tentative="1">
      <w:start w:val="1"/>
      <w:numFmt w:val="lowerRoman"/>
      <w:lvlText w:val="%9."/>
      <w:lvlJc w:val="right"/>
      <w:pPr>
        <w:tabs>
          <w:tab w:val="num" w:pos="3623"/>
        </w:tabs>
        <w:ind w:left="3623" w:hanging="420"/>
      </w:pPr>
    </w:lvl>
  </w:abstractNum>
  <w:abstractNum w:abstractNumId="38" w15:restartNumberingAfterBreak="0">
    <w:nsid w:val="6CEA2025"/>
    <w:multiLevelType w:val="multilevel"/>
    <w:tmpl w:val="86F8677A"/>
    <w:lvl w:ilvl="0">
      <w:start w:val="1"/>
      <w:numFmt w:val="none"/>
      <w:pStyle w:val="af"/>
      <w:suff w:val="nothing"/>
      <w:lvlText w:val="%1"/>
      <w:lvlJc w:val="left"/>
      <w:pPr>
        <w:ind w:left="0" w:firstLine="0"/>
      </w:pPr>
      <w:rPr>
        <w:rFonts w:ascii="Times New Roman" w:hAnsi="Times New Roman" w:hint="default"/>
        <w:b/>
        <w:i w:val="0"/>
        <w:sz w:val="21"/>
      </w:rPr>
    </w:lvl>
    <w:lvl w:ilvl="1">
      <w:start w:val="1"/>
      <w:numFmt w:val="decimal"/>
      <w:pStyle w:val="af0"/>
      <w:suff w:val="nothing"/>
      <w:lvlText w:val="%1%2　"/>
      <w:lvlJc w:val="left"/>
      <w:pPr>
        <w:ind w:left="1276" w:firstLine="0"/>
      </w:pPr>
      <w:rPr>
        <w:rFonts w:ascii="黑体" w:eastAsia="黑体" w:hAnsi="黑体" w:cs="Times New Roman" w:hint="default"/>
        <w:b w:val="0"/>
        <w:i w:val="0"/>
        <w:sz w:val="21"/>
      </w:rPr>
    </w:lvl>
    <w:lvl w:ilvl="2">
      <w:start w:val="1"/>
      <w:numFmt w:val="decimal"/>
      <w:pStyle w:val="af1"/>
      <w:suff w:val="nothing"/>
      <w:lvlText w:val="%1%2.%3　"/>
      <w:lvlJc w:val="left"/>
      <w:pPr>
        <w:ind w:left="850" w:firstLine="0"/>
      </w:pPr>
      <w:rPr>
        <w:rFonts w:ascii="黑体" w:eastAsia="黑体" w:hAnsi="黑体" w:cs="Times New Roman" w:hint="default"/>
        <w:b w:val="0"/>
        <w:i w:val="0"/>
        <w:sz w:val="21"/>
      </w:rPr>
    </w:lvl>
    <w:lvl w:ilvl="3">
      <w:start w:val="1"/>
      <w:numFmt w:val="decimal"/>
      <w:pStyle w:val="af2"/>
      <w:suff w:val="nothing"/>
      <w:lvlText w:val="%1%2.%3.%4　"/>
      <w:lvlJc w:val="left"/>
      <w:pPr>
        <w:ind w:left="0" w:firstLine="0"/>
      </w:pPr>
      <w:rPr>
        <w:rFonts w:ascii="黑体" w:eastAsia="黑体" w:hAnsi="黑体" w:cs="Times New Roman" w:hint="default"/>
        <w:b w:val="0"/>
        <w:i w:val="0"/>
        <w:sz w:val="21"/>
      </w:rPr>
    </w:lvl>
    <w:lvl w:ilvl="4">
      <w:start w:val="1"/>
      <w:numFmt w:val="decimal"/>
      <w:pStyle w:val="af3"/>
      <w:suff w:val="nothing"/>
      <w:lvlText w:val="%1%2.%3.%4.%5　"/>
      <w:lvlJc w:val="left"/>
      <w:pPr>
        <w:ind w:left="0" w:firstLine="0"/>
      </w:pPr>
      <w:rPr>
        <w:rFonts w:ascii="黑体" w:eastAsia="黑体" w:hAnsi="黑体" w:cs="Times New Roman" w:hint="default"/>
        <w:b w:val="0"/>
        <w:i w:val="0"/>
        <w:sz w:val="21"/>
      </w:rPr>
    </w:lvl>
    <w:lvl w:ilvl="5">
      <w:start w:val="1"/>
      <w:numFmt w:val="decimal"/>
      <w:pStyle w:val="af4"/>
      <w:suff w:val="nothing"/>
      <w:lvlText w:val="%1%2.%3.%4.%5.%6　"/>
      <w:lvlJc w:val="left"/>
      <w:pPr>
        <w:ind w:left="0" w:firstLine="0"/>
      </w:pPr>
      <w:rPr>
        <w:rFonts w:ascii="黑体" w:eastAsia="黑体" w:hAnsi="Times New Roman" w:hint="eastAsia"/>
        <w:b w:val="0"/>
        <w:i w:val="0"/>
        <w:sz w:val="21"/>
      </w:rPr>
    </w:lvl>
    <w:lvl w:ilvl="6">
      <w:start w:val="1"/>
      <w:numFmt w:val="decimal"/>
      <w:pStyle w:val="af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DA17AF7"/>
    <w:multiLevelType w:val="hybridMultilevel"/>
    <w:tmpl w:val="22E63E2E"/>
    <w:lvl w:ilvl="0" w:tplc="EEBEB5FE">
      <w:start w:val="1"/>
      <w:numFmt w:val="decimal"/>
      <w:lvlText w:val="%1）"/>
      <w:lvlJc w:val="left"/>
      <w:pPr>
        <w:tabs>
          <w:tab w:val="num" w:pos="1140"/>
        </w:tabs>
        <w:ind w:left="1140" w:hanging="360"/>
      </w:pPr>
      <w:rPr>
        <w:rFonts w:ascii="Times New Roman" w:eastAsia="宋体"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6DA77A7F"/>
    <w:multiLevelType w:val="multilevel"/>
    <w:tmpl w:val="77708E60"/>
    <w:lvl w:ilvl="0">
      <w:start w:val="4"/>
      <w:numFmt w:val="decimal"/>
      <w:lvlText w:val="%1"/>
      <w:lvlJc w:val="left"/>
      <w:pPr>
        <w:tabs>
          <w:tab w:val="num" w:pos="360"/>
        </w:tabs>
        <w:ind w:left="360" w:hanging="360"/>
      </w:pPr>
      <w:rPr>
        <w:rFonts w:hint="eastAsia"/>
      </w:rPr>
    </w:lvl>
    <w:lvl w:ilvl="1">
      <w:start w:val="1"/>
      <w:numFmt w:val="decimal"/>
      <w:pStyle w:val="af6"/>
      <w:lvlText w:val="%1.%2"/>
      <w:lvlJc w:val="left"/>
      <w:pPr>
        <w:tabs>
          <w:tab w:val="num" w:pos="502"/>
        </w:tabs>
        <w:ind w:left="502" w:hanging="360"/>
      </w:pPr>
      <w:rPr>
        <w:rFonts w:ascii="黑体" w:eastAsia="黑体" w:hAnsi="黑体"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720"/>
        </w:tabs>
        <w:ind w:left="720" w:hanging="720"/>
      </w:pPr>
      <w:rPr>
        <w:rFonts w:hint="eastAsia"/>
      </w:rPr>
    </w:lvl>
    <w:lvl w:ilvl="4">
      <w:start w:val="1"/>
      <w:numFmt w:val="decimal"/>
      <w:lvlText w:val="%1.%2.%3.%4.%5"/>
      <w:lvlJc w:val="left"/>
      <w:pPr>
        <w:tabs>
          <w:tab w:val="num" w:pos="1080"/>
        </w:tabs>
        <w:ind w:left="1080" w:hanging="1080"/>
      </w:pPr>
      <w:rPr>
        <w:rFonts w:hint="eastAsia"/>
      </w:rPr>
    </w:lvl>
    <w:lvl w:ilvl="5">
      <w:start w:val="1"/>
      <w:numFmt w:val="decimal"/>
      <w:lvlText w:val="%1.%2.%3.%4.%5.%6"/>
      <w:lvlJc w:val="left"/>
      <w:pPr>
        <w:tabs>
          <w:tab w:val="num" w:pos="1080"/>
        </w:tabs>
        <w:ind w:left="1080" w:hanging="1080"/>
      </w:pPr>
      <w:rPr>
        <w:rFonts w:hint="eastAsia"/>
      </w:rPr>
    </w:lvl>
    <w:lvl w:ilvl="6">
      <w:start w:val="1"/>
      <w:numFmt w:val="decimal"/>
      <w:lvlText w:val="%1.%2.%3.%4.%5.%6.%7"/>
      <w:lvlJc w:val="left"/>
      <w:pPr>
        <w:tabs>
          <w:tab w:val="num" w:pos="1080"/>
        </w:tabs>
        <w:ind w:left="1080" w:hanging="108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41" w15:restartNumberingAfterBreak="0">
    <w:nsid w:val="6DBF04F4"/>
    <w:multiLevelType w:val="hybridMultilevel"/>
    <w:tmpl w:val="07FA3E32"/>
    <w:lvl w:ilvl="0" w:tplc="7D70C7DE">
      <w:start w:val="1"/>
      <w:numFmt w:val="decimal"/>
      <w:pStyle w:val="af7"/>
      <w:lvlText w:val="注%1："/>
      <w:lvlJc w:val="left"/>
      <w:pPr>
        <w:tabs>
          <w:tab w:val="num" w:pos="1140"/>
        </w:tabs>
        <w:ind w:left="840" w:hanging="420"/>
      </w:pPr>
      <w:rPr>
        <w:rFonts w:ascii="宋体" w:eastAsia="宋体" w:hAnsi="Times New Roman"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6F6E2B8D"/>
    <w:multiLevelType w:val="hybridMultilevel"/>
    <w:tmpl w:val="EA5EBD54"/>
    <w:lvl w:ilvl="0" w:tplc="A378BD90">
      <w:start w:val="3"/>
      <w:numFmt w:val="lowerLetter"/>
      <w:lvlText w:val="%1）"/>
      <w:lvlJc w:val="left"/>
      <w:pPr>
        <w:tabs>
          <w:tab w:val="num" w:pos="780"/>
        </w:tabs>
        <w:ind w:left="780" w:hanging="36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34452DA"/>
    <w:multiLevelType w:val="hybridMultilevel"/>
    <w:tmpl w:val="EA4E5232"/>
    <w:lvl w:ilvl="0" w:tplc="9BC42006">
      <w:start w:val="1"/>
      <w:numFmt w:val="lowerLetter"/>
      <w:lvlText w:val="%1）"/>
      <w:lvlJc w:val="right"/>
      <w:pPr>
        <w:tabs>
          <w:tab w:val="num" w:pos="1260"/>
        </w:tabs>
        <w:ind w:left="1260" w:hanging="420"/>
      </w:pPr>
      <w:rPr>
        <w:rFonts w:hint="eastAsia"/>
      </w:rPr>
    </w:lvl>
    <w:lvl w:ilvl="1" w:tplc="04090019">
      <w:start w:val="1"/>
      <w:numFmt w:val="lowerLetter"/>
      <w:lvlText w:val="%2)"/>
      <w:lvlJc w:val="left"/>
      <w:pPr>
        <w:tabs>
          <w:tab w:val="num" w:pos="840"/>
        </w:tabs>
        <w:ind w:left="840" w:hanging="420"/>
      </w:pPr>
    </w:lvl>
    <w:lvl w:ilvl="2" w:tplc="334C7576">
      <w:start w:val="1"/>
      <w:numFmt w:val="lowerLetter"/>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6933334"/>
    <w:multiLevelType w:val="hybridMultilevel"/>
    <w:tmpl w:val="9EE2B1F8"/>
    <w:lvl w:ilvl="0" w:tplc="C8D06B5A">
      <w:start w:val="1"/>
      <w:numFmt w:val="none"/>
      <w:pStyle w:val="af8"/>
      <w:lvlText w:val="%1——"/>
      <w:lvlJc w:val="left"/>
      <w:pPr>
        <w:tabs>
          <w:tab w:val="num" w:pos="1140"/>
        </w:tabs>
        <w:ind w:left="84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69D4690"/>
    <w:multiLevelType w:val="hybridMultilevel"/>
    <w:tmpl w:val="3C48E93C"/>
    <w:lvl w:ilvl="0" w:tplc="F6223058">
      <w:start w:val="1"/>
      <w:numFmt w:val="lowerLetter"/>
      <w:lvlText w:val="%1）"/>
      <w:lvlJc w:val="left"/>
      <w:pPr>
        <w:tabs>
          <w:tab w:val="num" w:pos="846"/>
        </w:tabs>
        <w:ind w:left="846"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 w15:restartNumberingAfterBreak="0">
    <w:nsid w:val="77D2135A"/>
    <w:multiLevelType w:val="hybridMultilevel"/>
    <w:tmpl w:val="B5D6496C"/>
    <w:lvl w:ilvl="0" w:tplc="333024B0">
      <w:start w:val="1"/>
      <w:numFmt w:val="lowerLetter"/>
      <w:lvlText w:val="%1）"/>
      <w:lvlJc w:val="left"/>
      <w:pPr>
        <w:tabs>
          <w:tab w:val="num" w:pos="780"/>
        </w:tabs>
        <w:ind w:left="780" w:hanging="360"/>
      </w:pPr>
      <w:rPr>
        <w:rFonts w:hint="eastAsia"/>
      </w:rPr>
    </w:lvl>
    <w:lvl w:ilvl="1" w:tplc="04090011">
      <w:start w:val="1"/>
      <w:numFmt w:val="decimal"/>
      <w:lvlText w:val="%2)"/>
      <w:lvlJc w:val="left"/>
      <w:pPr>
        <w:tabs>
          <w:tab w:val="num" w:pos="840"/>
        </w:tabs>
        <w:ind w:left="840" w:hanging="420"/>
      </w:pPr>
      <w:rPr>
        <w:rFonts w:hint="eastAsia"/>
      </w:rPr>
    </w:lvl>
    <w:lvl w:ilvl="2" w:tplc="BD7A925A">
      <w:start w:val="1"/>
      <w:numFmt w:val="decimal"/>
      <w:lvlText w:val="%3）"/>
      <w:lvlJc w:val="left"/>
      <w:pPr>
        <w:ind w:left="1560" w:hanging="720"/>
      </w:pPr>
      <w:rPr>
        <w:rFonts w:ascii="宋体" w:eastAsia="宋体" w:hAnsi="Times New Roman" w:cs="Times New Roman"/>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7" w15:restartNumberingAfterBreak="0">
    <w:nsid w:val="79B7303D"/>
    <w:multiLevelType w:val="hybridMultilevel"/>
    <w:tmpl w:val="22E63E2E"/>
    <w:lvl w:ilvl="0" w:tplc="EEBEB5FE">
      <w:start w:val="1"/>
      <w:numFmt w:val="decimal"/>
      <w:lvlText w:val="%1）"/>
      <w:lvlJc w:val="left"/>
      <w:pPr>
        <w:tabs>
          <w:tab w:val="num" w:pos="1140"/>
        </w:tabs>
        <w:ind w:left="1140" w:hanging="360"/>
      </w:pPr>
      <w:rPr>
        <w:rFonts w:ascii="Times New Roman" w:eastAsia="宋体"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7F9434A9"/>
    <w:multiLevelType w:val="hybridMultilevel"/>
    <w:tmpl w:val="3C48E93C"/>
    <w:lvl w:ilvl="0" w:tplc="F6223058">
      <w:start w:val="1"/>
      <w:numFmt w:val="lowerLetter"/>
      <w:lvlText w:val="%1）"/>
      <w:lvlJc w:val="left"/>
      <w:pPr>
        <w:tabs>
          <w:tab w:val="num" w:pos="846"/>
        </w:tabs>
        <w:ind w:left="846"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2"/>
  </w:num>
  <w:num w:numId="3">
    <w:abstractNumId w:val="2"/>
  </w:num>
  <w:num w:numId="4">
    <w:abstractNumId w:val="2"/>
  </w:num>
  <w:num w:numId="5">
    <w:abstractNumId w:val="38"/>
  </w:num>
  <w:num w:numId="6">
    <w:abstractNumId w:val="38"/>
  </w:num>
  <w:num w:numId="7">
    <w:abstractNumId w:val="38"/>
  </w:num>
  <w:num w:numId="8">
    <w:abstractNumId w:val="38"/>
  </w:num>
  <w:num w:numId="9">
    <w:abstractNumId w:val="38"/>
  </w:num>
  <w:num w:numId="10">
    <w:abstractNumId w:val="38"/>
  </w:num>
  <w:num w:numId="11">
    <w:abstractNumId w:val="38"/>
  </w:num>
  <w:num w:numId="12">
    <w:abstractNumId w:val="44"/>
  </w:num>
  <w:num w:numId="13">
    <w:abstractNumId w:val="23"/>
  </w:num>
  <w:num w:numId="14">
    <w:abstractNumId w:val="8"/>
  </w:num>
  <w:num w:numId="15">
    <w:abstractNumId w:val="41"/>
  </w:num>
  <w:num w:numId="16">
    <w:abstractNumId w:val="24"/>
  </w:num>
  <w:num w:numId="17">
    <w:abstractNumId w:val="33"/>
  </w:num>
  <w:num w:numId="18">
    <w:abstractNumId w:val="28"/>
  </w:num>
  <w:num w:numId="19">
    <w:abstractNumId w:val="35"/>
  </w:num>
  <w:num w:numId="20">
    <w:abstractNumId w:val="35"/>
  </w:num>
  <w:num w:numId="21">
    <w:abstractNumId w:val="35"/>
  </w:num>
  <w:num w:numId="22">
    <w:abstractNumId w:val="35"/>
  </w:num>
  <w:num w:numId="23">
    <w:abstractNumId w:val="35"/>
  </w:num>
  <w:num w:numId="24">
    <w:abstractNumId w:val="35"/>
  </w:num>
  <w:num w:numId="25">
    <w:abstractNumId w:val="35"/>
  </w:num>
  <w:num w:numId="26">
    <w:abstractNumId w:val="40"/>
  </w:num>
  <w:num w:numId="27">
    <w:abstractNumId w:val="10"/>
  </w:num>
  <w:num w:numId="28">
    <w:abstractNumId w:val="26"/>
  </w:num>
  <w:num w:numId="29">
    <w:abstractNumId w:val="17"/>
  </w:num>
  <w:num w:numId="30">
    <w:abstractNumId w:val="20"/>
  </w:num>
  <w:num w:numId="31">
    <w:abstractNumId w:val="46"/>
  </w:num>
  <w:num w:numId="32">
    <w:abstractNumId w:val="29"/>
  </w:num>
  <w:num w:numId="33">
    <w:abstractNumId w:val="43"/>
  </w:num>
  <w:num w:numId="34">
    <w:abstractNumId w:val="5"/>
  </w:num>
  <w:num w:numId="35">
    <w:abstractNumId w:val="9"/>
  </w:num>
  <w:num w:numId="36">
    <w:abstractNumId w:val="30"/>
  </w:num>
  <w:num w:numId="37">
    <w:abstractNumId w:val="45"/>
  </w:num>
  <w:num w:numId="38">
    <w:abstractNumId w:val="36"/>
  </w:num>
  <w:num w:numId="39">
    <w:abstractNumId w:val="48"/>
  </w:num>
  <w:num w:numId="40">
    <w:abstractNumId w:val="7"/>
  </w:num>
  <w:num w:numId="41">
    <w:abstractNumId w:val="6"/>
  </w:num>
  <w:num w:numId="42">
    <w:abstractNumId w:val="37"/>
  </w:num>
  <w:num w:numId="43">
    <w:abstractNumId w:val="15"/>
  </w:num>
  <w:num w:numId="44">
    <w:abstractNumId w:val="14"/>
  </w:num>
  <w:num w:numId="45">
    <w:abstractNumId w:val="0"/>
  </w:num>
  <w:num w:numId="46">
    <w:abstractNumId w:val="21"/>
  </w:num>
  <w:num w:numId="47">
    <w:abstractNumId w:val="27"/>
  </w:num>
  <w:num w:numId="48">
    <w:abstractNumId w:val="13"/>
  </w:num>
  <w:num w:numId="49">
    <w:abstractNumId w:val="1"/>
  </w:num>
  <w:num w:numId="50">
    <w:abstractNumId w:val="39"/>
  </w:num>
  <w:num w:numId="51">
    <w:abstractNumId w:val="34"/>
  </w:num>
  <w:num w:numId="52">
    <w:abstractNumId w:val="47"/>
  </w:num>
  <w:num w:numId="53">
    <w:abstractNumId w:val="32"/>
  </w:num>
  <w:num w:numId="54">
    <w:abstractNumId w:val="42"/>
  </w:num>
  <w:num w:numId="55">
    <w:abstractNumId w:val="31"/>
  </w:num>
  <w:num w:numId="56">
    <w:abstractNumId w:val="25"/>
  </w:num>
  <w:num w:numId="57">
    <w:abstractNumId w:val="16"/>
  </w:num>
  <w:num w:numId="58">
    <w:abstractNumId w:val="22"/>
  </w:num>
  <w:num w:numId="59">
    <w:abstractNumId w:val="12"/>
  </w:num>
  <w:num w:numId="60">
    <w:abstractNumId w:val="11"/>
  </w:num>
  <w:num w:numId="61">
    <w:abstractNumId w:val="4"/>
  </w:num>
  <w:num w:numId="62">
    <w:abstractNumId w:val="19"/>
  </w:num>
  <w:num w:numId="63">
    <w:abstractNumId w:val="3"/>
  </w:num>
  <w:num w:numId="64">
    <w:abstractNumId w:val="18"/>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4"/>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2AE"/>
    <w:rsid w:val="00004D8C"/>
    <w:rsid w:val="00005D5B"/>
    <w:rsid w:val="0002740A"/>
    <w:rsid w:val="0002786C"/>
    <w:rsid w:val="000331BF"/>
    <w:rsid w:val="00035211"/>
    <w:rsid w:val="0004577A"/>
    <w:rsid w:val="00046172"/>
    <w:rsid w:val="000537B5"/>
    <w:rsid w:val="000631E0"/>
    <w:rsid w:val="00063E51"/>
    <w:rsid w:val="000806D6"/>
    <w:rsid w:val="00083EB8"/>
    <w:rsid w:val="00084CAD"/>
    <w:rsid w:val="00093C3A"/>
    <w:rsid w:val="000A294B"/>
    <w:rsid w:val="000A6830"/>
    <w:rsid w:val="000B74E1"/>
    <w:rsid w:val="000C1342"/>
    <w:rsid w:val="000C5F28"/>
    <w:rsid w:val="000D12FA"/>
    <w:rsid w:val="000F193C"/>
    <w:rsid w:val="000F4FC3"/>
    <w:rsid w:val="00101942"/>
    <w:rsid w:val="00106296"/>
    <w:rsid w:val="00116E40"/>
    <w:rsid w:val="00124340"/>
    <w:rsid w:val="0014117A"/>
    <w:rsid w:val="0014155E"/>
    <w:rsid w:val="0014303B"/>
    <w:rsid w:val="00144F5A"/>
    <w:rsid w:val="00151800"/>
    <w:rsid w:val="00172428"/>
    <w:rsid w:val="00177336"/>
    <w:rsid w:val="001807DA"/>
    <w:rsid w:val="001816EF"/>
    <w:rsid w:val="00181C1B"/>
    <w:rsid w:val="00182B75"/>
    <w:rsid w:val="00191588"/>
    <w:rsid w:val="00194003"/>
    <w:rsid w:val="001A2508"/>
    <w:rsid w:val="001B09B5"/>
    <w:rsid w:val="001B127A"/>
    <w:rsid w:val="001B3EA1"/>
    <w:rsid w:val="001C09CF"/>
    <w:rsid w:val="001C37E7"/>
    <w:rsid w:val="001C3E21"/>
    <w:rsid w:val="001C7233"/>
    <w:rsid w:val="001D49F3"/>
    <w:rsid w:val="001D7EE8"/>
    <w:rsid w:val="001E2C8B"/>
    <w:rsid w:val="001F3E62"/>
    <w:rsid w:val="002128A0"/>
    <w:rsid w:val="00214342"/>
    <w:rsid w:val="00223CBA"/>
    <w:rsid w:val="00225DE7"/>
    <w:rsid w:val="0022602B"/>
    <w:rsid w:val="0023775E"/>
    <w:rsid w:val="00237E5C"/>
    <w:rsid w:val="0024590E"/>
    <w:rsid w:val="002518F6"/>
    <w:rsid w:val="002524D2"/>
    <w:rsid w:val="00253420"/>
    <w:rsid w:val="00254341"/>
    <w:rsid w:val="002573A5"/>
    <w:rsid w:val="002649BF"/>
    <w:rsid w:val="00265180"/>
    <w:rsid w:val="0027071C"/>
    <w:rsid w:val="00277377"/>
    <w:rsid w:val="002902AE"/>
    <w:rsid w:val="00292295"/>
    <w:rsid w:val="002942DA"/>
    <w:rsid w:val="002A05F9"/>
    <w:rsid w:val="002A5A8D"/>
    <w:rsid w:val="002A6546"/>
    <w:rsid w:val="002C07D1"/>
    <w:rsid w:val="002C2DF1"/>
    <w:rsid w:val="002D1E62"/>
    <w:rsid w:val="002D2F4B"/>
    <w:rsid w:val="002E2363"/>
    <w:rsid w:val="002E2396"/>
    <w:rsid w:val="002F429C"/>
    <w:rsid w:val="00306761"/>
    <w:rsid w:val="00312A13"/>
    <w:rsid w:val="003229C9"/>
    <w:rsid w:val="003247F7"/>
    <w:rsid w:val="003354B9"/>
    <w:rsid w:val="003366EB"/>
    <w:rsid w:val="003374F0"/>
    <w:rsid w:val="00342681"/>
    <w:rsid w:val="00344537"/>
    <w:rsid w:val="003465A5"/>
    <w:rsid w:val="00350B9C"/>
    <w:rsid w:val="003525FD"/>
    <w:rsid w:val="00356CD8"/>
    <w:rsid w:val="00361852"/>
    <w:rsid w:val="00363B96"/>
    <w:rsid w:val="00383418"/>
    <w:rsid w:val="003866A7"/>
    <w:rsid w:val="00394055"/>
    <w:rsid w:val="00394420"/>
    <w:rsid w:val="00394C61"/>
    <w:rsid w:val="00396A74"/>
    <w:rsid w:val="003A15C2"/>
    <w:rsid w:val="003B15B4"/>
    <w:rsid w:val="003B51C5"/>
    <w:rsid w:val="003C347F"/>
    <w:rsid w:val="003D7D14"/>
    <w:rsid w:val="003E311E"/>
    <w:rsid w:val="003F3EF1"/>
    <w:rsid w:val="003F7037"/>
    <w:rsid w:val="004005E3"/>
    <w:rsid w:val="004057B9"/>
    <w:rsid w:val="00421078"/>
    <w:rsid w:val="00425B25"/>
    <w:rsid w:val="00425B47"/>
    <w:rsid w:val="004274E1"/>
    <w:rsid w:val="00432A9F"/>
    <w:rsid w:val="00441437"/>
    <w:rsid w:val="004502E1"/>
    <w:rsid w:val="0045041C"/>
    <w:rsid w:val="00461535"/>
    <w:rsid w:val="004623C4"/>
    <w:rsid w:val="00467B3C"/>
    <w:rsid w:val="00471184"/>
    <w:rsid w:val="00473CD3"/>
    <w:rsid w:val="00490C0D"/>
    <w:rsid w:val="004958C2"/>
    <w:rsid w:val="004A3745"/>
    <w:rsid w:val="004A3E63"/>
    <w:rsid w:val="004A5265"/>
    <w:rsid w:val="004B5B5A"/>
    <w:rsid w:val="004C2E52"/>
    <w:rsid w:val="004C3597"/>
    <w:rsid w:val="004D787C"/>
    <w:rsid w:val="004D7BB1"/>
    <w:rsid w:val="004E32AD"/>
    <w:rsid w:val="004F70DE"/>
    <w:rsid w:val="00502A62"/>
    <w:rsid w:val="00503C1F"/>
    <w:rsid w:val="0050684E"/>
    <w:rsid w:val="00511A99"/>
    <w:rsid w:val="005225E5"/>
    <w:rsid w:val="0052434B"/>
    <w:rsid w:val="005269E5"/>
    <w:rsid w:val="00532416"/>
    <w:rsid w:val="00537667"/>
    <w:rsid w:val="00540B8B"/>
    <w:rsid w:val="005442D3"/>
    <w:rsid w:val="00546A5A"/>
    <w:rsid w:val="005523AF"/>
    <w:rsid w:val="00552950"/>
    <w:rsid w:val="00555759"/>
    <w:rsid w:val="0055607F"/>
    <w:rsid w:val="00560835"/>
    <w:rsid w:val="00576068"/>
    <w:rsid w:val="00582C97"/>
    <w:rsid w:val="00596AA0"/>
    <w:rsid w:val="005A0FDE"/>
    <w:rsid w:val="005A713E"/>
    <w:rsid w:val="005B1959"/>
    <w:rsid w:val="005B4B28"/>
    <w:rsid w:val="005C4432"/>
    <w:rsid w:val="005C5BFE"/>
    <w:rsid w:val="005E550D"/>
    <w:rsid w:val="005E7E7B"/>
    <w:rsid w:val="005F4BD9"/>
    <w:rsid w:val="005F529D"/>
    <w:rsid w:val="0060399A"/>
    <w:rsid w:val="00614BF0"/>
    <w:rsid w:val="00616A9F"/>
    <w:rsid w:val="00621A8B"/>
    <w:rsid w:val="00627751"/>
    <w:rsid w:val="00632E18"/>
    <w:rsid w:val="00633E18"/>
    <w:rsid w:val="00634C57"/>
    <w:rsid w:val="00635C12"/>
    <w:rsid w:val="006433DC"/>
    <w:rsid w:val="00660365"/>
    <w:rsid w:val="00660945"/>
    <w:rsid w:val="006651C8"/>
    <w:rsid w:val="0066523F"/>
    <w:rsid w:val="006661B7"/>
    <w:rsid w:val="00687F7C"/>
    <w:rsid w:val="00693E5D"/>
    <w:rsid w:val="006A2CA1"/>
    <w:rsid w:val="006A3113"/>
    <w:rsid w:val="006A5841"/>
    <w:rsid w:val="006A618B"/>
    <w:rsid w:val="006B17F2"/>
    <w:rsid w:val="006B572D"/>
    <w:rsid w:val="006C01C1"/>
    <w:rsid w:val="006C3C53"/>
    <w:rsid w:val="006D4935"/>
    <w:rsid w:val="006D5435"/>
    <w:rsid w:val="006E7059"/>
    <w:rsid w:val="006F6A56"/>
    <w:rsid w:val="00702F46"/>
    <w:rsid w:val="00704DD6"/>
    <w:rsid w:val="00712EAC"/>
    <w:rsid w:val="00714F4E"/>
    <w:rsid w:val="007166F4"/>
    <w:rsid w:val="00726F94"/>
    <w:rsid w:val="00737CD6"/>
    <w:rsid w:val="007565A6"/>
    <w:rsid w:val="00756984"/>
    <w:rsid w:val="007647E5"/>
    <w:rsid w:val="00765E95"/>
    <w:rsid w:val="0079535F"/>
    <w:rsid w:val="00795519"/>
    <w:rsid w:val="007A6AFA"/>
    <w:rsid w:val="007B199D"/>
    <w:rsid w:val="007B2456"/>
    <w:rsid w:val="007B694F"/>
    <w:rsid w:val="007C07E9"/>
    <w:rsid w:val="007C210B"/>
    <w:rsid w:val="007D3DB5"/>
    <w:rsid w:val="007D60C7"/>
    <w:rsid w:val="007D6EF7"/>
    <w:rsid w:val="007E5E4B"/>
    <w:rsid w:val="007F00C1"/>
    <w:rsid w:val="007F7ABF"/>
    <w:rsid w:val="00802D21"/>
    <w:rsid w:val="00802F9E"/>
    <w:rsid w:val="00803A13"/>
    <w:rsid w:val="00804DA3"/>
    <w:rsid w:val="00805812"/>
    <w:rsid w:val="0080705A"/>
    <w:rsid w:val="0081367C"/>
    <w:rsid w:val="00816330"/>
    <w:rsid w:val="00826B21"/>
    <w:rsid w:val="00835D12"/>
    <w:rsid w:val="00836AF0"/>
    <w:rsid w:val="008501F5"/>
    <w:rsid w:val="008635C3"/>
    <w:rsid w:val="008676A5"/>
    <w:rsid w:val="0087194D"/>
    <w:rsid w:val="00881A9B"/>
    <w:rsid w:val="008970C9"/>
    <w:rsid w:val="008A3142"/>
    <w:rsid w:val="008A6E05"/>
    <w:rsid w:val="008B7849"/>
    <w:rsid w:val="008C022D"/>
    <w:rsid w:val="008C2254"/>
    <w:rsid w:val="008C6F1A"/>
    <w:rsid w:val="008E1929"/>
    <w:rsid w:val="008E4652"/>
    <w:rsid w:val="008F2D46"/>
    <w:rsid w:val="008F487E"/>
    <w:rsid w:val="00912516"/>
    <w:rsid w:val="00935240"/>
    <w:rsid w:val="009428A0"/>
    <w:rsid w:val="00943A27"/>
    <w:rsid w:val="009444A6"/>
    <w:rsid w:val="00945CB8"/>
    <w:rsid w:val="0094609E"/>
    <w:rsid w:val="009549A9"/>
    <w:rsid w:val="00955BF8"/>
    <w:rsid w:val="00963A2D"/>
    <w:rsid w:val="00965651"/>
    <w:rsid w:val="0097637C"/>
    <w:rsid w:val="0098321A"/>
    <w:rsid w:val="00983D57"/>
    <w:rsid w:val="009946D9"/>
    <w:rsid w:val="009A303D"/>
    <w:rsid w:val="009C02E7"/>
    <w:rsid w:val="009C487D"/>
    <w:rsid w:val="009D05B6"/>
    <w:rsid w:val="009D3717"/>
    <w:rsid w:val="009D759B"/>
    <w:rsid w:val="009E2461"/>
    <w:rsid w:val="009E530A"/>
    <w:rsid w:val="009E7CF8"/>
    <w:rsid w:val="00A03205"/>
    <w:rsid w:val="00A05635"/>
    <w:rsid w:val="00A0722D"/>
    <w:rsid w:val="00A07DD6"/>
    <w:rsid w:val="00A113AB"/>
    <w:rsid w:val="00A15913"/>
    <w:rsid w:val="00A20A40"/>
    <w:rsid w:val="00A272C7"/>
    <w:rsid w:val="00A3543A"/>
    <w:rsid w:val="00A40179"/>
    <w:rsid w:val="00A4029B"/>
    <w:rsid w:val="00A52DBB"/>
    <w:rsid w:val="00A56CF5"/>
    <w:rsid w:val="00A60CCD"/>
    <w:rsid w:val="00A63D81"/>
    <w:rsid w:val="00A66A31"/>
    <w:rsid w:val="00A67507"/>
    <w:rsid w:val="00A71C21"/>
    <w:rsid w:val="00A752CC"/>
    <w:rsid w:val="00A844D4"/>
    <w:rsid w:val="00A85AAC"/>
    <w:rsid w:val="00A94783"/>
    <w:rsid w:val="00AC15C1"/>
    <w:rsid w:val="00AC46F0"/>
    <w:rsid w:val="00AC5E3A"/>
    <w:rsid w:val="00AD3A74"/>
    <w:rsid w:val="00AD51BF"/>
    <w:rsid w:val="00AD7E3C"/>
    <w:rsid w:val="00AE6F63"/>
    <w:rsid w:val="00AF113D"/>
    <w:rsid w:val="00AF36A1"/>
    <w:rsid w:val="00B0023B"/>
    <w:rsid w:val="00B02F08"/>
    <w:rsid w:val="00B05715"/>
    <w:rsid w:val="00B07D99"/>
    <w:rsid w:val="00B10590"/>
    <w:rsid w:val="00B1424C"/>
    <w:rsid w:val="00B212A0"/>
    <w:rsid w:val="00B258A7"/>
    <w:rsid w:val="00B25FDD"/>
    <w:rsid w:val="00B32367"/>
    <w:rsid w:val="00B43F2C"/>
    <w:rsid w:val="00B460D6"/>
    <w:rsid w:val="00B5029A"/>
    <w:rsid w:val="00B56A7A"/>
    <w:rsid w:val="00B640A0"/>
    <w:rsid w:val="00B8472F"/>
    <w:rsid w:val="00B86123"/>
    <w:rsid w:val="00B91138"/>
    <w:rsid w:val="00B925F0"/>
    <w:rsid w:val="00B93422"/>
    <w:rsid w:val="00BA1579"/>
    <w:rsid w:val="00BA204D"/>
    <w:rsid w:val="00BA45B9"/>
    <w:rsid w:val="00BB3E1F"/>
    <w:rsid w:val="00BB4A2B"/>
    <w:rsid w:val="00BB66E6"/>
    <w:rsid w:val="00BB7195"/>
    <w:rsid w:val="00BC224B"/>
    <w:rsid w:val="00BD1270"/>
    <w:rsid w:val="00BD1C9C"/>
    <w:rsid w:val="00BE0424"/>
    <w:rsid w:val="00BE571E"/>
    <w:rsid w:val="00BF3FE4"/>
    <w:rsid w:val="00BF582C"/>
    <w:rsid w:val="00C0507E"/>
    <w:rsid w:val="00C0643D"/>
    <w:rsid w:val="00C07CAA"/>
    <w:rsid w:val="00C15814"/>
    <w:rsid w:val="00C5746D"/>
    <w:rsid w:val="00C722FF"/>
    <w:rsid w:val="00C95A65"/>
    <w:rsid w:val="00CA202D"/>
    <w:rsid w:val="00CA27D2"/>
    <w:rsid w:val="00CA4055"/>
    <w:rsid w:val="00CA505D"/>
    <w:rsid w:val="00CB6D2A"/>
    <w:rsid w:val="00CC6F23"/>
    <w:rsid w:val="00CD0DB9"/>
    <w:rsid w:val="00CD5900"/>
    <w:rsid w:val="00CD66AC"/>
    <w:rsid w:val="00CE72F8"/>
    <w:rsid w:val="00CF3E9D"/>
    <w:rsid w:val="00CF676E"/>
    <w:rsid w:val="00CF68CC"/>
    <w:rsid w:val="00CF7A88"/>
    <w:rsid w:val="00D10B72"/>
    <w:rsid w:val="00D127D3"/>
    <w:rsid w:val="00D31289"/>
    <w:rsid w:val="00D31A38"/>
    <w:rsid w:val="00D323C9"/>
    <w:rsid w:val="00D33870"/>
    <w:rsid w:val="00D363FE"/>
    <w:rsid w:val="00D37319"/>
    <w:rsid w:val="00D41341"/>
    <w:rsid w:val="00D644B8"/>
    <w:rsid w:val="00D65E51"/>
    <w:rsid w:val="00D7458B"/>
    <w:rsid w:val="00D8770D"/>
    <w:rsid w:val="00D87C60"/>
    <w:rsid w:val="00D9216E"/>
    <w:rsid w:val="00DA6B16"/>
    <w:rsid w:val="00DA7931"/>
    <w:rsid w:val="00DB7671"/>
    <w:rsid w:val="00DC2989"/>
    <w:rsid w:val="00DC7A21"/>
    <w:rsid w:val="00DD3DB8"/>
    <w:rsid w:val="00DD7172"/>
    <w:rsid w:val="00DE23E8"/>
    <w:rsid w:val="00DF1CD1"/>
    <w:rsid w:val="00DF2BB1"/>
    <w:rsid w:val="00DF6B7F"/>
    <w:rsid w:val="00E03B13"/>
    <w:rsid w:val="00E069CA"/>
    <w:rsid w:val="00E14DF6"/>
    <w:rsid w:val="00E20F19"/>
    <w:rsid w:val="00E21003"/>
    <w:rsid w:val="00E22634"/>
    <w:rsid w:val="00E316AC"/>
    <w:rsid w:val="00E35976"/>
    <w:rsid w:val="00E422A5"/>
    <w:rsid w:val="00E451D3"/>
    <w:rsid w:val="00E52059"/>
    <w:rsid w:val="00E542E7"/>
    <w:rsid w:val="00E559DB"/>
    <w:rsid w:val="00E619BA"/>
    <w:rsid w:val="00E65077"/>
    <w:rsid w:val="00E70353"/>
    <w:rsid w:val="00E72365"/>
    <w:rsid w:val="00E73F39"/>
    <w:rsid w:val="00E77191"/>
    <w:rsid w:val="00E805CF"/>
    <w:rsid w:val="00E81BBD"/>
    <w:rsid w:val="00E83A4D"/>
    <w:rsid w:val="00E94F80"/>
    <w:rsid w:val="00E96B89"/>
    <w:rsid w:val="00ED01B6"/>
    <w:rsid w:val="00ED033F"/>
    <w:rsid w:val="00ED4474"/>
    <w:rsid w:val="00EE6DD5"/>
    <w:rsid w:val="00EF28D0"/>
    <w:rsid w:val="00EF6966"/>
    <w:rsid w:val="00EF6C9D"/>
    <w:rsid w:val="00EF7CB3"/>
    <w:rsid w:val="00F16D95"/>
    <w:rsid w:val="00F248C7"/>
    <w:rsid w:val="00F25000"/>
    <w:rsid w:val="00F345DC"/>
    <w:rsid w:val="00F37433"/>
    <w:rsid w:val="00F610C7"/>
    <w:rsid w:val="00F618B5"/>
    <w:rsid w:val="00F67505"/>
    <w:rsid w:val="00F739D9"/>
    <w:rsid w:val="00F831E1"/>
    <w:rsid w:val="00F83AEC"/>
    <w:rsid w:val="00F860B4"/>
    <w:rsid w:val="00F901E4"/>
    <w:rsid w:val="00F92905"/>
    <w:rsid w:val="00F96916"/>
    <w:rsid w:val="00F96A86"/>
    <w:rsid w:val="00F96FA3"/>
    <w:rsid w:val="00FA0B37"/>
    <w:rsid w:val="00FA11E3"/>
    <w:rsid w:val="00FA5ED4"/>
    <w:rsid w:val="00FB42CD"/>
    <w:rsid w:val="00FB623B"/>
    <w:rsid w:val="00FC09E3"/>
    <w:rsid w:val="00FC3EFF"/>
    <w:rsid w:val="00FC5FFD"/>
    <w:rsid w:val="00FD2C59"/>
    <w:rsid w:val="00FF7B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74E6411D"/>
  <w15:docId w15:val="{707280AC-EAB7-4141-99BB-D47B73F9B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9">
    <w:name w:val="Normal"/>
    <w:qFormat/>
    <w:rsid w:val="001816EF"/>
    <w:pPr>
      <w:widowControl w:val="0"/>
      <w:jc w:val="both"/>
    </w:pPr>
    <w:rPr>
      <w:kern w:val="2"/>
      <w:sz w:val="21"/>
      <w:szCs w:val="24"/>
    </w:rPr>
  </w:style>
  <w:style w:type="paragraph" w:styleId="1">
    <w:name w:val="heading 1"/>
    <w:basedOn w:val="af9"/>
    <w:next w:val="af9"/>
    <w:qFormat/>
    <w:rsid w:val="009428A0"/>
    <w:pPr>
      <w:keepNext/>
      <w:keepLines/>
      <w:spacing w:before="340" w:after="330" w:line="578" w:lineRule="auto"/>
      <w:outlineLvl w:val="0"/>
    </w:pPr>
    <w:rPr>
      <w:b/>
      <w:bCs/>
      <w:kern w:val="44"/>
      <w:sz w:val="44"/>
      <w:szCs w:val="44"/>
    </w:rPr>
  </w:style>
  <w:style w:type="paragraph" w:styleId="2">
    <w:name w:val="heading 2"/>
    <w:basedOn w:val="af9"/>
    <w:next w:val="af9"/>
    <w:qFormat/>
    <w:rsid w:val="009428A0"/>
    <w:pPr>
      <w:keepNext/>
      <w:keepLines/>
      <w:spacing w:before="260" w:after="260" w:line="416" w:lineRule="auto"/>
      <w:outlineLvl w:val="1"/>
    </w:pPr>
    <w:rPr>
      <w:rFonts w:ascii="Arial" w:eastAsia="黑体" w:hAnsi="Arial"/>
      <w:b/>
      <w:bCs/>
      <w:sz w:val="32"/>
      <w:szCs w:val="32"/>
    </w:rPr>
  </w:style>
  <w:style w:type="paragraph" w:styleId="3">
    <w:name w:val="heading 3"/>
    <w:basedOn w:val="af9"/>
    <w:next w:val="af9"/>
    <w:qFormat/>
    <w:rsid w:val="009428A0"/>
    <w:pPr>
      <w:keepNext/>
      <w:keepLines/>
      <w:spacing w:before="260" w:after="260" w:line="416" w:lineRule="auto"/>
      <w:outlineLvl w:val="2"/>
    </w:pPr>
    <w:rPr>
      <w:b/>
      <w:bCs/>
      <w:sz w:val="32"/>
      <w:szCs w:val="32"/>
    </w:rPr>
  </w:style>
  <w:style w:type="paragraph" w:styleId="4">
    <w:name w:val="heading 4"/>
    <w:basedOn w:val="af9"/>
    <w:next w:val="af9"/>
    <w:qFormat/>
    <w:rsid w:val="009428A0"/>
    <w:pPr>
      <w:keepNext/>
      <w:keepLines/>
      <w:spacing w:before="280" w:after="290" w:line="376" w:lineRule="auto"/>
      <w:outlineLvl w:val="3"/>
    </w:pPr>
    <w:rPr>
      <w:rFonts w:ascii="Arial" w:eastAsia="黑体" w:hAnsi="Arial"/>
      <w:b/>
      <w:bCs/>
      <w:sz w:val="28"/>
      <w:szCs w:val="28"/>
    </w:rPr>
  </w:style>
  <w:style w:type="paragraph" w:styleId="5">
    <w:name w:val="heading 5"/>
    <w:basedOn w:val="af9"/>
    <w:next w:val="af9"/>
    <w:qFormat/>
    <w:rsid w:val="009428A0"/>
    <w:pPr>
      <w:keepNext/>
      <w:keepLines/>
      <w:spacing w:before="280" w:after="290" w:line="376" w:lineRule="auto"/>
      <w:outlineLvl w:val="4"/>
    </w:pPr>
    <w:rPr>
      <w:b/>
      <w:bCs/>
      <w:sz w:val="28"/>
      <w:szCs w:val="28"/>
    </w:rPr>
  </w:style>
  <w:style w:type="paragraph" w:styleId="6">
    <w:name w:val="heading 6"/>
    <w:basedOn w:val="af9"/>
    <w:next w:val="af9"/>
    <w:qFormat/>
    <w:rsid w:val="009428A0"/>
    <w:pPr>
      <w:keepNext/>
      <w:keepLines/>
      <w:spacing w:before="240" w:after="64" w:line="320" w:lineRule="auto"/>
      <w:outlineLvl w:val="5"/>
    </w:pPr>
    <w:rPr>
      <w:rFonts w:ascii="Arial" w:eastAsia="黑体" w:hAnsi="Arial"/>
      <w:b/>
      <w:bCs/>
      <w:sz w:val="24"/>
    </w:rPr>
  </w:style>
  <w:style w:type="paragraph" w:styleId="7">
    <w:name w:val="heading 7"/>
    <w:basedOn w:val="af9"/>
    <w:next w:val="af9"/>
    <w:qFormat/>
    <w:rsid w:val="009428A0"/>
    <w:pPr>
      <w:keepNext/>
      <w:keepLines/>
      <w:spacing w:before="240" w:after="64" w:line="320" w:lineRule="auto"/>
      <w:outlineLvl w:val="6"/>
    </w:pPr>
    <w:rPr>
      <w:b/>
      <w:bCs/>
      <w:sz w:val="24"/>
    </w:rPr>
  </w:style>
  <w:style w:type="paragraph" w:styleId="8">
    <w:name w:val="heading 8"/>
    <w:basedOn w:val="af9"/>
    <w:next w:val="af9"/>
    <w:qFormat/>
    <w:rsid w:val="009428A0"/>
    <w:pPr>
      <w:keepNext/>
      <w:keepLines/>
      <w:spacing w:before="240" w:after="64" w:line="320" w:lineRule="auto"/>
      <w:outlineLvl w:val="7"/>
    </w:pPr>
    <w:rPr>
      <w:rFonts w:ascii="Arial" w:eastAsia="黑体" w:hAnsi="Arial"/>
      <w:sz w:val="24"/>
    </w:rPr>
  </w:style>
  <w:style w:type="paragraph" w:styleId="9">
    <w:name w:val="heading 9"/>
    <w:basedOn w:val="af9"/>
    <w:next w:val="af9"/>
    <w:qFormat/>
    <w:rsid w:val="009428A0"/>
    <w:pPr>
      <w:keepNext/>
      <w:keepLines/>
      <w:spacing w:before="240" w:after="64" w:line="320" w:lineRule="auto"/>
      <w:outlineLvl w:val="8"/>
    </w:pPr>
    <w:rPr>
      <w:rFonts w:ascii="Arial" w:eastAsia="黑体" w:hAnsi="Arial"/>
      <w:szCs w:val="21"/>
    </w:rPr>
  </w:style>
  <w:style w:type="character" w:default="1" w:styleId="afa">
    <w:name w:val="Default Paragraph Font"/>
    <w:uiPriority w:val="1"/>
    <w:semiHidden/>
    <w:unhideWhenUsed/>
  </w:style>
  <w:style w:type="table" w:default="1" w:styleId="afb">
    <w:name w:val="Normal Table"/>
    <w:uiPriority w:val="99"/>
    <w:semiHidden/>
    <w:unhideWhenUsed/>
    <w:tblPr>
      <w:tblInd w:w="0" w:type="dxa"/>
      <w:tblCellMar>
        <w:top w:w="0" w:type="dxa"/>
        <w:left w:w="108" w:type="dxa"/>
        <w:bottom w:w="0" w:type="dxa"/>
        <w:right w:w="108" w:type="dxa"/>
      </w:tblCellMar>
    </w:tblPr>
  </w:style>
  <w:style w:type="numbering" w:default="1" w:styleId="afc">
    <w:name w:val="No List"/>
    <w:uiPriority w:val="99"/>
    <w:semiHidden/>
    <w:unhideWhenUsed/>
  </w:style>
  <w:style w:type="character" w:styleId="HTML">
    <w:name w:val="HTML Code"/>
    <w:rsid w:val="009428A0"/>
    <w:rPr>
      <w:rFonts w:ascii="Courier New" w:hAnsi="Courier New"/>
      <w:sz w:val="20"/>
      <w:szCs w:val="20"/>
    </w:rPr>
  </w:style>
  <w:style w:type="character" w:styleId="HTML0">
    <w:name w:val="HTML Variable"/>
    <w:rsid w:val="009428A0"/>
    <w:rPr>
      <w:i/>
      <w:iCs/>
    </w:rPr>
  </w:style>
  <w:style w:type="character" w:styleId="HTML1">
    <w:name w:val="HTML Typewriter"/>
    <w:rsid w:val="009428A0"/>
    <w:rPr>
      <w:rFonts w:ascii="Courier New" w:hAnsi="Courier New"/>
      <w:sz w:val="20"/>
      <w:szCs w:val="20"/>
    </w:rPr>
  </w:style>
  <w:style w:type="paragraph" w:styleId="HTML2">
    <w:name w:val="HTML Address"/>
    <w:basedOn w:val="af9"/>
    <w:rsid w:val="009428A0"/>
    <w:rPr>
      <w:i/>
      <w:iCs/>
    </w:rPr>
  </w:style>
  <w:style w:type="character" w:styleId="HTML3">
    <w:name w:val="HTML Definition"/>
    <w:rsid w:val="009428A0"/>
    <w:rPr>
      <w:i/>
      <w:iCs/>
    </w:rPr>
  </w:style>
  <w:style w:type="character" w:styleId="HTML4">
    <w:name w:val="HTML Keyboard"/>
    <w:rsid w:val="009428A0"/>
    <w:rPr>
      <w:rFonts w:ascii="Courier New" w:hAnsi="Courier New"/>
      <w:sz w:val="20"/>
      <w:szCs w:val="20"/>
    </w:rPr>
  </w:style>
  <w:style w:type="character" w:styleId="HTML5">
    <w:name w:val="HTML Acronym"/>
    <w:basedOn w:val="afa"/>
    <w:rsid w:val="009428A0"/>
  </w:style>
  <w:style w:type="character" w:styleId="HTML6">
    <w:name w:val="HTML Sample"/>
    <w:rsid w:val="009428A0"/>
    <w:rPr>
      <w:rFonts w:ascii="Courier New" w:hAnsi="Courier New"/>
    </w:rPr>
  </w:style>
  <w:style w:type="paragraph" w:styleId="HTML7">
    <w:name w:val="HTML Preformatted"/>
    <w:basedOn w:val="af9"/>
    <w:rsid w:val="009428A0"/>
    <w:rPr>
      <w:rFonts w:ascii="Courier New" w:hAnsi="Courier New" w:cs="Courier New"/>
      <w:sz w:val="20"/>
      <w:szCs w:val="20"/>
    </w:rPr>
  </w:style>
  <w:style w:type="character" w:styleId="HTML8">
    <w:name w:val="HTML Cite"/>
    <w:rsid w:val="009428A0"/>
    <w:rPr>
      <w:i/>
      <w:iCs/>
    </w:rPr>
  </w:style>
  <w:style w:type="paragraph" w:styleId="afd">
    <w:name w:val="Title"/>
    <w:basedOn w:val="af9"/>
    <w:qFormat/>
    <w:rsid w:val="009428A0"/>
    <w:pPr>
      <w:spacing w:before="240" w:after="60"/>
      <w:jc w:val="center"/>
      <w:outlineLvl w:val="0"/>
    </w:pPr>
    <w:rPr>
      <w:rFonts w:ascii="Arial" w:hAnsi="Arial" w:cs="Arial"/>
      <w:b/>
      <w:bCs/>
      <w:sz w:val="32"/>
      <w:szCs w:val="32"/>
    </w:rPr>
  </w:style>
  <w:style w:type="paragraph" w:customStyle="1" w:styleId="afe">
    <w:name w:val="标准标志"/>
    <w:next w:val="af9"/>
    <w:rsid w:val="009428A0"/>
    <w:pPr>
      <w:framePr w:w="2268" w:h="1392" w:hRule="exact" w:wrap="around" w:hAnchor="margin" w:x="6748" w:y="171" w:anchorLock="1"/>
      <w:shd w:val="solid" w:color="FFFFFF" w:fill="FFFFFF"/>
      <w:spacing w:line="0" w:lineRule="atLeast"/>
      <w:jc w:val="right"/>
    </w:pPr>
    <w:rPr>
      <w:b/>
      <w:w w:val="130"/>
      <w:sz w:val="96"/>
    </w:rPr>
  </w:style>
  <w:style w:type="paragraph" w:customStyle="1" w:styleId="aff">
    <w:name w:val="标准称谓"/>
    <w:next w:val="af9"/>
    <w:rsid w:val="009428A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0">
    <w:name w:val="标准书脚_偶数页"/>
    <w:rsid w:val="009428A0"/>
    <w:pPr>
      <w:spacing w:before="120"/>
    </w:pPr>
    <w:rPr>
      <w:sz w:val="18"/>
    </w:rPr>
  </w:style>
  <w:style w:type="paragraph" w:customStyle="1" w:styleId="aff1">
    <w:name w:val="标准书脚_奇数页"/>
    <w:rsid w:val="009428A0"/>
    <w:pPr>
      <w:spacing w:before="120"/>
      <w:jc w:val="right"/>
    </w:pPr>
    <w:rPr>
      <w:sz w:val="18"/>
    </w:rPr>
  </w:style>
  <w:style w:type="paragraph" w:customStyle="1" w:styleId="aff2">
    <w:name w:val="标准书眉_奇数页"/>
    <w:next w:val="af9"/>
    <w:rsid w:val="009428A0"/>
    <w:pPr>
      <w:tabs>
        <w:tab w:val="center" w:pos="4154"/>
        <w:tab w:val="right" w:pos="8306"/>
      </w:tabs>
      <w:spacing w:after="120"/>
      <w:jc w:val="right"/>
    </w:pPr>
    <w:rPr>
      <w:noProof/>
      <w:sz w:val="21"/>
    </w:rPr>
  </w:style>
  <w:style w:type="paragraph" w:customStyle="1" w:styleId="aff3">
    <w:name w:val="标准书眉_偶数页"/>
    <w:basedOn w:val="aff2"/>
    <w:next w:val="af9"/>
    <w:rsid w:val="009428A0"/>
    <w:pPr>
      <w:jc w:val="left"/>
    </w:pPr>
  </w:style>
  <w:style w:type="paragraph" w:customStyle="1" w:styleId="aff4">
    <w:name w:val="标准书眉一"/>
    <w:rsid w:val="009428A0"/>
    <w:pPr>
      <w:jc w:val="both"/>
    </w:pPr>
  </w:style>
  <w:style w:type="paragraph" w:customStyle="1" w:styleId="af">
    <w:name w:val="前言、引言标题"/>
    <w:next w:val="af9"/>
    <w:rsid w:val="009428A0"/>
    <w:pPr>
      <w:numPr>
        <w:numId w:val="5"/>
      </w:numPr>
      <w:shd w:val="clear" w:color="FFFFFF" w:fill="FFFFFF"/>
      <w:spacing w:before="640" w:after="560"/>
      <w:jc w:val="center"/>
      <w:outlineLvl w:val="0"/>
    </w:pPr>
    <w:rPr>
      <w:rFonts w:ascii="黑体" w:eastAsia="黑体"/>
      <w:sz w:val="32"/>
    </w:rPr>
  </w:style>
  <w:style w:type="paragraph" w:customStyle="1" w:styleId="aff5">
    <w:name w:val="参考文献、索引标题"/>
    <w:basedOn w:val="af"/>
    <w:next w:val="af9"/>
    <w:rsid w:val="009428A0"/>
    <w:pPr>
      <w:numPr>
        <w:numId w:val="0"/>
      </w:numPr>
      <w:spacing w:after="200"/>
    </w:pPr>
    <w:rPr>
      <w:sz w:val="21"/>
    </w:rPr>
  </w:style>
  <w:style w:type="character" w:styleId="aff6">
    <w:name w:val="Hyperlink"/>
    <w:rsid w:val="009428A0"/>
    <w:rPr>
      <w:rFonts w:ascii="Times New Roman" w:eastAsia="宋体" w:hAnsi="Times New Roman"/>
      <w:dstrike w:val="0"/>
      <w:color w:val="auto"/>
      <w:spacing w:val="0"/>
      <w:w w:val="100"/>
      <w:position w:val="0"/>
      <w:sz w:val="21"/>
      <w:u w:val="none"/>
      <w:vertAlign w:val="baseline"/>
    </w:rPr>
  </w:style>
  <w:style w:type="paragraph" w:customStyle="1" w:styleId="aff7">
    <w:name w:val="段"/>
    <w:rsid w:val="009428A0"/>
    <w:pPr>
      <w:autoSpaceDE w:val="0"/>
      <w:autoSpaceDN w:val="0"/>
      <w:ind w:firstLineChars="200" w:firstLine="200"/>
      <w:jc w:val="both"/>
    </w:pPr>
    <w:rPr>
      <w:rFonts w:ascii="宋体"/>
      <w:noProof/>
      <w:sz w:val="21"/>
    </w:rPr>
  </w:style>
  <w:style w:type="paragraph" w:customStyle="1" w:styleId="af0">
    <w:name w:val="章标题"/>
    <w:next w:val="aff7"/>
    <w:rsid w:val="009428A0"/>
    <w:pPr>
      <w:numPr>
        <w:ilvl w:val="1"/>
        <w:numId w:val="6"/>
      </w:numPr>
      <w:spacing w:beforeLines="50" w:afterLines="50"/>
      <w:ind w:left="0"/>
      <w:jc w:val="both"/>
      <w:outlineLvl w:val="1"/>
    </w:pPr>
    <w:rPr>
      <w:rFonts w:ascii="黑体" w:eastAsia="黑体"/>
      <w:sz w:val="21"/>
    </w:rPr>
  </w:style>
  <w:style w:type="paragraph" w:customStyle="1" w:styleId="af1">
    <w:name w:val="一级条标题"/>
    <w:basedOn w:val="af0"/>
    <w:next w:val="aff7"/>
    <w:rsid w:val="009428A0"/>
    <w:pPr>
      <w:numPr>
        <w:ilvl w:val="2"/>
        <w:numId w:val="7"/>
      </w:numPr>
      <w:spacing w:beforeLines="0" w:afterLines="0"/>
      <w:outlineLvl w:val="2"/>
    </w:pPr>
  </w:style>
  <w:style w:type="paragraph" w:customStyle="1" w:styleId="af2">
    <w:name w:val="二级条标题"/>
    <w:basedOn w:val="af1"/>
    <w:next w:val="aff7"/>
    <w:rsid w:val="009428A0"/>
    <w:pPr>
      <w:numPr>
        <w:ilvl w:val="3"/>
        <w:numId w:val="8"/>
      </w:numPr>
      <w:outlineLvl w:val="3"/>
    </w:pPr>
  </w:style>
  <w:style w:type="paragraph" w:customStyle="1" w:styleId="a">
    <w:name w:val="二级无标题条"/>
    <w:basedOn w:val="af9"/>
    <w:rsid w:val="009428A0"/>
    <w:pPr>
      <w:numPr>
        <w:ilvl w:val="3"/>
        <w:numId w:val="1"/>
      </w:numPr>
    </w:pPr>
  </w:style>
  <w:style w:type="character" w:customStyle="1" w:styleId="aff8">
    <w:name w:val="发布"/>
    <w:rsid w:val="009428A0"/>
    <w:rPr>
      <w:rFonts w:ascii="黑体" w:eastAsia="黑体"/>
      <w:spacing w:val="22"/>
      <w:w w:val="100"/>
      <w:position w:val="3"/>
      <w:sz w:val="28"/>
    </w:rPr>
  </w:style>
  <w:style w:type="paragraph" w:customStyle="1" w:styleId="aff9">
    <w:name w:val="发布部门"/>
    <w:next w:val="aff7"/>
    <w:rsid w:val="009428A0"/>
    <w:pPr>
      <w:framePr w:w="7433" w:h="585" w:hRule="exact" w:hSpace="180" w:vSpace="180" w:wrap="around" w:hAnchor="margin" w:xAlign="center" w:y="14401" w:anchorLock="1"/>
      <w:jc w:val="center"/>
    </w:pPr>
    <w:rPr>
      <w:rFonts w:ascii="宋体"/>
      <w:b/>
      <w:spacing w:val="20"/>
      <w:w w:val="135"/>
      <w:sz w:val="36"/>
    </w:rPr>
  </w:style>
  <w:style w:type="paragraph" w:customStyle="1" w:styleId="affa">
    <w:name w:val="发布日期"/>
    <w:rsid w:val="009428A0"/>
    <w:pPr>
      <w:framePr w:w="4000" w:h="473" w:hRule="exact" w:hSpace="180" w:vSpace="180" w:wrap="around" w:hAnchor="margin" w:y="13511" w:anchorLock="1"/>
    </w:pPr>
    <w:rPr>
      <w:rFonts w:eastAsia="黑体"/>
      <w:sz w:val="28"/>
    </w:rPr>
  </w:style>
  <w:style w:type="paragraph" w:customStyle="1" w:styleId="10">
    <w:name w:val="封面标准号1"/>
    <w:rsid w:val="009428A0"/>
    <w:pPr>
      <w:widowControl w:val="0"/>
      <w:kinsoku w:val="0"/>
      <w:overflowPunct w:val="0"/>
      <w:autoSpaceDE w:val="0"/>
      <w:autoSpaceDN w:val="0"/>
      <w:spacing w:before="308"/>
      <w:jc w:val="right"/>
      <w:textAlignment w:val="center"/>
    </w:pPr>
    <w:rPr>
      <w:sz w:val="28"/>
    </w:rPr>
  </w:style>
  <w:style w:type="paragraph" w:customStyle="1" w:styleId="20">
    <w:name w:val="封面标准号2"/>
    <w:basedOn w:val="10"/>
    <w:rsid w:val="009428A0"/>
    <w:pPr>
      <w:framePr w:w="9138" w:h="1244" w:hRule="exact" w:wrap="auto" w:vAnchor="page" w:hAnchor="margin" w:y="2908"/>
      <w:adjustRightInd w:val="0"/>
      <w:spacing w:before="357" w:line="280" w:lineRule="exact"/>
    </w:pPr>
  </w:style>
  <w:style w:type="paragraph" w:customStyle="1" w:styleId="affb">
    <w:name w:val="封面标准代替信息"/>
    <w:basedOn w:val="20"/>
    <w:rsid w:val="009428A0"/>
    <w:pPr>
      <w:framePr w:wrap="auto"/>
      <w:spacing w:before="57"/>
    </w:pPr>
    <w:rPr>
      <w:rFonts w:ascii="宋体"/>
      <w:sz w:val="21"/>
    </w:rPr>
  </w:style>
  <w:style w:type="paragraph" w:customStyle="1" w:styleId="affc">
    <w:name w:val="封面标准名称"/>
    <w:rsid w:val="009428A0"/>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d">
    <w:name w:val="封面标准文稿编辑信息"/>
    <w:rsid w:val="009428A0"/>
    <w:pPr>
      <w:spacing w:before="180" w:line="180" w:lineRule="exact"/>
      <w:jc w:val="center"/>
    </w:pPr>
    <w:rPr>
      <w:rFonts w:ascii="宋体"/>
      <w:sz w:val="21"/>
    </w:rPr>
  </w:style>
  <w:style w:type="paragraph" w:customStyle="1" w:styleId="affe">
    <w:name w:val="封面标准文稿类别"/>
    <w:rsid w:val="009428A0"/>
    <w:pPr>
      <w:spacing w:before="440" w:line="400" w:lineRule="exact"/>
      <w:jc w:val="center"/>
    </w:pPr>
    <w:rPr>
      <w:rFonts w:ascii="宋体"/>
      <w:sz w:val="24"/>
    </w:rPr>
  </w:style>
  <w:style w:type="paragraph" w:customStyle="1" w:styleId="afff">
    <w:name w:val="封面标准英文名称"/>
    <w:rsid w:val="009428A0"/>
    <w:pPr>
      <w:widowControl w:val="0"/>
      <w:spacing w:before="370" w:line="400" w:lineRule="exact"/>
      <w:jc w:val="center"/>
    </w:pPr>
    <w:rPr>
      <w:sz w:val="28"/>
    </w:rPr>
  </w:style>
  <w:style w:type="paragraph" w:customStyle="1" w:styleId="afff0">
    <w:name w:val="封面一致性程度标识"/>
    <w:rsid w:val="009428A0"/>
    <w:pPr>
      <w:spacing w:before="440" w:line="400" w:lineRule="exact"/>
      <w:jc w:val="center"/>
    </w:pPr>
    <w:rPr>
      <w:rFonts w:ascii="宋体"/>
      <w:sz w:val="28"/>
    </w:rPr>
  </w:style>
  <w:style w:type="paragraph" w:customStyle="1" w:styleId="afff1">
    <w:name w:val="封面正文"/>
    <w:rsid w:val="009428A0"/>
    <w:pPr>
      <w:jc w:val="both"/>
    </w:pPr>
  </w:style>
  <w:style w:type="paragraph" w:customStyle="1" w:styleId="a8">
    <w:name w:val="附录标识"/>
    <w:basedOn w:val="af"/>
    <w:rsid w:val="009428A0"/>
    <w:pPr>
      <w:numPr>
        <w:numId w:val="19"/>
      </w:numPr>
      <w:tabs>
        <w:tab w:val="left" w:pos="6405"/>
      </w:tabs>
      <w:spacing w:after="200"/>
    </w:pPr>
    <w:rPr>
      <w:sz w:val="21"/>
    </w:rPr>
  </w:style>
  <w:style w:type="paragraph" w:customStyle="1" w:styleId="afff2">
    <w:name w:val="附录表标题"/>
    <w:next w:val="aff7"/>
    <w:rsid w:val="009428A0"/>
    <w:pPr>
      <w:jc w:val="center"/>
      <w:textAlignment w:val="baseline"/>
    </w:pPr>
    <w:rPr>
      <w:rFonts w:ascii="黑体" w:eastAsia="黑体"/>
      <w:kern w:val="21"/>
      <w:sz w:val="21"/>
    </w:rPr>
  </w:style>
  <w:style w:type="paragraph" w:customStyle="1" w:styleId="a9">
    <w:name w:val="附录章标题"/>
    <w:next w:val="aff7"/>
    <w:rsid w:val="009428A0"/>
    <w:pPr>
      <w:numPr>
        <w:ilvl w:val="1"/>
        <w:numId w:val="20"/>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a">
    <w:name w:val="附录一级条标题"/>
    <w:basedOn w:val="a9"/>
    <w:next w:val="aff7"/>
    <w:rsid w:val="009428A0"/>
    <w:pPr>
      <w:numPr>
        <w:ilvl w:val="2"/>
        <w:numId w:val="21"/>
      </w:numPr>
      <w:autoSpaceDN w:val="0"/>
      <w:spacing w:beforeLines="0" w:afterLines="0"/>
      <w:outlineLvl w:val="2"/>
    </w:pPr>
  </w:style>
  <w:style w:type="paragraph" w:customStyle="1" w:styleId="ab">
    <w:name w:val="附录二级条标题"/>
    <w:basedOn w:val="aa"/>
    <w:next w:val="aff7"/>
    <w:rsid w:val="009428A0"/>
    <w:pPr>
      <w:numPr>
        <w:ilvl w:val="3"/>
        <w:numId w:val="22"/>
      </w:numPr>
      <w:outlineLvl w:val="3"/>
    </w:pPr>
  </w:style>
  <w:style w:type="paragraph" w:customStyle="1" w:styleId="ac">
    <w:name w:val="附录三级条标题"/>
    <w:basedOn w:val="ab"/>
    <w:next w:val="aff7"/>
    <w:rsid w:val="009428A0"/>
    <w:pPr>
      <w:numPr>
        <w:ilvl w:val="4"/>
        <w:numId w:val="23"/>
      </w:numPr>
      <w:outlineLvl w:val="4"/>
    </w:pPr>
  </w:style>
  <w:style w:type="paragraph" w:customStyle="1" w:styleId="ad">
    <w:name w:val="附录四级条标题"/>
    <w:basedOn w:val="ac"/>
    <w:next w:val="aff7"/>
    <w:rsid w:val="009428A0"/>
    <w:pPr>
      <w:numPr>
        <w:ilvl w:val="5"/>
        <w:numId w:val="24"/>
      </w:numPr>
      <w:outlineLvl w:val="5"/>
    </w:pPr>
  </w:style>
  <w:style w:type="paragraph" w:customStyle="1" w:styleId="afff3">
    <w:name w:val="附录图标题"/>
    <w:next w:val="aff7"/>
    <w:rsid w:val="009428A0"/>
    <w:pPr>
      <w:jc w:val="center"/>
    </w:pPr>
    <w:rPr>
      <w:rFonts w:ascii="黑体" w:eastAsia="黑体"/>
      <w:sz w:val="21"/>
    </w:rPr>
  </w:style>
  <w:style w:type="paragraph" w:customStyle="1" w:styleId="ae">
    <w:name w:val="附录五级条标题"/>
    <w:basedOn w:val="ad"/>
    <w:next w:val="aff7"/>
    <w:rsid w:val="009428A0"/>
    <w:pPr>
      <w:numPr>
        <w:ilvl w:val="6"/>
        <w:numId w:val="25"/>
      </w:numPr>
      <w:outlineLvl w:val="6"/>
    </w:pPr>
  </w:style>
  <w:style w:type="character" w:customStyle="1" w:styleId="afff4">
    <w:name w:val="个人答复风格"/>
    <w:rsid w:val="009428A0"/>
    <w:rPr>
      <w:rFonts w:ascii="Arial" w:eastAsia="宋体" w:hAnsi="Arial" w:cs="Arial"/>
      <w:color w:val="auto"/>
      <w:sz w:val="20"/>
    </w:rPr>
  </w:style>
  <w:style w:type="character" w:customStyle="1" w:styleId="afff5">
    <w:name w:val="个人撰写风格"/>
    <w:rsid w:val="009428A0"/>
    <w:rPr>
      <w:rFonts w:ascii="Arial" w:eastAsia="宋体" w:hAnsi="Arial" w:cs="Arial"/>
      <w:color w:val="auto"/>
      <w:sz w:val="20"/>
    </w:rPr>
  </w:style>
  <w:style w:type="paragraph" w:styleId="afff6">
    <w:name w:val="footnote text"/>
    <w:basedOn w:val="af9"/>
    <w:semiHidden/>
    <w:rsid w:val="009428A0"/>
    <w:pPr>
      <w:snapToGrid w:val="0"/>
      <w:jc w:val="left"/>
    </w:pPr>
    <w:rPr>
      <w:sz w:val="18"/>
      <w:szCs w:val="18"/>
    </w:rPr>
  </w:style>
  <w:style w:type="character" w:styleId="afff7">
    <w:name w:val="footnote reference"/>
    <w:semiHidden/>
    <w:rsid w:val="009428A0"/>
    <w:rPr>
      <w:vertAlign w:val="superscript"/>
    </w:rPr>
  </w:style>
  <w:style w:type="paragraph" w:customStyle="1" w:styleId="af8">
    <w:name w:val="列项——"/>
    <w:rsid w:val="009428A0"/>
    <w:pPr>
      <w:widowControl w:val="0"/>
      <w:numPr>
        <w:numId w:val="12"/>
      </w:numPr>
      <w:tabs>
        <w:tab w:val="clear" w:pos="1140"/>
        <w:tab w:val="num" w:pos="854"/>
      </w:tabs>
      <w:ind w:leftChars="200" w:left="200" w:hangingChars="200" w:hanging="200"/>
      <w:jc w:val="both"/>
    </w:pPr>
    <w:rPr>
      <w:rFonts w:ascii="宋体"/>
      <w:sz w:val="21"/>
    </w:rPr>
  </w:style>
  <w:style w:type="paragraph" w:customStyle="1" w:styleId="a4">
    <w:name w:val="列项·"/>
    <w:rsid w:val="009428A0"/>
    <w:pPr>
      <w:numPr>
        <w:numId w:val="13"/>
      </w:numPr>
      <w:tabs>
        <w:tab w:val="clear" w:pos="1140"/>
        <w:tab w:val="left" w:pos="840"/>
      </w:tabs>
      <w:ind w:leftChars="200" w:left="840" w:hangingChars="200" w:hanging="420"/>
      <w:jc w:val="both"/>
    </w:pPr>
    <w:rPr>
      <w:rFonts w:ascii="宋体"/>
      <w:sz w:val="21"/>
    </w:rPr>
  </w:style>
  <w:style w:type="paragraph" w:customStyle="1" w:styleId="afff8">
    <w:name w:val="目次、标准名称标题"/>
    <w:basedOn w:val="af"/>
    <w:next w:val="aff7"/>
    <w:rsid w:val="009428A0"/>
    <w:pPr>
      <w:numPr>
        <w:numId w:val="0"/>
      </w:numPr>
      <w:spacing w:line="460" w:lineRule="exact"/>
    </w:pPr>
  </w:style>
  <w:style w:type="paragraph" w:customStyle="1" w:styleId="afff9">
    <w:name w:val="目次、索引正文"/>
    <w:rsid w:val="009428A0"/>
    <w:pPr>
      <w:spacing w:line="320" w:lineRule="exact"/>
      <w:jc w:val="both"/>
    </w:pPr>
    <w:rPr>
      <w:rFonts w:ascii="宋体"/>
      <w:sz w:val="21"/>
    </w:rPr>
  </w:style>
  <w:style w:type="paragraph" w:styleId="TOC1">
    <w:name w:val="toc 1"/>
    <w:autoRedefine/>
    <w:semiHidden/>
    <w:rsid w:val="009428A0"/>
    <w:pPr>
      <w:jc w:val="both"/>
    </w:pPr>
    <w:rPr>
      <w:rFonts w:ascii="宋体"/>
      <w:sz w:val="21"/>
    </w:rPr>
  </w:style>
  <w:style w:type="paragraph" w:styleId="TOC2">
    <w:name w:val="toc 2"/>
    <w:basedOn w:val="TOC1"/>
    <w:autoRedefine/>
    <w:semiHidden/>
    <w:rsid w:val="009428A0"/>
    <w:rPr>
      <w:noProof/>
    </w:rPr>
  </w:style>
  <w:style w:type="paragraph" w:styleId="TOC3">
    <w:name w:val="toc 3"/>
    <w:basedOn w:val="TOC2"/>
    <w:autoRedefine/>
    <w:semiHidden/>
    <w:rsid w:val="009428A0"/>
  </w:style>
  <w:style w:type="paragraph" w:styleId="TOC4">
    <w:name w:val="toc 4"/>
    <w:basedOn w:val="TOC3"/>
    <w:autoRedefine/>
    <w:semiHidden/>
    <w:rsid w:val="009428A0"/>
  </w:style>
  <w:style w:type="paragraph" w:styleId="TOC5">
    <w:name w:val="toc 5"/>
    <w:basedOn w:val="TOC4"/>
    <w:autoRedefine/>
    <w:semiHidden/>
    <w:rsid w:val="009428A0"/>
  </w:style>
  <w:style w:type="paragraph" w:styleId="TOC6">
    <w:name w:val="toc 6"/>
    <w:basedOn w:val="TOC5"/>
    <w:autoRedefine/>
    <w:semiHidden/>
    <w:rsid w:val="009428A0"/>
  </w:style>
  <w:style w:type="paragraph" w:styleId="TOC7">
    <w:name w:val="toc 7"/>
    <w:basedOn w:val="TOC6"/>
    <w:autoRedefine/>
    <w:semiHidden/>
    <w:rsid w:val="009428A0"/>
  </w:style>
  <w:style w:type="paragraph" w:styleId="TOC8">
    <w:name w:val="toc 8"/>
    <w:basedOn w:val="TOC7"/>
    <w:autoRedefine/>
    <w:semiHidden/>
    <w:rsid w:val="009428A0"/>
  </w:style>
  <w:style w:type="paragraph" w:styleId="TOC9">
    <w:name w:val="toc 9"/>
    <w:basedOn w:val="TOC8"/>
    <w:autoRedefine/>
    <w:semiHidden/>
    <w:rsid w:val="009428A0"/>
  </w:style>
  <w:style w:type="paragraph" w:customStyle="1" w:styleId="afffa">
    <w:name w:val="其他标准称谓"/>
    <w:rsid w:val="009428A0"/>
    <w:pPr>
      <w:spacing w:line="0" w:lineRule="atLeast"/>
      <w:jc w:val="distribute"/>
    </w:pPr>
    <w:rPr>
      <w:rFonts w:ascii="黑体" w:eastAsia="黑体" w:hAnsi="宋体"/>
      <w:sz w:val="52"/>
    </w:rPr>
  </w:style>
  <w:style w:type="paragraph" w:customStyle="1" w:styleId="afffb">
    <w:name w:val="其他发布部门"/>
    <w:basedOn w:val="aff9"/>
    <w:rsid w:val="009428A0"/>
    <w:pPr>
      <w:framePr w:wrap="around"/>
      <w:spacing w:line="0" w:lineRule="atLeast"/>
    </w:pPr>
    <w:rPr>
      <w:rFonts w:ascii="黑体" w:eastAsia="黑体"/>
      <w:b w:val="0"/>
    </w:rPr>
  </w:style>
  <w:style w:type="paragraph" w:customStyle="1" w:styleId="af3">
    <w:name w:val="三级条标题"/>
    <w:basedOn w:val="af2"/>
    <w:next w:val="aff7"/>
    <w:rsid w:val="009428A0"/>
    <w:pPr>
      <w:numPr>
        <w:ilvl w:val="4"/>
        <w:numId w:val="9"/>
      </w:numPr>
      <w:outlineLvl w:val="4"/>
    </w:pPr>
  </w:style>
  <w:style w:type="paragraph" w:customStyle="1" w:styleId="a0">
    <w:name w:val="三级无标题条"/>
    <w:basedOn w:val="af9"/>
    <w:rsid w:val="009428A0"/>
    <w:pPr>
      <w:numPr>
        <w:ilvl w:val="4"/>
        <w:numId w:val="2"/>
      </w:numPr>
    </w:pPr>
  </w:style>
  <w:style w:type="paragraph" w:customStyle="1" w:styleId="afffc">
    <w:name w:val="实施日期"/>
    <w:basedOn w:val="affa"/>
    <w:rsid w:val="009428A0"/>
    <w:pPr>
      <w:framePr w:hSpace="0" w:wrap="around" w:xAlign="right"/>
      <w:jc w:val="right"/>
    </w:pPr>
  </w:style>
  <w:style w:type="paragraph" w:customStyle="1" w:styleId="a3">
    <w:name w:val="示例"/>
    <w:next w:val="aff7"/>
    <w:rsid w:val="009428A0"/>
    <w:pPr>
      <w:numPr>
        <w:numId w:val="14"/>
      </w:numPr>
      <w:tabs>
        <w:tab w:val="clear" w:pos="1120"/>
        <w:tab w:val="num" w:pos="816"/>
      </w:tabs>
      <w:ind w:firstLineChars="233" w:firstLine="419"/>
      <w:jc w:val="both"/>
    </w:pPr>
    <w:rPr>
      <w:rFonts w:ascii="宋体"/>
      <w:sz w:val="18"/>
    </w:rPr>
  </w:style>
  <w:style w:type="paragraph" w:customStyle="1" w:styleId="afffd">
    <w:name w:val="数字编号列项（二级）"/>
    <w:rsid w:val="009428A0"/>
    <w:pPr>
      <w:ind w:leftChars="400" w:left="1260" w:hangingChars="200" w:hanging="420"/>
      <w:jc w:val="both"/>
    </w:pPr>
    <w:rPr>
      <w:rFonts w:ascii="宋体"/>
      <w:sz w:val="21"/>
    </w:rPr>
  </w:style>
  <w:style w:type="paragraph" w:customStyle="1" w:styleId="af4">
    <w:name w:val="四级条标题"/>
    <w:basedOn w:val="af3"/>
    <w:next w:val="aff7"/>
    <w:rsid w:val="009428A0"/>
    <w:pPr>
      <w:numPr>
        <w:ilvl w:val="5"/>
        <w:numId w:val="10"/>
      </w:numPr>
      <w:outlineLvl w:val="5"/>
    </w:pPr>
  </w:style>
  <w:style w:type="paragraph" w:customStyle="1" w:styleId="a1">
    <w:name w:val="四级无标题条"/>
    <w:basedOn w:val="af9"/>
    <w:rsid w:val="009428A0"/>
    <w:pPr>
      <w:numPr>
        <w:ilvl w:val="5"/>
        <w:numId w:val="3"/>
      </w:numPr>
    </w:pPr>
  </w:style>
  <w:style w:type="paragraph" w:customStyle="1" w:styleId="afffe">
    <w:name w:val="条文脚注"/>
    <w:basedOn w:val="afff6"/>
    <w:rsid w:val="009428A0"/>
    <w:pPr>
      <w:ind w:leftChars="200" w:left="780" w:hangingChars="200" w:hanging="360"/>
      <w:jc w:val="both"/>
    </w:pPr>
    <w:rPr>
      <w:rFonts w:ascii="宋体"/>
    </w:rPr>
  </w:style>
  <w:style w:type="paragraph" w:customStyle="1" w:styleId="affff">
    <w:name w:val="图表脚注"/>
    <w:next w:val="aff7"/>
    <w:rsid w:val="009428A0"/>
    <w:pPr>
      <w:ind w:leftChars="200" w:left="300" w:hangingChars="100" w:hanging="100"/>
      <w:jc w:val="both"/>
    </w:pPr>
    <w:rPr>
      <w:rFonts w:ascii="宋体"/>
      <w:sz w:val="18"/>
    </w:rPr>
  </w:style>
  <w:style w:type="paragraph" w:customStyle="1" w:styleId="affff0">
    <w:name w:val="文献分类号"/>
    <w:rsid w:val="009428A0"/>
    <w:pPr>
      <w:framePr w:hSpace="180" w:vSpace="180" w:wrap="around" w:hAnchor="margin" w:y="1" w:anchorLock="1"/>
      <w:widowControl w:val="0"/>
      <w:textAlignment w:val="center"/>
    </w:pPr>
    <w:rPr>
      <w:rFonts w:eastAsia="黑体"/>
      <w:sz w:val="21"/>
    </w:rPr>
  </w:style>
  <w:style w:type="paragraph" w:customStyle="1" w:styleId="affff1">
    <w:name w:val="无标题条"/>
    <w:next w:val="aff7"/>
    <w:rsid w:val="009428A0"/>
    <w:pPr>
      <w:jc w:val="both"/>
    </w:pPr>
    <w:rPr>
      <w:sz w:val="21"/>
    </w:rPr>
  </w:style>
  <w:style w:type="paragraph" w:customStyle="1" w:styleId="af5">
    <w:name w:val="五级条标题"/>
    <w:basedOn w:val="af4"/>
    <w:next w:val="aff7"/>
    <w:rsid w:val="009428A0"/>
    <w:pPr>
      <w:numPr>
        <w:ilvl w:val="6"/>
        <w:numId w:val="11"/>
      </w:numPr>
      <w:outlineLvl w:val="6"/>
    </w:pPr>
  </w:style>
  <w:style w:type="paragraph" w:customStyle="1" w:styleId="a2">
    <w:name w:val="五级无标题条"/>
    <w:basedOn w:val="af9"/>
    <w:rsid w:val="009428A0"/>
    <w:pPr>
      <w:numPr>
        <w:ilvl w:val="6"/>
        <w:numId w:val="4"/>
      </w:numPr>
    </w:pPr>
  </w:style>
  <w:style w:type="paragraph" w:styleId="affff2">
    <w:name w:val="footer"/>
    <w:basedOn w:val="af9"/>
    <w:rsid w:val="009428A0"/>
    <w:pPr>
      <w:tabs>
        <w:tab w:val="center" w:pos="4153"/>
        <w:tab w:val="right" w:pos="8306"/>
      </w:tabs>
      <w:snapToGrid w:val="0"/>
      <w:ind w:rightChars="100" w:right="210"/>
      <w:jc w:val="right"/>
    </w:pPr>
    <w:rPr>
      <w:sz w:val="18"/>
      <w:szCs w:val="18"/>
    </w:rPr>
  </w:style>
  <w:style w:type="character" w:styleId="affff3">
    <w:name w:val="page number"/>
    <w:rsid w:val="009428A0"/>
    <w:rPr>
      <w:rFonts w:ascii="Times New Roman" w:eastAsia="宋体" w:hAnsi="Times New Roman"/>
      <w:sz w:val="18"/>
    </w:rPr>
  </w:style>
  <w:style w:type="paragraph" w:styleId="affff4">
    <w:name w:val="header"/>
    <w:basedOn w:val="af9"/>
    <w:rsid w:val="009428A0"/>
    <w:pPr>
      <w:pBdr>
        <w:bottom w:val="single" w:sz="6" w:space="1" w:color="auto"/>
      </w:pBdr>
      <w:tabs>
        <w:tab w:val="center" w:pos="4153"/>
        <w:tab w:val="right" w:pos="8306"/>
      </w:tabs>
      <w:snapToGrid w:val="0"/>
      <w:jc w:val="center"/>
    </w:pPr>
    <w:rPr>
      <w:sz w:val="18"/>
      <w:szCs w:val="18"/>
    </w:rPr>
  </w:style>
  <w:style w:type="paragraph" w:customStyle="1" w:styleId="af6">
    <w:name w:val="一级无标题条"/>
    <w:basedOn w:val="af9"/>
    <w:autoRedefine/>
    <w:rsid w:val="009E7CF8"/>
    <w:pPr>
      <w:numPr>
        <w:ilvl w:val="1"/>
        <w:numId w:val="26"/>
      </w:numPr>
      <w:tabs>
        <w:tab w:val="clear" w:pos="502"/>
        <w:tab w:val="num" w:pos="426"/>
      </w:tabs>
      <w:ind w:left="360"/>
    </w:pPr>
  </w:style>
  <w:style w:type="paragraph" w:customStyle="1" w:styleId="a7">
    <w:name w:val="正文表标题"/>
    <w:next w:val="aff7"/>
    <w:rsid w:val="009428A0"/>
    <w:pPr>
      <w:numPr>
        <w:numId w:val="17"/>
      </w:numPr>
      <w:jc w:val="center"/>
    </w:pPr>
    <w:rPr>
      <w:rFonts w:ascii="黑体" w:eastAsia="黑体"/>
      <w:sz w:val="21"/>
    </w:rPr>
  </w:style>
  <w:style w:type="paragraph" w:customStyle="1" w:styleId="a6">
    <w:name w:val="正文图标题"/>
    <w:next w:val="aff7"/>
    <w:rsid w:val="009428A0"/>
    <w:pPr>
      <w:numPr>
        <w:numId w:val="18"/>
      </w:numPr>
      <w:jc w:val="center"/>
    </w:pPr>
    <w:rPr>
      <w:rFonts w:ascii="黑体" w:eastAsia="黑体"/>
      <w:sz w:val="21"/>
    </w:rPr>
  </w:style>
  <w:style w:type="paragraph" w:customStyle="1" w:styleId="af7">
    <w:name w:val="注："/>
    <w:next w:val="aff7"/>
    <w:rsid w:val="009428A0"/>
    <w:pPr>
      <w:widowControl w:val="0"/>
      <w:numPr>
        <w:numId w:val="15"/>
      </w:numPr>
      <w:tabs>
        <w:tab w:val="clear" w:pos="1140"/>
        <w:tab w:val="num" w:pos="945"/>
      </w:tabs>
      <w:autoSpaceDE w:val="0"/>
      <w:autoSpaceDN w:val="0"/>
      <w:ind w:left="945" w:hanging="525"/>
      <w:jc w:val="both"/>
    </w:pPr>
    <w:rPr>
      <w:rFonts w:ascii="宋体"/>
      <w:sz w:val="18"/>
    </w:rPr>
  </w:style>
  <w:style w:type="paragraph" w:customStyle="1" w:styleId="a5">
    <w:name w:val="注×："/>
    <w:rsid w:val="009428A0"/>
    <w:pPr>
      <w:widowControl w:val="0"/>
      <w:numPr>
        <w:numId w:val="16"/>
      </w:numPr>
      <w:tabs>
        <w:tab w:val="clear" w:pos="900"/>
        <w:tab w:val="left" w:pos="630"/>
      </w:tabs>
      <w:autoSpaceDE w:val="0"/>
      <w:autoSpaceDN w:val="0"/>
      <w:jc w:val="both"/>
    </w:pPr>
    <w:rPr>
      <w:rFonts w:ascii="宋体"/>
      <w:sz w:val="18"/>
    </w:rPr>
  </w:style>
  <w:style w:type="paragraph" w:customStyle="1" w:styleId="affff5">
    <w:name w:val="字母编号列项（一级）"/>
    <w:rsid w:val="009428A0"/>
    <w:pPr>
      <w:ind w:leftChars="200" w:left="840" w:hangingChars="200" w:hanging="420"/>
      <w:jc w:val="both"/>
    </w:pPr>
    <w:rPr>
      <w:rFonts w:ascii="宋体"/>
      <w:sz w:val="21"/>
    </w:rPr>
  </w:style>
  <w:style w:type="paragraph" w:styleId="21">
    <w:name w:val="Body Text Indent 2"/>
    <w:basedOn w:val="af9"/>
    <w:rsid w:val="009428A0"/>
    <w:pPr>
      <w:spacing w:line="520" w:lineRule="exact"/>
      <w:ind w:firstLine="570"/>
    </w:pPr>
    <w:rPr>
      <w:rFonts w:ascii="宋体" w:hAnsi="宋体"/>
      <w:sz w:val="28"/>
      <w:szCs w:val="20"/>
    </w:rPr>
  </w:style>
  <w:style w:type="paragraph" w:styleId="affff6">
    <w:name w:val="Body Text Indent"/>
    <w:basedOn w:val="af9"/>
    <w:rsid w:val="009428A0"/>
    <w:pPr>
      <w:spacing w:line="560" w:lineRule="exact"/>
      <w:ind w:firstLine="420"/>
    </w:pPr>
    <w:rPr>
      <w:rFonts w:ascii="宋体" w:hAnsi="宋体"/>
      <w:sz w:val="28"/>
      <w:szCs w:val="20"/>
    </w:rPr>
  </w:style>
  <w:style w:type="character" w:styleId="affff7">
    <w:name w:val="FollowedHyperlink"/>
    <w:rsid w:val="009428A0"/>
    <w:rPr>
      <w:color w:val="800080"/>
      <w:u w:val="single"/>
    </w:rPr>
  </w:style>
  <w:style w:type="character" w:styleId="affff8">
    <w:name w:val="annotation reference"/>
    <w:semiHidden/>
    <w:rsid w:val="00AC46F0"/>
    <w:rPr>
      <w:sz w:val="21"/>
      <w:szCs w:val="21"/>
    </w:rPr>
  </w:style>
  <w:style w:type="paragraph" w:styleId="affff9">
    <w:name w:val="annotation text"/>
    <w:basedOn w:val="af9"/>
    <w:semiHidden/>
    <w:rsid w:val="00AC46F0"/>
    <w:pPr>
      <w:jc w:val="left"/>
    </w:pPr>
  </w:style>
  <w:style w:type="paragraph" w:styleId="affffa">
    <w:name w:val="annotation subject"/>
    <w:basedOn w:val="affff9"/>
    <w:next w:val="affff9"/>
    <w:semiHidden/>
    <w:rsid w:val="00AC46F0"/>
    <w:rPr>
      <w:b/>
      <w:bCs/>
    </w:rPr>
  </w:style>
  <w:style w:type="paragraph" w:styleId="affffb">
    <w:name w:val="Balloon Text"/>
    <w:basedOn w:val="af9"/>
    <w:semiHidden/>
    <w:rsid w:val="00AC46F0"/>
    <w:rPr>
      <w:sz w:val="18"/>
      <w:szCs w:val="18"/>
    </w:rPr>
  </w:style>
  <w:style w:type="table" w:styleId="affffc">
    <w:name w:val="Table Grid"/>
    <w:basedOn w:val="afb"/>
    <w:rsid w:val="00B1424C"/>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List Paragraph"/>
    <w:basedOn w:val="af9"/>
    <w:uiPriority w:val="34"/>
    <w:qFormat/>
    <w:rsid w:val="00046172"/>
    <w:pPr>
      <w:ind w:firstLineChars="200" w:firstLine="420"/>
    </w:pPr>
  </w:style>
  <w:style w:type="character" w:styleId="affffe">
    <w:name w:val="Placeholder Text"/>
    <w:basedOn w:val="afa"/>
    <w:uiPriority w:val="99"/>
    <w:semiHidden/>
    <w:rsid w:val="00106296"/>
    <w:rPr>
      <w:color w:val="808080"/>
    </w:rPr>
  </w:style>
  <w:style w:type="paragraph" w:styleId="afffff">
    <w:name w:val="Body Text"/>
    <w:basedOn w:val="af9"/>
    <w:link w:val="afffff0"/>
    <w:unhideWhenUsed/>
    <w:rsid w:val="00083EB8"/>
    <w:pPr>
      <w:spacing w:after="120"/>
    </w:pPr>
  </w:style>
  <w:style w:type="character" w:customStyle="1" w:styleId="afffff0">
    <w:name w:val="正文文本 字符"/>
    <w:basedOn w:val="afa"/>
    <w:link w:val="afffff"/>
    <w:rsid w:val="00083EB8"/>
    <w:rPr>
      <w:kern w:val="2"/>
      <w:sz w:val="21"/>
      <w:szCs w:val="24"/>
    </w:rPr>
  </w:style>
  <w:style w:type="character" w:customStyle="1" w:styleId="fontstyle01">
    <w:name w:val="fontstyle01"/>
    <w:basedOn w:val="afa"/>
    <w:rsid w:val="00AD3A74"/>
    <w:rPr>
      <w:rFonts w:ascii="宋体" w:eastAsia="宋体" w:hAnsi="宋体" w:hint="eastAsia"/>
      <w:b w:val="0"/>
      <w:bCs w:val="0"/>
      <w:i w:val="0"/>
      <w:iCs w:val="0"/>
      <w:color w:val="000000"/>
      <w:sz w:val="22"/>
      <w:szCs w:val="22"/>
    </w:rPr>
  </w:style>
  <w:style w:type="character" w:customStyle="1" w:styleId="fontstyle21">
    <w:name w:val="fontstyle21"/>
    <w:basedOn w:val="afa"/>
    <w:rsid w:val="00AD3A74"/>
    <w:rPr>
      <w:rFonts w:ascii="Times New Roman" w:hAnsi="Times New Roman" w:cs="Times New Roman" w:hint="default"/>
      <w:b w:val="0"/>
      <w:bCs w:val="0"/>
      <w:i w:val="0"/>
      <w:iCs w:val="0"/>
      <w:color w:val="000000"/>
      <w:sz w:val="22"/>
      <w:szCs w:val="22"/>
    </w:rPr>
  </w:style>
  <w:style w:type="character" w:customStyle="1" w:styleId="fontstyle11">
    <w:name w:val="fontstyle11"/>
    <w:basedOn w:val="afa"/>
    <w:rsid w:val="003354B9"/>
    <w:rPr>
      <w:rFonts w:ascii="Times New Roman" w:hAnsi="Times New Roman" w:cs="Times New Roman"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oleObject" Target="embeddings/oleObject16.bin"/><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2.wmf"/><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hyperlink" Target="https://baike.baidu.com/item/%E6%A0%B7%E6%9C%AC%E5%B9%B3%E5%9D%87%E6%95%B0" TargetMode="Externa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4.png"/><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oleObject" Target="embeddings/oleObject18.bin"/><Relationship Id="rId10" Type="http://schemas.openxmlformats.org/officeDocument/2006/relationships/footer" Target="footer1.xml"/><Relationship Id="rId19" Type="http://schemas.openxmlformats.org/officeDocument/2006/relationships/image" Target="media/image3.wmf"/><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TDS\Tds.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005012-FC91-48CC-8757-18F6C0172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Tds.dot</Template>
  <TotalTime>7</TotalTime>
  <Pages>24</Pages>
  <Words>2950</Words>
  <Characters>16815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lpstr>
    </vt:vector>
  </TitlesOfParts>
  <Company>中国标准研究中心</Company>
  <LinksUpToDate>false</LinksUpToDate>
  <CharactersWithSpaces>19726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XXX</dc:creator>
  <cp:lastModifiedBy>dell</cp:lastModifiedBy>
  <cp:revision>5</cp:revision>
  <cp:lastPrinted>2020-12-07T14:27:00Z</cp:lastPrinted>
  <dcterms:created xsi:type="dcterms:W3CDTF">2020-12-09T09:29:00Z</dcterms:created>
  <dcterms:modified xsi:type="dcterms:W3CDTF">2020-12-09T09:54:00Z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